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8.xml" ContentType="application/vnd.openxmlformats-officedocument.wordprocessingml.foot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8D50C6" w14:textId="3AD2B905" w:rsidR="00BE1781" w:rsidRDefault="00BE1781" w:rsidP="00F7341B">
      <w:pPr>
        <w:spacing w:after="0" w:line="336" w:lineRule="exact"/>
      </w:pPr>
      <w:bookmarkStart w:id="0" w:name="_Toc336952"/>
      <w:r>
        <w:rPr>
          <w:noProof/>
        </w:rPr>
        <w:drawing>
          <wp:inline distT="0" distB="0" distL="0" distR="0" wp14:anchorId="4110D194" wp14:editId="3D44EFA9">
            <wp:extent cx="5019675" cy="190500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19675" cy="1905000"/>
                    </a:xfrm>
                    <a:prstGeom prst="rect">
                      <a:avLst/>
                    </a:prstGeom>
                  </pic:spPr>
                </pic:pic>
              </a:graphicData>
            </a:graphic>
          </wp:inline>
        </w:drawing>
      </w:r>
    </w:p>
    <w:p w14:paraId="2B4BF1FA" w14:textId="206AAD76" w:rsidR="00F7341B" w:rsidRDefault="00F7341B" w:rsidP="00F7341B">
      <w:pPr>
        <w:spacing w:after="0" w:line="336" w:lineRule="exact"/>
      </w:pPr>
    </w:p>
    <w:p w14:paraId="5329B1A1" w14:textId="77777777" w:rsidR="00F7341B" w:rsidRDefault="00F7341B" w:rsidP="00F7341B">
      <w:pPr>
        <w:spacing w:after="0" w:line="336" w:lineRule="exact"/>
      </w:pPr>
    </w:p>
    <w:p w14:paraId="2A315892" w14:textId="77777777" w:rsidR="005847A2" w:rsidRDefault="005847A2">
      <w:pPr>
        <w:spacing w:after="0" w:line="240" w:lineRule="auto"/>
        <w:jc w:val="left"/>
      </w:pPr>
    </w:p>
    <w:p w14:paraId="19D2C8BC" w14:textId="77777777" w:rsidR="005847A2" w:rsidRDefault="005847A2" w:rsidP="005847A2">
      <w:pPr>
        <w:spacing w:after="0" w:line="240" w:lineRule="auto"/>
        <w:jc w:val="left"/>
      </w:pPr>
    </w:p>
    <w:p w14:paraId="466B9F73" w14:textId="77777777" w:rsidR="005847A2" w:rsidRPr="00EA3AEA" w:rsidRDefault="005847A2" w:rsidP="005847A2">
      <w:pPr>
        <w:spacing w:after="0" w:line="336" w:lineRule="exact"/>
      </w:pPr>
    </w:p>
    <w:p w14:paraId="29D0DFBC" w14:textId="77777777" w:rsidR="005847A2" w:rsidRPr="00EA3AEA" w:rsidRDefault="005847A2" w:rsidP="005847A2">
      <w:pPr>
        <w:spacing w:after="0" w:line="336" w:lineRule="exact"/>
      </w:pPr>
    </w:p>
    <w:p w14:paraId="4D240AC9" w14:textId="77777777" w:rsidR="005847A2" w:rsidRDefault="005847A2" w:rsidP="005847A2">
      <w:pPr>
        <w:spacing w:after="0" w:line="336" w:lineRule="exact"/>
      </w:pPr>
    </w:p>
    <w:p w14:paraId="7ABE928A" w14:textId="77777777" w:rsidR="005847A2" w:rsidRPr="00EA3AEA" w:rsidRDefault="005847A2" w:rsidP="005847A2">
      <w:pPr>
        <w:spacing w:after="0" w:line="336" w:lineRule="exact"/>
      </w:pPr>
    </w:p>
    <w:p w14:paraId="736CA5D1" w14:textId="77777777" w:rsidR="005847A2" w:rsidRDefault="005847A2" w:rsidP="005847A2">
      <w:pPr>
        <w:spacing w:after="0" w:line="336" w:lineRule="exact"/>
      </w:pPr>
    </w:p>
    <w:p w14:paraId="2A223B56" w14:textId="77777777" w:rsidR="005847A2" w:rsidRDefault="005847A2" w:rsidP="005847A2">
      <w:pPr>
        <w:spacing w:after="0" w:line="336" w:lineRule="exact"/>
      </w:pPr>
    </w:p>
    <w:p w14:paraId="7E4B282E" w14:textId="77777777" w:rsidR="005847A2" w:rsidRDefault="005847A2" w:rsidP="005847A2">
      <w:pPr>
        <w:spacing w:after="0" w:line="336" w:lineRule="exact"/>
      </w:pPr>
    </w:p>
    <w:p w14:paraId="24517A07" w14:textId="77777777" w:rsidR="005847A2" w:rsidRDefault="005847A2" w:rsidP="005847A2">
      <w:pPr>
        <w:spacing w:after="0" w:line="336" w:lineRule="exact"/>
      </w:pPr>
    </w:p>
    <w:p w14:paraId="2DE9F536" w14:textId="77777777" w:rsidR="005847A2" w:rsidRPr="00EA3AEA" w:rsidRDefault="005847A2" w:rsidP="005847A2">
      <w:pPr>
        <w:spacing w:after="0" w:line="336" w:lineRule="exact"/>
      </w:pPr>
    </w:p>
    <w:p w14:paraId="0370D371" w14:textId="77777777" w:rsidR="005847A2" w:rsidRPr="00EA3AEA" w:rsidRDefault="005847A2" w:rsidP="005847A2">
      <w:pPr>
        <w:spacing w:after="0" w:line="336" w:lineRule="exact"/>
      </w:pPr>
      <w:r w:rsidRPr="00EA3AEA">
        <w:rPr>
          <w:noProof/>
        </w:rPr>
        <w:drawing>
          <wp:anchor distT="0" distB="0" distL="114300" distR="114300" simplePos="0" relativeHeight="251663360" behindDoc="1" locked="0" layoutInCell="1" allowOverlap="1" wp14:anchorId="4B74FD17" wp14:editId="621E2874">
            <wp:simplePos x="0" y="0"/>
            <wp:positionH relativeFrom="column">
              <wp:posOffset>3940649</wp:posOffset>
            </wp:positionH>
            <wp:positionV relativeFrom="paragraph">
              <wp:posOffset>200660</wp:posOffset>
            </wp:positionV>
            <wp:extent cx="1629410" cy="977900"/>
            <wp:effectExtent l="0" t="0" r="889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BM_Logo_4c_v1_800x4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29410" cy="977900"/>
                    </a:xfrm>
                    <a:prstGeom prst="rect">
                      <a:avLst/>
                    </a:prstGeom>
                  </pic:spPr>
                </pic:pic>
              </a:graphicData>
            </a:graphic>
            <wp14:sizeRelH relativeFrom="margin">
              <wp14:pctWidth>0</wp14:pctWidth>
            </wp14:sizeRelH>
            <wp14:sizeRelV relativeFrom="margin">
              <wp14:pctHeight>0</wp14:pctHeight>
            </wp14:sizeRelV>
          </wp:anchor>
        </w:drawing>
      </w:r>
    </w:p>
    <w:p w14:paraId="1A6C39B8" w14:textId="77777777" w:rsidR="005847A2" w:rsidRPr="001B5F3B" w:rsidRDefault="005847A2" w:rsidP="005847A2">
      <w:pPr>
        <w:spacing w:after="0" w:line="336" w:lineRule="exact"/>
        <w:rPr>
          <w:b/>
        </w:rPr>
      </w:pPr>
      <w:r w:rsidRPr="001B5F3B">
        <w:rPr>
          <w:b/>
        </w:rPr>
        <w:t>Landesbetrieb Mobilität Rheinland-Pfalz</w:t>
      </w:r>
    </w:p>
    <w:p w14:paraId="44EF0D01" w14:textId="77777777" w:rsidR="005847A2" w:rsidRPr="00EA3AEA" w:rsidRDefault="005847A2" w:rsidP="005847A2">
      <w:pPr>
        <w:spacing w:after="0" w:line="336" w:lineRule="exact"/>
      </w:pPr>
      <w:r w:rsidRPr="00EA3AEA">
        <w:t xml:space="preserve">Geschäftsbereich Planung / Bau </w:t>
      </w:r>
    </w:p>
    <w:p w14:paraId="21D2ABF1" w14:textId="77777777" w:rsidR="005847A2" w:rsidRPr="00EA3AEA" w:rsidRDefault="005847A2" w:rsidP="005847A2">
      <w:pPr>
        <w:spacing w:after="0" w:line="336" w:lineRule="exact"/>
      </w:pPr>
      <w:r w:rsidRPr="00EA3AEA">
        <w:t>Fachgruppe II Umwelt / Landespflege</w:t>
      </w:r>
    </w:p>
    <w:p w14:paraId="5858E0D9" w14:textId="77777777" w:rsidR="007A3E84" w:rsidRPr="00EA3AEA" w:rsidRDefault="007A3E84" w:rsidP="007A3E84">
      <w:pPr>
        <w:spacing w:after="0" w:line="336" w:lineRule="exact"/>
      </w:pPr>
      <w:r>
        <w:t>Ulrike Menges</w:t>
      </w:r>
    </w:p>
    <w:p w14:paraId="2D3CC4F8" w14:textId="77777777" w:rsidR="007A3E84" w:rsidRDefault="007A3E84" w:rsidP="007A3E84">
      <w:pPr>
        <w:spacing w:after="0" w:line="336" w:lineRule="exact"/>
      </w:pPr>
      <w:r>
        <w:t>Regina Nick</w:t>
      </w:r>
    </w:p>
    <w:p w14:paraId="2A1B0874" w14:textId="77777777" w:rsidR="005847A2" w:rsidRDefault="005847A2" w:rsidP="005847A2">
      <w:pPr>
        <w:spacing w:after="0" w:line="336" w:lineRule="exact"/>
      </w:pPr>
      <w:r>
        <w:t>Helmut Schneider</w:t>
      </w:r>
    </w:p>
    <w:p w14:paraId="6E1405B9" w14:textId="77777777" w:rsidR="005847A2" w:rsidRDefault="005847A2" w:rsidP="005847A2">
      <w:pPr>
        <w:spacing w:after="0" w:line="336" w:lineRule="exact"/>
      </w:pPr>
      <w:r>
        <w:t>Elke Kirst</w:t>
      </w:r>
    </w:p>
    <w:p w14:paraId="741757DA" w14:textId="77777777" w:rsidR="005847A2" w:rsidRPr="00EA3AEA" w:rsidRDefault="005847A2" w:rsidP="005847A2">
      <w:pPr>
        <w:spacing w:after="0" w:line="336" w:lineRule="exact"/>
      </w:pPr>
      <w:r w:rsidRPr="00EA3AEA">
        <w:t>Friedrich-Ebert-Ring 14-20</w:t>
      </w:r>
    </w:p>
    <w:p w14:paraId="3E9242BA" w14:textId="77777777" w:rsidR="005847A2" w:rsidRPr="00EA3AEA" w:rsidRDefault="005847A2" w:rsidP="005847A2">
      <w:pPr>
        <w:spacing w:after="0" w:line="336" w:lineRule="exact"/>
      </w:pPr>
      <w:r w:rsidRPr="00EA3AEA">
        <w:t>56068 Koblenz</w:t>
      </w:r>
    </w:p>
    <w:p w14:paraId="0C16AF38" w14:textId="77777777" w:rsidR="005847A2" w:rsidRPr="00EA3AEA" w:rsidRDefault="005847A2" w:rsidP="005847A2">
      <w:pPr>
        <w:spacing w:after="0" w:line="336" w:lineRule="exact"/>
      </w:pPr>
      <w:r w:rsidRPr="00EA3AEA">
        <w:t>Tel.: 0261/3029-0</w:t>
      </w:r>
    </w:p>
    <w:p w14:paraId="5D4C9C0F" w14:textId="77777777" w:rsidR="005847A2" w:rsidRPr="00EA3AEA" w:rsidRDefault="0097103D" w:rsidP="005847A2">
      <w:pPr>
        <w:spacing w:after="0" w:line="336" w:lineRule="exact"/>
      </w:pPr>
      <w:hyperlink r:id="rId10" w:history="1">
        <w:r w:rsidR="005847A2" w:rsidRPr="00EA3AEA">
          <w:rPr>
            <w:color w:val="0D59FF"/>
          </w:rPr>
          <w:t>lbm@lbm.rlp.de</w:t>
        </w:r>
      </w:hyperlink>
    </w:p>
    <w:p w14:paraId="5F0BC570" w14:textId="77777777" w:rsidR="005847A2" w:rsidRPr="00892FC2" w:rsidRDefault="005847A2" w:rsidP="005847A2">
      <w:pPr>
        <w:spacing w:after="0" w:line="336" w:lineRule="exact"/>
        <w:rPr>
          <w:color w:val="0D59FF"/>
        </w:rPr>
      </w:pPr>
      <w:r w:rsidRPr="00892FC2">
        <w:rPr>
          <w:color w:val="0D59FF"/>
        </w:rPr>
        <w:t>lbm.rlp.de</w:t>
      </w:r>
    </w:p>
    <w:p w14:paraId="61A2394B" w14:textId="77777777" w:rsidR="005847A2" w:rsidRPr="00892FC2" w:rsidRDefault="005847A2" w:rsidP="005847A2">
      <w:pPr>
        <w:spacing w:after="0" w:line="336" w:lineRule="exact"/>
      </w:pPr>
    </w:p>
    <w:p w14:paraId="277CE9C2" w14:textId="77777777" w:rsidR="005847A2" w:rsidRPr="00892FC2" w:rsidRDefault="005847A2" w:rsidP="005847A2">
      <w:pPr>
        <w:spacing w:after="0" w:line="336" w:lineRule="exact"/>
      </w:pPr>
    </w:p>
    <w:p w14:paraId="7E208673" w14:textId="77777777" w:rsidR="005847A2" w:rsidRDefault="00E403D0" w:rsidP="005847A2">
      <w:pPr>
        <w:pStyle w:val="Seite2AGAN"/>
      </w:pPr>
      <w:r>
        <w:rPr>
          <w:noProof/>
        </w:rPr>
        <mc:AlternateContent>
          <mc:Choice Requires="wpg">
            <w:drawing>
              <wp:anchor distT="0" distB="0" distL="114300" distR="114300" simplePos="0" relativeHeight="251666432" behindDoc="0" locked="0" layoutInCell="1" allowOverlap="1" wp14:anchorId="3A02E6D2" wp14:editId="1C5DE9B9">
                <wp:simplePos x="0" y="0"/>
                <wp:positionH relativeFrom="column">
                  <wp:posOffset>3978606</wp:posOffset>
                </wp:positionH>
                <wp:positionV relativeFrom="paragraph">
                  <wp:posOffset>10795</wp:posOffset>
                </wp:positionV>
                <wp:extent cx="1388745" cy="165100"/>
                <wp:effectExtent l="0" t="0" r="20955" b="25400"/>
                <wp:wrapNone/>
                <wp:docPr id="147"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8745" cy="165100"/>
                          <a:chOff x="8316" y="704"/>
                          <a:chExt cx="2187" cy="260"/>
                        </a:xfrm>
                      </wpg:grpSpPr>
                      <wps:wsp>
                        <wps:cNvPr id="148" name="Freeform 414"/>
                        <wps:cNvSpPr>
                          <a:spLocks noEditPoints="1"/>
                        </wps:cNvSpPr>
                        <wps:spPr bwMode="auto">
                          <a:xfrm>
                            <a:off x="9940" y="803"/>
                            <a:ext cx="88" cy="153"/>
                          </a:xfrm>
                          <a:custGeom>
                            <a:avLst/>
                            <a:gdLst>
                              <a:gd name="T0" fmla="*/ 75 w 88"/>
                              <a:gd name="T1" fmla="*/ 41 h 153"/>
                              <a:gd name="T2" fmla="*/ 70 w 88"/>
                              <a:gd name="T3" fmla="*/ 30 h 153"/>
                              <a:gd name="T4" fmla="*/ 62 w 88"/>
                              <a:gd name="T5" fmla="*/ 18 h 153"/>
                              <a:gd name="T6" fmla="*/ 49 w 88"/>
                              <a:gd name="T7" fmla="*/ 12 h 153"/>
                              <a:gd name="T8" fmla="*/ 36 w 88"/>
                              <a:gd name="T9" fmla="*/ 12 h 153"/>
                              <a:gd name="T10" fmla="*/ 23 w 88"/>
                              <a:gd name="T11" fmla="*/ 18 h 153"/>
                              <a:gd name="T12" fmla="*/ 15 w 88"/>
                              <a:gd name="T13" fmla="*/ 30 h 153"/>
                              <a:gd name="T14" fmla="*/ 10 w 88"/>
                              <a:gd name="T15" fmla="*/ 41 h 153"/>
                              <a:gd name="T16" fmla="*/ 10 w 88"/>
                              <a:gd name="T17" fmla="*/ 56 h 153"/>
                              <a:gd name="T18" fmla="*/ 15 w 88"/>
                              <a:gd name="T19" fmla="*/ 71 h 153"/>
                              <a:gd name="T20" fmla="*/ 23 w 88"/>
                              <a:gd name="T21" fmla="*/ 79 h 153"/>
                              <a:gd name="T22" fmla="*/ 36 w 88"/>
                              <a:gd name="T23" fmla="*/ 85 h 153"/>
                              <a:gd name="T24" fmla="*/ 49 w 88"/>
                              <a:gd name="T25" fmla="*/ 85 h 153"/>
                              <a:gd name="T26" fmla="*/ 62 w 88"/>
                              <a:gd name="T27" fmla="*/ 79 h 153"/>
                              <a:gd name="T28" fmla="*/ 70 w 88"/>
                              <a:gd name="T29" fmla="*/ 71 h 153"/>
                              <a:gd name="T30" fmla="*/ 75 w 88"/>
                              <a:gd name="T31" fmla="*/ 56 h 153"/>
                              <a:gd name="T32" fmla="*/ 0 w 88"/>
                              <a:gd name="T33" fmla="*/ 3 h 153"/>
                              <a:gd name="T34" fmla="*/ 10 w 88"/>
                              <a:gd name="T35" fmla="*/ 18 h 153"/>
                              <a:gd name="T36" fmla="*/ 15 w 88"/>
                              <a:gd name="T37" fmla="*/ 15 h 153"/>
                              <a:gd name="T38" fmla="*/ 21 w 88"/>
                              <a:gd name="T39" fmla="*/ 6 h 153"/>
                              <a:gd name="T40" fmla="*/ 31 w 88"/>
                              <a:gd name="T41" fmla="*/ 3 h 153"/>
                              <a:gd name="T42" fmla="*/ 39 w 88"/>
                              <a:gd name="T43" fmla="*/ 0 h 153"/>
                              <a:gd name="T44" fmla="*/ 52 w 88"/>
                              <a:gd name="T45" fmla="*/ 0 h 153"/>
                              <a:gd name="T46" fmla="*/ 68 w 88"/>
                              <a:gd name="T47" fmla="*/ 9 h 153"/>
                              <a:gd name="T48" fmla="*/ 81 w 88"/>
                              <a:gd name="T49" fmla="*/ 21 h 153"/>
                              <a:gd name="T50" fmla="*/ 86 w 88"/>
                              <a:gd name="T51" fmla="*/ 38 h 153"/>
                              <a:gd name="T52" fmla="*/ 86 w 88"/>
                              <a:gd name="T53" fmla="*/ 59 h 153"/>
                              <a:gd name="T54" fmla="*/ 81 w 88"/>
                              <a:gd name="T55" fmla="*/ 76 h 153"/>
                              <a:gd name="T56" fmla="*/ 68 w 88"/>
                              <a:gd name="T57" fmla="*/ 91 h 153"/>
                              <a:gd name="T58" fmla="*/ 52 w 88"/>
                              <a:gd name="T59" fmla="*/ 97 h 153"/>
                              <a:gd name="T60" fmla="*/ 39 w 88"/>
                              <a:gd name="T61" fmla="*/ 97 h 153"/>
                              <a:gd name="T62" fmla="*/ 31 w 88"/>
                              <a:gd name="T63" fmla="*/ 97 h 153"/>
                              <a:gd name="T64" fmla="*/ 21 w 88"/>
                              <a:gd name="T65" fmla="*/ 91 h 153"/>
                              <a:gd name="T66" fmla="*/ 15 w 88"/>
                              <a:gd name="T67" fmla="*/ 85 h 153"/>
                              <a:gd name="T68" fmla="*/ 10 w 88"/>
                              <a:gd name="T69" fmla="*/ 79 h 153"/>
                              <a:gd name="T70" fmla="*/ 0 w 88"/>
                              <a:gd name="T71" fmla="*/ 153 h 1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88" h="153">
                                <a:moveTo>
                                  <a:pt x="75" y="50"/>
                                </a:moveTo>
                                <a:lnTo>
                                  <a:pt x="75" y="41"/>
                                </a:lnTo>
                                <a:lnTo>
                                  <a:pt x="73" y="35"/>
                                </a:lnTo>
                                <a:lnTo>
                                  <a:pt x="70" y="30"/>
                                </a:lnTo>
                                <a:lnTo>
                                  <a:pt x="65" y="24"/>
                                </a:lnTo>
                                <a:lnTo>
                                  <a:pt x="62" y="18"/>
                                </a:lnTo>
                                <a:lnTo>
                                  <a:pt x="57" y="15"/>
                                </a:lnTo>
                                <a:lnTo>
                                  <a:pt x="49" y="12"/>
                                </a:lnTo>
                                <a:lnTo>
                                  <a:pt x="44" y="12"/>
                                </a:lnTo>
                                <a:lnTo>
                                  <a:pt x="36" y="12"/>
                                </a:lnTo>
                                <a:lnTo>
                                  <a:pt x="31" y="15"/>
                                </a:lnTo>
                                <a:lnTo>
                                  <a:pt x="23" y="18"/>
                                </a:lnTo>
                                <a:lnTo>
                                  <a:pt x="21" y="24"/>
                                </a:lnTo>
                                <a:lnTo>
                                  <a:pt x="15" y="30"/>
                                </a:lnTo>
                                <a:lnTo>
                                  <a:pt x="13" y="35"/>
                                </a:lnTo>
                                <a:lnTo>
                                  <a:pt x="10" y="41"/>
                                </a:lnTo>
                                <a:lnTo>
                                  <a:pt x="10" y="50"/>
                                </a:lnTo>
                                <a:lnTo>
                                  <a:pt x="10" y="56"/>
                                </a:lnTo>
                                <a:lnTo>
                                  <a:pt x="13" y="65"/>
                                </a:lnTo>
                                <a:lnTo>
                                  <a:pt x="15" y="71"/>
                                </a:lnTo>
                                <a:lnTo>
                                  <a:pt x="21" y="76"/>
                                </a:lnTo>
                                <a:lnTo>
                                  <a:pt x="23" y="79"/>
                                </a:lnTo>
                                <a:lnTo>
                                  <a:pt x="31" y="82"/>
                                </a:lnTo>
                                <a:lnTo>
                                  <a:pt x="36" y="85"/>
                                </a:lnTo>
                                <a:lnTo>
                                  <a:pt x="44" y="85"/>
                                </a:lnTo>
                                <a:lnTo>
                                  <a:pt x="49" y="85"/>
                                </a:lnTo>
                                <a:lnTo>
                                  <a:pt x="57" y="82"/>
                                </a:lnTo>
                                <a:lnTo>
                                  <a:pt x="62" y="79"/>
                                </a:lnTo>
                                <a:lnTo>
                                  <a:pt x="65" y="76"/>
                                </a:lnTo>
                                <a:lnTo>
                                  <a:pt x="70" y="71"/>
                                </a:lnTo>
                                <a:lnTo>
                                  <a:pt x="73" y="65"/>
                                </a:lnTo>
                                <a:lnTo>
                                  <a:pt x="75" y="56"/>
                                </a:lnTo>
                                <a:lnTo>
                                  <a:pt x="75" y="50"/>
                                </a:lnTo>
                                <a:close/>
                                <a:moveTo>
                                  <a:pt x="0" y="3"/>
                                </a:moveTo>
                                <a:lnTo>
                                  <a:pt x="10" y="3"/>
                                </a:lnTo>
                                <a:lnTo>
                                  <a:pt x="10" y="18"/>
                                </a:lnTo>
                                <a:lnTo>
                                  <a:pt x="10" y="18"/>
                                </a:lnTo>
                                <a:lnTo>
                                  <a:pt x="15" y="15"/>
                                </a:lnTo>
                                <a:lnTo>
                                  <a:pt x="18" y="9"/>
                                </a:lnTo>
                                <a:lnTo>
                                  <a:pt x="21" y="6"/>
                                </a:lnTo>
                                <a:lnTo>
                                  <a:pt x="26" y="3"/>
                                </a:lnTo>
                                <a:lnTo>
                                  <a:pt x="31" y="3"/>
                                </a:lnTo>
                                <a:lnTo>
                                  <a:pt x="34" y="0"/>
                                </a:lnTo>
                                <a:lnTo>
                                  <a:pt x="39" y="0"/>
                                </a:lnTo>
                                <a:lnTo>
                                  <a:pt x="44" y="0"/>
                                </a:lnTo>
                                <a:lnTo>
                                  <a:pt x="52" y="0"/>
                                </a:lnTo>
                                <a:lnTo>
                                  <a:pt x="62" y="3"/>
                                </a:lnTo>
                                <a:lnTo>
                                  <a:pt x="68" y="9"/>
                                </a:lnTo>
                                <a:lnTo>
                                  <a:pt x="75" y="15"/>
                                </a:lnTo>
                                <a:lnTo>
                                  <a:pt x="81" y="21"/>
                                </a:lnTo>
                                <a:lnTo>
                                  <a:pt x="83" y="30"/>
                                </a:lnTo>
                                <a:lnTo>
                                  <a:pt x="86" y="38"/>
                                </a:lnTo>
                                <a:lnTo>
                                  <a:pt x="88" y="50"/>
                                </a:lnTo>
                                <a:lnTo>
                                  <a:pt x="86" y="59"/>
                                </a:lnTo>
                                <a:lnTo>
                                  <a:pt x="83" y="68"/>
                                </a:lnTo>
                                <a:lnTo>
                                  <a:pt x="81" y="76"/>
                                </a:lnTo>
                                <a:lnTo>
                                  <a:pt x="75" y="85"/>
                                </a:lnTo>
                                <a:lnTo>
                                  <a:pt x="68" y="91"/>
                                </a:lnTo>
                                <a:lnTo>
                                  <a:pt x="62" y="94"/>
                                </a:lnTo>
                                <a:lnTo>
                                  <a:pt x="52" y="97"/>
                                </a:lnTo>
                                <a:lnTo>
                                  <a:pt x="44" y="97"/>
                                </a:lnTo>
                                <a:lnTo>
                                  <a:pt x="39" y="97"/>
                                </a:lnTo>
                                <a:lnTo>
                                  <a:pt x="34" y="97"/>
                                </a:lnTo>
                                <a:lnTo>
                                  <a:pt x="31" y="97"/>
                                </a:lnTo>
                                <a:lnTo>
                                  <a:pt x="26" y="94"/>
                                </a:lnTo>
                                <a:lnTo>
                                  <a:pt x="21" y="91"/>
                                </a:lnTo>
                                <a:lnTo>
                                  <a:pt x="18" y="88"/>
                                </a:lnTo>
                                <a:lnTo>
                                  <a:pt x="15" y="85"/>
                                </a:lnTo>
                                <a:lnTo>
                                  <a:pt x="10" y="79"/>
                                </a:lnTo>
                                <a:lnTo>
                                  <a:pt x="10" y="79"/>
                                </a:lnTo>
                                <a:lnTo>
                                  <a:pt x="10" y="153"/>
                                </a:lnTo>
                                <a:lnTo>
                                  <a:pt x="0" y="153"/>
                                </a:lnTo>
                                <a:lnTo>
                                  <a:pt x="0" y="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49" name="Freeform 405"/>
                        <wps:cNvSpPr>
                          <a:spLocks/>
                        </wps:cNvSpPr>
                        <wps:spPr bwMode="auto">
                          <a:xfrm>
                            <a:off x="8316" y="704"/>
                            <a:ext cx="233" cy="260"/>
                          </a:xfrm>
                          <a:custGeom>
                            <a:avLst/>
                            <a:gdLst>
                              <a:gd name="T0" fmla="*/ 45 w 233"/>
                              <a:gd name="T1" fmla="*/ 0 h 260"/>
                              <a:gd name="T2" fmla="*/ 233 w 233"/>
                              <a:gd name="T3" fmla="*/ 0 h 260"/>
                              <a:gd name="T4" fmla="*/ 233 w 233"/>
                              <a:gd name="T5" fmla="*/ 260 h 260"/>
                              <a:gd name="T6" fmla="*/ 45 w 233"/>
                              <a:gd name="T7" fmla="*/ 260 h 260"/>
                              <a:gd name="T8" fmla="*/ 21 w 233"/>
                              <a:gd name="T9" fmla="*/ 252 h 260"/>
                              <a:gd name="T10" fmla="*/ 6 w 233"/>
                              <a:gd name="T11" fmla="*/ 234 h 260"/>
                              <a:gd name="T12" fmla="*/ 0 w 233"/>
                              <a:gd name="T13" fmla="*/ 211 h 260"/>
                              <a:gd name="T14" fmla="*/ 0 w 233"/>
                              <a:gd name="T15" fmla="*/ 50 h 260"/>
                              <a:gd name="T16" fmla="*/ 6 w 233"/>
                              <a:gd name="T17" fmla="*/ 23 h 260"/>
                              <a:gd name="T18" fmla="*/ 21 w 233"/>
                              <a:gd name="T19" fmla="*/ 6 h 260"/>
                              <a:gd name="T20" fmla="*/ 45 w 233"/>
                              <a:gd name="T21" fmla="*/ 0 h 2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33" h="260">
                                <a:moveTo>
                                  <a:pt x="45" y="0"/>
                                </a:moveTo>
                                <a:lnTo>
                                  <a:pt x="233" y="0"/>
                                </a:lnTo>
                                <a:lnTo>
                                  <a:pt x="233" y="260"/>
                                </a:lnTo>
                                <a:lnTo>
                                  <a:pt x="45" y="260"/>
                                </a:lnTo>
                                <a:lnTo>
                                  <a:pt x="21" y="252"/>
                                </a:lnTo>
                                <a:lnTo>
                                  <a:pt x="6" y="234"/>
                                </a:lnTo>
                                <a:lnTo>
                                  <a:pt x="0" y="211"/>
                                </a:lnTo>
                                <a:lnTo>
                                  <a:pt x="0" y="50"/>
                                </a:lnTo>
                                <a:lnTo>
                                  <a:pt x="6" y="23"/>
                                </a:lnTo>
                                <a:lnTo>
                                  <a:pt x="21" y="6"/>
                                </a:lnTo>
                                <a:lnTo>
                                  <a:pt x="45" y="0"/>
                                </a:lnTo>
                                <a:close/>
                              </a:path>
                            </a:pathLst>
                          </a:custGeom>
                          <a:solidFill>
                            <a:srgbClr val="0B8781"/>
                          </a:solidFill>
                          <a:ln w="0">
                            <a:solidFill>
                              <a:srgbClr val="0B8781"/>
                            </a:solidFill>
                            <a:prstDash val="solid"/>
                            <a:round/>
                            <a:headEnd/>
                            <a:tailEnd/>
                          </a:ln>
                        </wps:spPr>
                        <wps:bodyPr rot="0" vert="horz" wrap="square" lIns="91440" tIns="45720" rIns="91440" bIns="45720" anchor="t" anchorCtr="0" upright="1">
                          <a:noAutofit/>
                        </wps:bodyPr>
                      </wps:wsp>
                      <wps:wsp>
                        <wps:cNvPr id="150" name="Freeform 406"/>
                        <wps:cNvSpPr>
                          <a:spLocks/>
                        </wps:cNvSpPr>
                        <wps:spPr bwMode="auto">
                          <a:xfrm>
                            <a:off x="8857" y="704"/>
                            <a:ext cx="232" cy="260"/>
                          </a:xfrm>
                          <a:custGeom>
                            <a:avLst/>
                            <a:gdLst>
                              <a:gd name="T0" fmla="*/ 188 w 232"/>
                              <a:gd name="T1" fmla="*/ 0 h 260"/>
                              <a:gd name="T2" fmla="*/ 0 w 232"/>
                              <a:gd name="T3" fmla="*/ 0 h 260"/>
                              <a:gd name="T4" fmla="*/ 0 w 232"/>
                              <a:gd name="T5" fmla="*/ 260 h 260"/>
                              <a:gd name="T6" fmla="*/ 188 w 232"/>
                              <a:gd name="T7" fmla="*/ 260 h 260"/>
                              <a:gd name="T8" fmla="*/ 208 w 232"/>
                              <a:gd name="T9" fmla="*/ 252 h 260"/>
                              <a:gd name="T10" fmla="*/ 224 w 232"/>
                              <a:gd name="T11" fmla="*/ 234 h 260"/>
                              <a:gd name="T12" fmla="*/ 232 w 232"/>
                              <a:gd name="T13" fmla="*/ 211 h 260"/>
                              <a:gd name="T14" fmla="*/ 232 w 232"/>
                              <a:gd name="T15" fmla="*/ 50 h 260"/>
                              <a:gd name="T16" fmla="*/ 224 w 232"/>
                              <a:gd name="T17" fmla="*/ 23 h 260"/>
                              <a:gd name="T18" fmla="*/ 208 w 232"/>
                              <a:gd name="T19" fmla="*/ 6 h 260"/>
                              <a:gd name="T20" fmla="*/ 188 w 232"/>
                              <a:gd name="T21" fmla="*/ 0 h 2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32" h="260">
                                <a:moveTo>
                                  <a:pt x="188" y="0"/>
                                </a:moveTo>
                                <a:lnTo>
                                  <a:pt x="0" y="0"/>
                                </a:lnTo>
                                <a:lnTo>
                                  <a:pt x="0" y="260"/>
                                </a:lnTo>
                                <a:lnTo>
                                  <a:pt x="188" y="260"/>
                                </a:lnTo>
                                <a:lnTo>
                                  <a:pt x="208" y="252"/>
                                </a:lnTo>
                                <a:lnTo>
                                  <a:pt x="224" y="234"/>
                                </a:lnTo>
                                <a:lnTo>
                                  <a:pt x="232" y="211"/>
                                </a:lnTo>
                                <a:lnTo>
                                  <a:pt x="232" y="50"/>
                                </a:lnTo>
                                <a:lnTo>
                                  <a:pt x="224" y="23"/>
                                </a:lnTo>
                                <a:lnTo>
                                  <a:pt x="208" y="6"/>
                                </a:lnTo>
                                <a:lnTo>
                                  <a:pt x="188" y="0"/>
                                </a:lnTo>
                                <a:close/>
                              </a:path>
                            </a:pathLst>
                          </a:custGeom>
                          <a:solidFill>
                            <a:srgbClr val="E1E5AD"/>
                          </a:solidFill>
                          <a:ln w="0">
                            <a:solidFill>
                              <a:srgbClr val="E1E5AD"/>
                            </a:solidFill>
                            <a:prstDash val="solid"/>
                            <a:round/>
                            <a:headEnd/>
                            <a:tailEnd/>
                          </a:ln>
                        </wps:spPr>
                        <wps:bodyPr rot="0" vert="horz" wrap="square" lIns="91440" tIns="45720" rIns="91440" bIns="45720" anchor="t" anchorCtr="0" upright="1">
                          <a:noAutofit/>
                        </wps:bodyPr>
                      </wps:wsp>
                      <wps:wsp>
                        <wps:cNvPr id="151" name="Rectangle 407"/>
                        <wps:cNvSpPr>
                          <a:spLocks noChangeArrowheads="1"/>
                        </wps:cNvSpPr>
                        <wps:spPr bwMode="auto">
                          <a:xfrm>
                            <a:off x="8585" y="704"/>
                            <a:ext cx="233" cy="260"/>
                          </a:xfrm>
                          <a:prstGeom prst="rect">
                            <a:avLst/>
                          </a:prstGeom>
                          <a:solidFill>
                            <a:srgbClr val="EEECDE"/>
                          </a:solidFill>
                          <a:ln w="0">
                            <a:solidFill>
                              <a:srgbClr val="EEECDE"/>
                            </a:solidFill>
                            <a:miter lim="800000"/>
                            <a:headEnd/>
                            <a:tailEnd/>
                          </a:ln>
                        </wps:spPr>
                        <wps:bodyPr rot="0" vert="horz" wrap="square" lIns="91440" tIns="45720" rIns="91440" bIns="45720" anchor="t" anchorCtr="0" upright="1">
                          <a:noAutofit/>
                        </wps:bodyPr>
                      </wps:wsp>
                      <wps:wsp>
                        <wps:cNvPr id="152" name="Freeform 408"/>
                        <wps:cNvSpPr>
                          <a:spLocks noEditPoints="1"/>
                        </wps:cNvSpPr>
                        <wps:spPr bwMode="auto">
                          <a:xfrm>
                            <a:off x="9243" y="748"/>
                            <a:ext cx="89" cy="152"/>
                          </a:xfrm>
                          <a:custGeom>
                            <a:avLst/>
                            <a:gdLst>
                              <a:gd name="T0" fmla="*/ 73 w 89"/>
                              <a:gd name="T1" fmla="*/ 96 h 152"/>
                              <a:gd name="T2" fmla="*/ 70 w 89"/>
                              <a:gd name="T3" fmla="*/ 85 h 152"/>
                              <a:gd name="T4" fmla="*/ 63 w 89"/>
                              <a:gd name="T5" fmla="*/ 73 h 152"/>
                              <a:gd name="T6" fmla="*/ 50 w 89"/>
                              <a:gd name="T7" fmla="*/ 67 h 152"/>
                              <a:gd name="T8" fmla="*/ 36 w 89"/>
                              <a:gd name="T9" fmla="*/ 67 h 152"/>
                              <a:gd name="T10" fmla="*/ 23 w 89"/>
                              <a:gd name="T11" fmla="*/ 73 h 152"/>
                              <a:gd name="T12" fmla="*/ 16 w 89"/>
                              <a:gd name="T13" fmla="*/ 85 h 152"/>
                              <a:gd name="T14" fmla="*/ 10 w 89"/>
                              <a:gd name="T15" fmla="*/ 96 h 152"/>
                              <a:gd name="T16" fmla="*/ 10 w 89"/>
                              <a:gd name="T17" fmla="*/ 111 h 152"/>
                              <a:gd name="T18" fmla="*/ 16 w 89"/>
                              <a:gd name="T19" fmla="*/ 126 h 152"/>
                              <a:gd name="T20" fmla="*/ 23 w 89"/>
                              <a:gd name="T21" fmla="*/ 134 h 152"/>
                              <a:gd name="T22" fmla="*/ 36 w 89"/>
                              <a:gd name="T23" fmla="*/ 140 h 152"/>
                              <a:gd name="T24" fmla="*/ 50 w 89"/>
                              <a:gd name="T25" fmla="*/ 140 h 152"/>
                              <a:gd name="T26" fmla="*/ 63 w 89"/>
                              <a:gd name="T27" fmla="*/ 134 h 152"/>
                              <a:gd name="T28" fmla="*/ 70 w 89"/>
                              <a:gd name="T29" fmla="*/ 126 h 152"/>
                              <a:gd name="T30" fmla="*/ 73 w 89"/>
                              <a:gd name="T31" fmla="*/ 111 h 152"/>
                              <a:gd name="T32" fmla="*/ 0 w 89"/>
                              <a:gd name="T33" fmla="*/ 0 h 152"/>
                              <a:gd name="T34" fmla="*/ 10 w 89"/>
                              <a:gd name="T35" fmla="*/ 73 h 152"/>
                              <a:gd name="T36" fmla="*/ 13 w 89"/>
                              <a:gd name="T37" fmla="*/ 70 h 152"/>
                              <a:gd name="T38" fmla="*/ 21 w 89"/>
                              <a:gd name="T39" fmla="*/ 61 h 152"/>
                              <a:gd name="T40" fmla="*/ 31 w 89"/>
                              <a:gd name="T41" fmla="*/ 58 h 152"/>
                              <a:gd name="T42" fmla="*/ 39 w 89"/>
                              <a:gd name="T43" fmla="*/ 55 h 152"/>
                              <a:gd name="T44" fmla="*/ 52 w 89"/>
                              <a:gd name="T45" fmla="*/ 55 h 152"/>
                              <a:gd name="T46" fmla="*/ 68 w 89"/>
                              <a:gd name="T47" fmla="*/ 64 h 152"/>
                              <a:gd name="T48" fmla="*/ 81 w 89"/>
                              <a:gd name="T49" fmla="*/ 76 h 152"/>
                              <a:gd name="T50" fmla="*/ 86 w 89"/>
                              <a:gd name="T51" fmla="*/ 93 h 152"/>
                              <a:gd name="T52" fmla="*/ 86 w 89"/>
                              <a:gd name="T53" fmla="*/ 114 h 152"/>
                              <a:gd name="T54" fmla="*/ 81 w 89"/>
                              <a:gd name="T55" fmla="*/ 131 h 152"/>
                              <a:gd name="T56" fmla="*/ 68 w 89"/>
                              <a:gd name="T57" fmla="*/ 146 h 152"/>
                              <a:gd name="T58" fmla="*/ 52 w 89"/>
                              <a:gd name="T59" fmla="*/ 152 h 152"/>
                              <a:gd name="T60" fmla="*/ 39 w 89"/>
                              <a:gd name="T61" fmla="*/ 152 h 152"/>
                              <a:gd name="T62" fmla="*/ 31 w 89"/>
                              <a:gd name="T63" fmla="*/ 152 h 152"/>
                              <a:gd name="T64" fmla="*/ 21 w 89"/>
                              <a:gd name="T65" fmla="*/ 146 h 152"/>
                              <a:gd name="T66" fmla="*/ 13 w 89"/>
                              <a:gd name="T67" fmla="*/ 140 h 152"/>
                              <a:gd name="T68" fmla="*/ 10 w 89"/>
                              <a:gd name="T69" fmla="*/ 134 h 152"/>
                              <a:gd name="T70" fmla="*/ 0 w 89"/>
                              <a:gd name="T71" fmla="*/ 152 h 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89" h="152">
                                <a:moveTo>
                                  <a:pt x="76" y="105"/>
                                </a:moveTo>
                                <a:lnTo>
                                  <a:pt x="73" y="96"/>
                                </a:lnTo>
                                <a:lnTo>
                                  <a:pt x="73" y="90"/>
                                </a:lnTo>
                                <a:lnTo>
                                  <a:pt x="70" y="85"/>
                                </a:lnTo>
                                <a:lnTo>
                                  <a:pt x="65" y="79"/>
                                </a:lnTo>
                                <a:lnTo>
                                  <a:pt x="63" y="73"/>
                                </a:lnTo>
                                <a:lnTo>
                                  <a:pt x="57" y="70"/>
                                </a:lnTo>
                                <a:lnTo>
                                  <a:pt x="50" y="67"/>
                                </a:lnTo>
                                <a:lnTo>
                                  <a:pt x="44" y="67"/>
                                </a:lnTo>
                                <a:lnTo>
                                  <a:pt x="36" y="67"/>
                                </a:lnTo>
                                <a:lnTo>
                                  <a:pt x="31" y="70"/>
                                </a:lnTo>
                                <a:lnTo>
                                  <a:pt x="23" y="73"/>
                                </a:lnTo>
                                <a:lnTo>
                                  <a:pt x="21" y="79"/>
                                </a:lnTo>
                                <a:lnTo>
                                  <a:pt x="16" y="85"/>
                                </a:lnTo>
                                <a:lnTo>
                                  <a:pt x="13" y="90"/>
                                </a:lnTo>
                                <a:lnTo>
                                  <a:pt x="10" y="96"/>
                                </a:lnTo>
                                <a:lnTo>
                                  <a:pt x="10" y="105"/>
                                </a:lnTo>
                                <a:lnTo>
                                  <a:pt x="10" y="111"/>
                                </a:lnTo>
                                <a:lnTo>
                                  <a:pt x="13" y="120"/>
                                </a:lnTo>
                                <a:lnTo>
                                  <a:pt x="16" y="126"/>
                                </a:lnTo>
                                <a:lnTo>
                                  <a:pt x="21" y="131"/>
                                </a:lnTo>
                                <a:lnTo>
                                  <a:pt x="23" y="134"/>
                                </a:lnTo>
                                <a:lnTo>
                                  <a:pt x="31" y="137"/>
                                </a:lnTo>
                                <a:lnTo>
                                  <a:pt x="36" y="140"/>
                                </a:lnTo>
                                <a:lnTo>
                                  <a:pt x="44" y="140"/>
                                </a:lnTo>
                                <a:lnTo>
                                  <a:pt x="50" y="140"/>
                                </a:lnTo>
                                <a:lnTo>
                                  <a:pt x="57" y="137"/>
                                </a:lnTo>
                                <a:lnTo>
                                  <a:pt x="63" y="134"/>
                                </a:lnTo>
                                <a:lnTo>
                                  <a:pt x="65" y="131"/>
                                </a:lnTo>
                                <a:lnTo>
                                  <a:pt x="70" y="126"/>
                                </a:lnTo>
                                <a:lnTo>
                                  <a:pt x="73" y="120"/>
                                </a:lnTo>
                                <a:lnTo>
                                  <a:pt x="73" y="111"/>
                                </a:lnTo>
                                <a:lnTo>
                                  <a:pt x="76" y="105"/>
                                </a:lnTo>
                                <a:close/>
                                <a:moveTo>
                                  <a:pt x="0" y="0"/>
                                </a:moveTo>
                                <a:lnTo>
                                  <a:pt x="10" y="0"/>
                                </a:lnTo>
                                <a:lnTo>
                                  <a:pt x="10" y="73"/>
                                </a:lnTo>
                                <a:lnTo>
                                  <a:pt x="10" y="73"/>
                                </a:lnTo>
                                <a:lnTo>
                                  <a:pt x="13" y="70"/>
                                </a:lnTo>
                                <a:lnTo>
                                  <a:pt x="18" y="64"/>
                                </a:lnTo>
                                <a:lnTo>
                                  <a:pt x="21" y="61"/>
                                </a:lnTo>
                                <a:lnTo>
                                  <a:pt x="26" y="58"/>
                                </a:lnTo>
                                <a:lnTo>
                                  <a:pt x="31" y="58"/>
                                </a:lnTo>
                                <a:lnTo>
                                  <a:pt x="34" y="55"/>
                                </a:lnTo>
                                <a:lnTo>
                                  <a:pt x="39" y="55"/>
                                </a:lnTo>
                                <a:lnTo>
                                  <a:pt x="44" y="55"/>
                                </a:lnTo>
                                <a:lnTo>
                                  <a:pt x="52" y="55"/>
                                </a:lnTo>
                                <a:lnTo>
                                  <a:pt x="60" y="58"/>
                                </a:lnTo>
                                <a:lnTo>
                                  <a:pt x="68" y="64"/>
                                </a:lnTo>
                                <a:lnTo>
                                  <a:pt x="76" y="70"/>
                                </a:lnTo>
                                <a:lnTo>
                                  <a:pt x="81" y="76"/>
                                </a:lnTo>
                                <a:lnTo>
                                  <a:pt x="83" y="85"/>
                                </a:lnTo>
                                <a:lnTo>
                                  <a:pt x="86" y="93"/>
                                </a:lnTo>
                                <a:lnTo>
                                  <a:pt x="89" y="105"/>
                                </a:lnTo>
                                <a:lnTo>
                                  <a:pt x="86" y="114"/>
                                </a:lnTo>
                                <a:lnTo>
                                  <a:pt x="83" y="123"/>
                                </a:lnTo>
                                <a:lnTo>
                                  <a:pt x="81" y="131"/>
                                </a:lnTo>
                                <a:lnTo>
                                  <a:pt x="76" y="140"/>
                                </a:lnTo>
                                <a:lnTo>
                                  <a:pt x="68" y="146"/>
                                </a:lnTo>
                                <a:lnTo>
                                  <a:pt x="60" y="149"/>
                                </a:lnTo>
                                <a:lnTo>
                                  <a:pt x="52" y="152"/>
                                </a:lnTo>
                                <a:lnTo>
                                  <a:pt x="44" y="152"/>
                                </a:lnTo>
                                <a:lnTo>
                                  <a:pt x="39" y="152"/>
                                </a:lnTo>
                                <a:lnTo>
                                  <a:pt x="34" y="152"/>
                                </a:lnTo>
                                <a:lnTo>
                                  <a:pt x="31" y="152"/>
                                </a:lnTo>
                                <a:lnTo>
                                  <a:pt x="26" y="149"/>
                                </a:lnTo>
                                <a:lnTo>
                                  <a:pt x="21" y="146"/>
                                </a:lnTo>
                                <a:lnTo>
                                  <a:pt x="18" y="143"/>
                                </a:lnTo>
                                <a:lnTo>
                                  <a:pt x="13" y="140"/>
                                </a:lnTo>
                                <a:lnTo>
                                  <a:pt x="10" y="134"/>
                                </a:lnTo>
                                <a:lnTo>
                                  <a:pt x="10" y="134"/>
                                </a:lnTo>
                                <a:lnTo>
                                  <a:pt x="10" y="152"/>
                                </a:lnTo>
                                <a:lnTo>
                                  <a:pt x="0" y="152"/>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3" name="Freeform 409"/>
                        <wps:cNvSpPr>
                          <a:spLocks noEditPoints="1"/>
                        </wps:cNvSpPr>
                        <wps:spPr bwMode="auto">
                          <a:xfrm>
                            <a:off x="9347" y="803"/>
                            <a:ext cx="86" cy="97"/>
                          </a:xfrm>
                          <a:custGeom>
                            <a:avLst/>
                            <a:gdLst>
                              <a:gd name="T0" fmla="*/ 73 w 86"/>
                              <a:gd name="T1" fmla="*/ 41 h 97"/>
                              <a:gd name="T2" fmla="*/ 71 w 86"/>
                              <a:gd name="T3" fmla="*/ 30 h 97"/>
                              <a:gd name="T4" fmla="*/ 60 w 86"/>
                              <a:gd name="T5" fmla="*/ 18 h 97"/>
                              <a:gd name="T6" fmla="*/ 50 w 86"/>
                              <a:gd name="T7" fmla="*/ 12 h 97"/>
                              <a:gd name="T8" fmla="*/ 37 w 86"/>
                              <a:gd name="T9" fmla="*/ 12 h 97"/>
                              <a:gd name="T10" fmla="*/ 24 w 86"/>
                              <a:gd name="T11" fmla="*/ 18 h 97"/>
                              <a:gd name="T12" fmla="*/ 16 w 86"/>
                              <a:gd name="T13" fmla="*/ 30 h 97"/>
                              <a:gd name="T14" fmla="*/ 13 w 86"/>
                              <a:gd name="T15" fmla="*/ 41 h 97"/>
                              <a:gd name="T16" fmla="*/ 13 w 86"/>
                              <a:gd name="T17" fmla="*/ 56 h 97"/>
                              <a:gd name="T18" fmla="*/ 16 w 86"/>
                              <a:gd name="T19" fmla="*/ 71 h 97"/>
                              <a:gd name="T20" fmla="*/ 24 w 86"/>
                              <a:gd name="T21" fmla="*/ 79 h 97"/>
                              <a:gd name="T22" fmla="*/ 37 w 86"/>
                              <a:gd name="T23" fmla="*/ 85 h 97"/>
                              <a:gd name="T24" fmla="*/ 50 w 86"/>
                              <a:gd name="T25" fmla="*/ 85 h 97"/>
                              <a:gd name="T26" fmla="*/ 60 w 86"/>
                              <a:gd name="T27" fmla="*/ 79 h 97"/>
                              <a:gd name="T28" fmla="*/ 71 w 86"/>
                              <a:gd name="T29" fmla="*/ 71 h 97"/>
                              <a:gd name="T30" fmla="*/ 73 w 86"/>
                              <a:gd name="T31" fmla="*/ 56 h 97"/>
                              <a:gd name="T32" fmla="*/ 86 w 86"/>
                              <a:gd name="T33" fmla="*/ 50 h 97"/>
                              <a:gd name="T34" fmla="*/ 84 w 86"/>
                              <a:gd name="T35" fmla="*/ 68 h 97"/>
                              <a:gd name="T36" fmla="*/ 76 w 86"/>
                              <a:gd name="T37" fmla="*/ 85 h 97"/>
                              <a:gd name="T38" fmla="*/ 60 w 86"/>
                              <a:gd name="T39" fmla="*/ 94 h 97"/>
                              <a:gd name="T40" fmla="*/ 42 w 86"/>
                              <a:gd name="T41" fmla="*/ 97 h 97"/>
                              <a:gd name="T42" fmla="*/ 26 w 86"/>
                              <a:gd name="T43" fmla="*/ 94 h 97"/>
                              <a:gd name="T44" fmla="*/ 11 w 86"/>
                              <a:gd name="T45" fmla="*/ 85 h 97"/>
                              <a:gd name="T46" fmla="*/ 3 w 86"/>
                              <a:gd name="T47" fmla="*/ 68 h 97"/>
                              <a:gd name="T48" fmla="*/ 0 w 86"/>
                              <a:gd name="T49" fmla="*/ 50 h 97"/>
                              <a:gd name="T50" fmla="*/ 3 w 86"/>
                              <a:gd name="T51" fmla="*/ 30 h 97"/>
                              <a:gd name="T52" fmla="*/ 11 w 86"/>
                              <a:gd name="T53" fmla="*/ 15 h 97"/>
                              <a:gd name="T54" fmla="*/ 26 w 86"/>
                              <a:gd name="T55" fmla="*/ 3 h 97"/>
                              <a:gd name="T56" fmla="*/ 42 w 86"/>
                              <a:gd name="T57" fmla="*/ 0 h 97"/>
                              <a:gd name="T58" fmla="*/ 60 w 86"/>
                              <a:gd name="T59" fmla="*/ 3 h 97"/>
                              <a:gd name="T60" fmla="*/ 76 w 86"/>
                              <a:gd name="T61" fmla="*/ 15 h 97"/>
                              <a:gd name="T62" fmla="*/ 84 w 86"/>
                              <a:gd name="T63" fmla="*/ 30 h 97"/>
                              <a:gd name="T64" fmla="*/ 86 w 86"/>
                              <a:gd name="T65" fmla="*/ 5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86" h="97">
                                <a:moveTo>
                                  <a:pt x="73" y="50"/>
                                </a:moveTo>
                                <a:lnTo>
                                  <a:pt x="73" y="41"/>
                                </a:lnTo>
                                <a:lnTo>
                                  <a:pt x="73" y="35"/>
                                </a:lnTo>
                                <a:lnTo>
                                  <a:pt x="71" y="30"/>
                                </a:lnTo>
                                <a:lnTo>
                                  <a:pt x="66" y="24"/>
                                </a:lnTo>
                                <a:lnTo>
                                  <a:pt x="60" y="18"/>
                                </a:lnTo>
                                <a:lnTo>
                                  <a:pt x="55" y="15"/>
                                </a:lnTo>
                                <a:lnTo>
                                  <a:pt x="50" y="12"/>
                                </a:lnTo>
                                <a:lnTo>
                                  <a:pt x="42" y="12"/>
                                </a:lnTo>
                                <a:lnTo>
                                  <a:pt x="37" y="12"/>
                                </a:lnTo>
                                <a:lnTo>
                                  <a:pt x="29" y="15"/>
                                </a:lnTo>
                                <a:lnTo>
                                  <a:pt x="24" y="18"/>
                                </a:lnTo>
                                <a:lnTo>
                                  <a:pt x="21" y="24"/>
                                </a:lnTo>
                                <a:lnTo>
                                  <a:pt x="16" y="30"/>
                                </a:lnTo>
                                <a:lnTo>
                                  <a:pt x="13" y="35"/>
                                </a:lnTo>
                                <a:lnTo>
                                  <a:pt x="13" y="41"/>
                                </a:lnTo>
                                <a:lnTo>
                                  <a:pt x="11" y="50"/>
                                </a:lnTo>
                                <a:lnTo>
                                  <a:pt x="13" y="56"/>
                                </a:lnTo>
                                <a:lnTo>
                                  <a:pt x="13" y="65"/>
                                </a:lnTo>
                                <a:lnTo>
                                  <a:pt x="16" y="71"/>
                                </a:lnTo>
                                <a:lnTo>
                                  <a:pt x="21" y="76"/>
                                </a:lnTo>
                                <a:lnTo>
                                  <a:pt x="24" y="79"/>
                                </a:lnTo>
                                <a:lnTo>
                                  <a:pt x="29" y="82"/>
                                </a:lnTo>
                                <a:lnTo>
                                  <a:pt x="37" y="85"/>
                                </a:lnTo>
                                <a:lnTo>
                                  <a:pt x="42" y="85"/>
                                </a:lnTo>
                                <a:lnTo>
                                  <a:pt x="50" y="85"/>
                                </a:lnTo>
                                <a:lnTo>
                                  <a:pt x="55" y="82"/>
                                </a:lnTo>
                                <a:lnTo>
                                  <a:pt x="60" y="79"/>
                                </a:lnTo>
                                <a:lnTo>
                                  <a:pt x="66" y="76"/>
                                </a:lnTo>
                                <a:lnTo>
                                  <a:pt x="71" y="71"/>
                                </a:lnTo>
                                <a:lnTo>
                                  <a:pt x="73" y="65"/>
                                </a:lnTo>
                                <a:lnTo>
                                  <a:pt x="73" y="56"/>
                                </a:lnTo>
                                <a:lnTo>
                                  <a:pt x="73" y="50"/>
                                </a:lnTo>
                                <a:close/>
                                <a:moveTo>
                                  <a:pt x="86" y="50"/>
                                </a:moveTo>
                                <a:lnTo>
                                  <a:pt x="86" y="59"/>
                                </a:lnTo>
                                <a:lnTo>
                                  <a:pt x="84" y="68"/>
                                </a:lnTo>
                                <a:lnTo>
                                  <a:pt x="81" y="76"/>
                                </a:lnTo>
                                <a:lnTo>
                                  <a:pt x="76" y="85"/>
                                </a:lnTo>
                                <a:lnTo>
                                  <a:pt x="68" y="91"/>
                                </a:lnTo>
                                <a:lnTo>
                                  <a:pt x="60" y="94"/>
                                </a:lnTo>
                                <a:lnTo>
                                  <a:pt x="53" y="97"/>
                                </a:lnTo>
                                <a:lnTo>
                                  <a:pt x="42" y="97"/>
                                </a:lnTo>
                                <a:lnTo>
                                  <a:pt x="34" y="97"/>
                                </a:lnTo>
                                <a:lnTo>
                                  <a:pt x="26" y="94"/>
                                </a:lnTo>
                                <a:lnTo>
                                  <a:pt x="19" y="91"/>
                                </a:lnTo>
                                <a:lnTo>
                                  <a:pt x="11" y="85"/>
                                </a:lnTo>
                                <a:lnTo>
                                  <a:pt x="6" y="76"/>
                                </a:lnTo>
                                <a:lnTo>
                                  <a:pt x="3" y="68"/>
                                </a:lnTo>
                                <a:lnTo>
                                  <a:pt x="0" y="59"/>
                                </a:lnTo>
                                <a:lnTo>
                                  <a:pt x="0" y="50"/>
                                </a:lnTo>
                                <a:lnTo>
                                  <a:pt x="0" y="38"/>
                                </a:lnTo>
                                <a:lnTo>
                                  <a:pt x="3" y="30"/>
                                </a:lnTo>
                                <a:lnTo>
                                  <a:pt x="6" y="21"/>
                                </a:lnTo>
                                <a:lnTo>
                                  <a:pt x="11" y="15"/>
                                </a:lnTo>
                                <a:lnTo>
                                  <a:pt x="19" y="9"/>
                                </a:lnTo>
                                <a:lnTo>
                                  <a:pt x="26" y="3"/>
                                </a:lnTo>
                                <a:lnTo>
                                  <a:pt x="34" y="0"/>
                                </a:lnTo>
                                <a:lnTo>
                                  <a:pt x="42" y="0"/>
                                </a:lnTo>
                                <a:lnTo>
                                  <a:pt x="53" y="0"/>
                                </a:lnTo>
                                <a:lnTo>
                                  <a:pt x="60" y="3"/>
                                </a:lnTo>
                                <a:lnTo>
                                  <a:pt x="68" y="9"/>
                                </a:lnTo>
                                <a:lnTo>
                                  <a:pt x="76" y="15"/>
                                </a:lnTo>
                                <a:lnTo>
                                  <a:pt x="81" y="21"/>
                                </a:lnTo>
                                <a:lnTo>
                                  <a:pt x="84" y="30"/>
                                </a:lnTo>
                                <a:lnTo>
                                  <a:pt x="86" y="38"/>
                                </a:lnTo>
                                <a:lnTo>
                                  <a:pt x="86" y="5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4" name="Freeform 410"/>
                        <wps:cNvSpPr>
                          <a:spLocks/>
                        </wps:cNvSpPr>
                        <wps:spPr bwMode="auto">
                          <a:xfrm>
                            <a:off x="9449" y="803"/>
                            <a:ext cx="63" cy="97"/>
                          </a:xfrm>
                          <a:custGeom>
                            <a:avLst/>
                            <a:gdLst>
                              <a:gd name="T0" fmla="*/ 47 w 63"/>
                              <a:gd name="T1" fmla="*/ 21 h 97"/>
                              <a:gd name="T2" fmla="*/ 39 w 63"/>
                              <a:gd name="T3" fmla="*/ 12 h 97"/>
                              <a:gd name="T4" fmla="*/ 29 w 63"/>
                              <a:gd name="T5" fmla="*/ 12 h 97"/>
                              <a:gd name="T6" fmla="*/ 24 w 63"/>
                              <a:gd name="T7" fmla="*/ 15 h 97"/>
                              <a:gd name="T8" fmla="*/ 18 w 63"/>
                              <a:gd name="T9" fmla="*/ 18 h 97"/>
                              <a:gd name="T10" fmla="*/ 16 w 63"/>
                              <a:gd name="T11" fmla="*/ 24 h 97"/>
                              <a:gd name="T12" fmla="*/ 16 w 63"/>
                              <a:gd name="T13" fmla="*/ 33 h 97"/>
                              <a:gd name="T14" fmla="*/ 24 w 63"/>
                              <a:gd name="T15" fmla="*/ 38 h 97"/>
                              <a:gd name="T16" fmla="*/ 44 w 63"/>
                              <a:gd name="T17" fmla="*/ 44 h 97"/>
                              <a:gd name="T18" fmla="*/ 58 w 63"/>
                              <a:gd name="T19" fmla="*/ 53 h 97"/>
                              <a:gd name="T20" fmla="*/ 63 w 63"/>
                              <a:gd name="T21" fmla="*/ 71 h 97"/>
                              <a:gd name="T22" fmla="*/ 60 w 63"/>
                              <a:gd name="T23" fmla="*/ 82 h 97"/>
                              <a:gd name="T24" fmla="*/ 55 w 63"/>
                              <a:gd name="T25" fmla="*/ 91 h 97"/>
                              <a:gd name="T26" fmla="*/ 44 w 63"/>
                              <a:gd name="T27" fmla="*/ 97 h 97"/>
                              <a:gd name="T28" fmla="*/ 31 w 63"/>
                              <a:gd name="T29" fmla="*/ 97 h 97"/>
                              <a:gd name="T30" fmla="*/ 13 w 63"/>
                              <a:gd name="T31" fmla="*/ 94 h 97"/>
                              <a:gd name="T32" fmla="*/ 0 w 63"/>
                              <a:gd name="T33" fmla="*/ 79 h 97"/>
                              <a:gd name="T34" fmla="*/ 13 w 63"/>
                              <a:gd name="T35" fmla="*/ 79 h 97"/>
                              <a:gd name="T36" fmla="*/ 24 w 63"/>
                              <a:gd name="T37" fmla="*/ 85 h 97"/>
                              <a:gd name="T38" fmla="*/ 34 w 63"/>
                              <a:gd name="T39" fmla="*/ 85 h 97"/>
                              <a:gd name="T40" fmla="*/ 42 w 63"/>
                              <a:gd name="T41" fmla="*/ 85 h 97"/>
                              <a:gd name="T42" fmla="*/ 47 w 63"/>
                              <a:gd name="T43" fmla="*/ 79 h 97"/>
                              <a:gd name="T44" fmla="*/ 50 w 63"/>
                              <a:gd name="T45" fmla="*/ 73 h 97"/>
                              <a:gd name="T46" fmla="*/ 50 w 63"/>
                              <a:gd name="T47" fmla="*/ 65 h 97"/>
                              <a:gd name="T48" fmla="*/ 42 w 63"/>
                              <a:gd name="T49" fmla="*/ 59 h 97"/>
                              <a:gd name="T50" fmla="*/ 24 w 63"/>
                              <a:gd name="T51" fmla="*/ 53 h 97"/>
                              <a:gd name="T52" fmla="*/ 18 w 63"/>
                              <a:gd name="T53" fmla="*/ 50 h 97"/>
                              <a:gd name="T54" fmla="*/ 11 w 63"/>
                              <a:gd name="T55" fmla="*/ 47 h 97"/>
                              <a:gd name="T56" fmla="*/ 5 w 63"/>
                              <a:gd name="T57" fmla="*/ 38 h 97"/>
                              <a:gd name="T58" fmla="*/ 3 w 63"/>
                              <a:gd name="T59" fmla="*/ 30 h 97"/>
                              <a:gd name="T60" fmla="*/ 5 w 63"/>
                              <a:gd name="T61" fmla="*/ 15 h 97"/>
                              <a:gd name="T62" fmla="*/ 13 w 63"/>
                              <a:gd name="T63" fmla="*/ 6 h 97"/>
                              <a:gd name="T64" fmla="*/ 21 w 63"/>
                              <a:gd name="T65" fmla="*/ 3 h 97"/>
                              <a:gd name="T66" fmla="*/ 34 w 63"/>
                              <a:gd name="T67" fmla="*/ 0 h 97"/>
                              <a:gd name="T68" fmla="*/ 50 w 63"/>
                              <a:gd name="T69" fmla="*/ 3 h 97"/>
                              <a:gd name="T70" fmla="*/ 60 w 63"/>
                              <a:gd name="T71" fmla="*/ 18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63" h="97">
                                <a:moveTo>
                                  <a:pt x="50" y="24"/>
                                </a:moveTo>
                                <a:lnTo>
                                  <a:pt x="47" y="21"/>
                                </a:lnTo>
                                <a:lnTo>
                                  <a:pt x="44" y="15"/>
                                </a:lnTo>
                                <a:lnTo>
                                  <a:pt x="39" y="12"/>
                                </a:lnTo>
                                <a:lnTo>
                                  <a:pt x="31" y="12"/>
                                </a:lnTo>
                                <a:lnTo>
                                  <a:pt x="29" y="12"/>
                                </a:lnTo>
                                <a:lnTo>
                                  <a:pt x="26" y="12"/>
                                </a:lnTo>
                                <a:lnTo>
                                  <a:pt x="24" y="15"/>
                                </a:lnTo>
                                <a:lnTo>
                                  <a:pt x="21" y="15"/>
                                </a:lnTo>
                                <a:lnTo>
                                  <a:pt x="18" y="18"/>
                                </a:lnTo>
                                <a:lnTo>
                                  <a:pt x="18" y="21"/>
                                </a:lnTo>
                                <a:lnTo>
                                  <a:pt x="16" y="24"/>
                                </a:lnTo>
                                <a:lnTo>
                                  <a:pt x="16" y="27"/>
                                </a:lnTo>
                                <a:lnTo>
                                  <a:pt x="16" y="33"/>
                                </a:lnTo>
                                <a:lnTo>
                                  <a:pt x="18" y="35"/>
                                </a:lnTo>
                                <a:lnTo>
                                  <a:pt x="24" y="38"/>
                                </a:lnTo>
                                <a:lnTo>
                                  <a:pt x="31" y="41"/>
                                </a:lnTo>
                                <a:lnTo>
                                  <a:pt x="44" y="44"/>
                                </a:lnTo>
                                <a:lnTo>
                                  <a:pt x="52" y="47"/>
                                </a:lnTo>
                                <a:lnTo>
                                  <a:pt x="58" y="53"/>
                                </a:lnTo>
                                <a:lnTo>
                                  <a:pt x="63" y="62"/>
                                </a:lnTo>
                                <a:lnTo>
                                  <a:pt x="63" y="71"/>
                                </a:lnTo>
                                <a:lnTo>
                                  <a:pt x="63" y="76"/>
                                </a:lnTo>
                                <a:lnTo>
                                  <a:pt x="60" y="82"/>
                                </a:lnTo>
                                <a:lnTo>
                                  <a:pt x="58" y="88"/>
                                </a:lnTo>
                                <a:lnTo>
                                  <a:pt x="55" y="91"/>
                                </a:lnTo>
                                <a:lnTo>
                                  <a:pt x="50" y="94"/>
                                </a:lnTo>
                                <a:lnTo>
                                  <a:pt x="44" y="97"/>
                                </a:lnTo>
                                <a:lnTo>
                                  <a:pt x="37" y="97"/>
                                </a:lnTo>
                                <a:lnTo>
                                  <a:pt x="31" y="97"/>
                                </a:lnTo>
                                <a:lnTo>
                                  <a:pt x="24" y="97"/>
                                </a:lnTo>
                                <a:lnTo>
                                  <a:pt x="13" y="94"/>
                                </a:lnTo>
                                <a:lnTo>
                                  <a:pt x="5" y="88"/>
                                </a:lnTo>
                                <a:lnTo>
                                  <a:pt x="0" y="79"/>
                                </a:lnTo>
                                <a:lnTo>
                                  <a:pt x="11" y="73"/>
                                </a:lnTo>
                                <a:lnTo>
                                  <a:pt x="13" y="79"/>
                                </a:lnTo>
                                <a:lnTo>
                                  <a:pt x="18" y="82"/>
                                </a:lnTo>
                                <a:lnTo>
                                  <a:pt x="24" y="85"/>
                                </a:lnTo>
                                <a:lnTo>
                                  <a:pt x="31" y="85"/>
                                </a:lnTo>
                                <a:lnTo>
                                  <a:pt x="34" y="85"/>
                                </a:lnTo>
                                <a:lnTo>
                                  <a:pt x="39" y="85"/>
                                </a:lnTo>
                                <a:lnTo>
                                  <a:pt x="42" y="85"/>
                                </a:lnTo>
                                <a:lnTo>
                                  <a:pt x="44" y="82"/>
                                </a:lnTo>
                                <a:lnTo>
                                  <a:pt x="47" y="79"/>
                                </a:lnTo>
                                <a:lnTo>
                                  <a:pt x="50" y="76"/>
                                </a:lnTo>
                                <a:lnTo>
                                  <a:pt x="50" y="73"/>
                                </a:lnTo>
                                <a:lnTo>
                                  <a:pt x="52" y="71"/>
                                </a:lnTo>
                                <a:lnTo>
                                  <a:pt x="50" y="65"/>
                                </a:lnTo>
                                <a:lnTo>
                                  <a:pt x="47" y="62"/>
                                </a:lnTo>
                                <a:lnTo>
                                  <a:pt x="42" y="59"/>
                                </a:lnTo>
                                <a:lnTo>
                                  <a:pt x="37" y="56"/>
                                </a:lnTo>
                                <a:lnTo>
                                  <a:pt x="24" y="53"/>
                                </a:lnTo>
                                <a:lnTo>
                                  <a:pt x="21" y="53"/>
                                </a:lnTo>
                                <a:lnTo>
                                  <a:pt x="18" y="50"/>
                                </a:lnTo>
                                <a:lnTo>
                                  <a:pt x="16" y="50"/>
                                </a:lnTo>
                                <a:lnTo>
                                  <a:pt x="11" y="47"/>
                                </a:lnTo>
                                <a:lnTo>
                                  <a:pt x="8" y="44"/>
                                </a:lnTo>
                                <a:lnTo>
                                  <a:pt x="5" y="38"/>
                                </a:lnTo>
                                <a:lnTo>
                                  <a:pt x="3" y="35"/>
                                </a:lnTo>
                                <a:lnTo>
                                  <a:pt x="3" y="30"/>
                                </a:lnTo>
                                <a:lnTo>
                                  <a:pt x="3" y="21"/>
                                </a:lnTo>
                                <a:lnTo>
                                  <a:pt x="5" y="15"/>
                                </a:lnTo>
                                <a:lnTo>
                                  <a:pt x="8" y="12"/>
                                </a:lnTo>
                                <a:lnTo>
                                  <a:pt x="13" y="6"/>
                                </a:lnTo>
                                <a:lnTo>
                                  <a:pt x="16" y="3"/>
                                </a:lnTo>
                                <a:lnTo>
                                  <a:pt x="21" y="3"/>
                                </a:lnTo>
                                <a:lnTo>
                                  <a:pt x="29" y="0"/>
                                </a:lnTo>
                                <a:lnTo>
                                  <a:pt x="34" y="0"/>
                                </a:lnTo>
                                <a:lnTo>
                                  <a:pt x="42" y="0"/>
                                </a:lnTo>
                                <a:lnTo>
                                  <a:pt x="50" y="3"/>
                                </a:lnTo>
                                <a:lnTo>
                                  <a:pt x="55" y="9"/>
                                </a:lnTo>
                                <a:lnTo>
                                  <a:pt x="60" y="18"/>
                                </a:lnTo>
                                <a:lnTo>
                                  <a:pt x="50" y="2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5" name="Freeform 411"/>
                        <wps:cNvSpPr>
                          <a:spLocks/>
                        </wps:cNvSpPr>
                        <wps:spPr bwMode="auto">
                          <a:xfrm>
                            <a:off x="9527" y="803"/>
                            <a:ext cx="73" cy="97"/>
                          </a:xfrm>
                          <a:custGeom>
                            <a:avLst/>
                            <a:gdLst>
                              <a:gd name="T0" fmla="*/ 66 w 73"/>
                              <a:gd name="T1" fmla="*/ 24 h 97"/>
                              <a:gd name="T2" fmla="*/ 60 w 73"/>
                              <a:gd name="T3" fmla="*/ 21 h 97"/>
                              <a:gd name="T4" fmla="*/ 55 w 73"/>
                              <a:gd name="T5" fmla="*/ 15 h 97"/>
                              <a:gd name="T6" fmla="*/ 50 w 73"/>
                              <a:gd name="T7" fmla="*/ 12 h 97"/>
                              <a:gd name="T8" fmla="*/ 45 w 73"/>
                              <a:gd name="T9" fmla="*/ 12 h 97"/>
                              <a:gd name="T10" fmla="*/ 37 w 73"/>
                              <a:gd name="T11" fmla="*/ 12 h 97"/>
                              <a:gd name="T12" fmla="*/ 32 w 73"/>
                              <a:gd name="T13" fmla="*/ 15 h 97"/>
                              <a:gd name="T14" fmla="*/ 26 w 73"/>
                              <a:gd name="T15" fmla="*/ 18 h 97"/>
                              <a:gd name="T16" fmla="*/ 21 w 73"/>
                              <a:gd name="T17" fmla="*/ 24 h 97"/>
                              <a:gd name="T18" fmla="*/ 19 w 73"/>
                              <a:gd name="T19" fmla="*/ 27 h 97"/>
                              <a:gd name="T20" fmla="*/ 16 w 73"/>
                              <a:gd name="T21" fmla="*/ 35 h 97"/>
                              <a:gd name="T22" fmla="*/ 13 w 73"/>
                              <a:gd name="T23" fmla="*/ 41 h 97"/>
                              <a:gd name="T24" fmla="*/ 13 w 73"/>
                              <a:gd name="T25" fmla="*/ 50 h 97"/>
                              <a:gd name="T26" fmla="*/ 13 w 73"/>
                              <a:gd name="T27" fmla="*/ 56 h 97"/>
                              <a:gd name="T28" fmla="*/ 16 w 73"/>
                              <a:gd name="T29" fmla="*/ 65 h 97"/>
                              <a:gd name="T30" fmla="*/ 19 w 73"/>
                              <a:gd name="T31" fmla="*/ 71 h 97"/>
                              <a:gd name="T32" fmla="*/ 21 w 73"/>
                              <a:gd name="T33" fmla="*/ 76 h 97"/>
                              <a:gd name="T34" fmla="*/ 26 w 73"/>
                              <a:gd name="T35" fmla="*/ 79 h 97"/>
                              <a:gd name="T36" fmla="*/ 32 w 73"/>
                              <a:gd name="T37" fmla="*/ 82 h 97"/>
                              <a:gd name="T38" fmla="*/ 37 w 73"/>
                              <a:gd name="T39" fmla="*/ 85 h 97"/>
                              <a:gd name="T40" fmla="*/ 45 w 73"/>
                              <a:gd name="T41" fmla="*/ 85 h 97"/>
                              <a:gd name="T42" fmla="*/ 50 w 73"/>
                              <a:gd name="T43" fmla="*/ 85 h 97"/>
                              <a:gd name="T44" fmla="*/ 55 w 73"/>
                              <a:gd name="T45" fmla="*/ 82 h 97"/>
                              <a:gd name="T46" fmla="*/ 60 w 73"/>
                              <a:gd name="T47" fmla="*/ 79 h 97"/>
                              <a:gd name="T48" fmla="*/ 66 w 73"/>
                              <a:gd name="T49" fmla="*/ 73 h 97"/>
                              <a:gd name="T50" fmla="*/ 73 w 73"/>
                              <a:gd name="T51" fmla="*/ 82 h 97"/>
                              <a:gd name="T52" fmla="*/ 68 w 73"/>
                              <a:gd name="T53" fmla="*/ 88 h 97"/>
                              <a:gd name="T54" fmla="*/ 60 w 73"/>
                              <a:gd name="T55" fmla="*/ 94 h 97"/>
                              <a:gd name="T56" fmla="*/ 53 w 73"/>
                              <a:gd name="T57" fmla="*/ 97 h 97"/>
                              <a:gd name="T58" fmla="*/ 45 w 73"/>
                              <a:gd name="T59" fmla="*/ 97 h 97"/>
                              <a:gd name="T60" fmla="*/ 34 w 73"/>
                              <a:gd name="T61" fmla="*/ 97 h 97"/>
                              <a:gd name="T62" fmla="*/ 26 w 73"/>
                              <a:gd name="T63" fmla="*/ 94 h 97"/>
                              <a:gd name="T64" fmla="*/ 19 w 73"/>
                              <a:gd name="T65" fmla="*/ 91 h 97"/>
                              <a:gd name="T66" fmla="*/ 11 w 73"/>
                              <a:gd name="T67" fmla="*/ 85 h 97"/>
                              <a:gd name="T68" fmla="*/ 6 w 73"/>
                              <a:gd name="T69" fmla="*/ 76 h 97"/>
                              <a:gd name="T70" fmla="*/ 3 w 73"/>
                              <a:gd name="T71" fmla="*/ 68 h 97"/>
                              <a:gd name="T72" fmla="*/ 0 w 73"/>
                              <a:gd name="T73" fmla="*/ 59 h 97"/>
                              <a:gd name="T74" fmla="*/ 0 w 73"/>
                              <a:gd name="T75" fmla="*/ 50 h 97"/>
                              <a:gd name="T76" fmla="*/ 0 w 73"/>
                              <a:gd name="T77" fmla="*/ 38 h 97"/>
                              <a:gd name="T78" fmla="*/ 3 w 73"/>
                              <a:gd name="T79" fmla="*/ 30 h 97"/>
                              <a:gd name="T80" fmla="*/ 6 w 73"/>
                              <a:gd name="T81" fmla="*/ 21 h 97"/>
                              <a:gd name="T82" fmla="*/ 11 w 73"/>
                              <a:gd name="T83" fmla="*/ 15 h 97"/>
                              <a:gd name="T84" fmla="*/ 19 w 73"/>
                              <a:gd name="T85" fmla="*/ 9 h 97"/>
                              <a:gd name="T86" fmla="*/ 26 w 73"/>
                              <a:gd name="T87" fmla="*/ 3 h 97"/>
                              <a:gd name="T88" fmla="*/ 34 w 73"/>
                              <a:gd name="T89" fmla="*/ 0 h 97"/>
                              <a:gd name="T90" fmla="*/ 45 w 73"/>
                              <a:gd name="T91" fmla="*/ 0 h 97"/>
                              <a:gd name="T92" fmla="*/ 53 w 73"/>
                              <a:gd name="T93" fmla="*/ 0 h 97"/>
                              <a:gd name="T94" fmla="*/ 60 w 73"/>
                              <a:gd name="T95" fmla="*/ 3 h 97"/>
                              <a:gd name="T96" fmla="*/ 68 w 73"/>
                              <a:gd name="T97" fmla="*/ 9 h 97"/>
                              <a:gd name="T98" fmla="*/ 73 w 73"/>
                              <a:gd name="T99" fmla="*/ 18 h 97"/>
                              <a:gd name="T100" fmla="*/ 66 w 73"/>
                              <a:gd name="T101" fmla="*/ 24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73" h="97">
                                <a:moveTo>
                                  <a:pt x="66" y="24"/>
                                </a:moveTo>
                                <a:lnTo>
                                  <a:pt x="60" y="21"/>
                                </a:lnTo>
                                <a:lnTo>
                                  <a:pt x="55" y="15"/>
                                </a:lnTo>
                                <a:lnTo>
                                  <a:pt x="50" y="12"/>
                                </a:lnTo>
                                <a:lnTo>
                                  <a:pt x="45" y="12"/>
                                </a:lnTo>
                                <a:lnTo>
                                  <a:pt x="37" y="12"/>
                                </a:lnTo>
                                <a:lnTo>
                                  <a:pt x="32" y="15"/>
                                </a:lnTo>
                                <a:lnTo>
                                  <a:pt x="26" y="18"/>
                                </a:lnTo>
                                <a:lnTo>
                                  <a:pt x="21" y="24"/>
                                </a:lnTo>
                                <a:lnTo>
                                  <a:pt x="19" y="27"/>
                                </a:lnTo>
                                <a:lnTo>
                                  <a:pt x="16" y="35"/>
                                </a:lnTo>
                                <a:lnTo>
                                  <a:pt x="13" y="41"/>
                                </a:lnTo>
                                <a:lnTo>
                                  <a:pt x="13" y="50"/>
                                </a:lnTo>
                                <a:lnTo>
                                  <a:pt x="13" y="56"/>
                                </a:lnTo>
                                <a:lnTo>
                                  <a:pt x="16" y="65"/>
                                </a:lnTo>
                                <a:lnTo>
                                  <a:pt x="19" y="71"/>
                                </a:lnTo>
                                <a:lnTo>
                                  <a:pt x="21" y="76"/>
                                </a:lnTo>
                                <a:lnTo>
                                  <a:pt x="26" y="79"/>
                                </a:lnTo>
                                <a:lnTo>
                                  <a:pt x="32" y="82"/>
                                </a:lnTo>
                                <a:lnTo>
                                  <a:pt x="37" y="85"/>
                                </a:lnTo>
                                <a:lnTo>
                                  <a:pt x="45" y="85"/>
                                </a:lnTo>
                                <a:lnTo>
                                  <a:pt x="50" y="85"/>
                                </a:lnTo>
                                <a:lnTo>
                                  <a:pt x="55" y="82"/>
                                </a:lnTo>
                                <a:lnTo>
                                  <a:pt x="60" y="79"/>
                                </a:lnTo>
                                <a:lnTo>
                                  <a:pt x="66" y="73"/>
                                </a:lnTo>
                                <a:lnTo>
                                  <a:pt x="73" y="82"/>
                                </a:lnTo>
                                <a:lnTo>
                                  <a:pt x="68" y="88"/>
                                </a:lnTo>
                                <a:lnTo>
                                  <a:pt x="60" y="94"/>
                                </a:lnTo>
                                <a:lnTo>
                                  <a:pt x="53" y="97"/>
                                </a:lnTo>
                                <a:lnTo>
                                  <a:pt x="45" y="97"/>
                                </a:lnTo>
                                <a:lnTo>
                                  <a:pt x="34" y="97"/>
                                </a:lnTo>
                                <a:lnTo>
                                  <a:pt x="26" y="94"/>
                                </a:lnTo>
                                <a:lnTo>
                                  <a:pt x="19" y="91"/>
                                </a:lnTo>
                                <a:lnTo>
                                  <a:pt x="11" y="85"/>
                                </a:lnTo>
                                <a:lnTo>
                                  <a:pt x="6" y="76"/>
                                </a:lnTo>
                                <a:lnTo>
                                  <a:pt x="3" y="68"/>
                                </a:lnTo>
                                <a:lnTo>
                                  <a:pt x="0" y="59"/>
                                </a:lnTo>
                                <a:lnTo>
                                  <a:pt x="0" y="50"/>
                                </a:lnTo>
                                <a:lnTo>
                                  <a:pt x="0" y="38"/>
                                </a:lnTo>
                                <a:lnTo>
                                  <a:pt x="3" y="30"/>
                                </a:lnTo>
                                <a:lnTo>
                                  <a:pt x="6" y="21"/>
                                </a:lnTo>
                                <a:lnTo>
                                  <a:pt x="11" y="15"/>
                                </a:lnTo>
                                <a:lnTo>
                                  <a:pt x="19" y="9"/>
                                </a:lnTo>
                                <a:lnTo>
                                  <a:pt x="26" y="3"/>
                                </a:lnTo>
                                <a:lnTo>
                                  <a:pt x="34" y="0"/>
                                </a:lnTo>
                                <a:lnTo>
                                  <a:pt x="45" y="0"/>
                                </a:lnTo>
                                <a:lnTo>
                                  <a:pt x="53" y="0"/>
                                </a:lnTo>
                                <a:lnTo>
                                  <a:pt x="60" y="3"/>
                                </a:lnTo>
                                <a:lnTo>
                                  <a:pt x="68" y="9"/>
                                </a:lnTo>
                                <a:lnTo>
                                  <a:pt x="73" y="18"/>
                                </a:lnTo>
                                <a:lnTo>
                                  <a:pt x="66" y="24"/>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6" name="Freeform 412"/>
                        <wps:cNvSpPr>
                          <a:spLocks/>
                        </wps:cNvSpPr>
                        <wps:spPr bwMode="auto">
                          <a:xfrm>
                            <a:off x="9616" y="748"/>
                            <a:ext cx="73" cy="152"/>
                          </a:xfrm>
                          <a:custGeom>
                            <a:avLst/>
                            <a:gdLst>
                              <a:gd name="T0" fmla="*/ 0 w 73"/>
                              <a:gd name="T1" fmla="*/ 0 h 152"/>
                              <a:gd name="T2" fmla="*/ 13 w 73"/>
                              <a:gd name="T3" fmla="*/ 0 h 152"/>
                              <a:gd name="T4" fmla="*/ 13 w 73"/>
                              <a:gd name="T5" fmla="*/ 73 h 152"/>
                              <a:gd name="T6" fmla="*/ 13 w 73"/>
                              <a:gd name="T7" fmla="*/ 73 h 152"/>
                              <a:gd name="T8" fmla="*/ 16 w 73"/>
                              <a:gd name="T9" fmla="*/ 70 h 152"/>
                              <a:gd name="T10" fmla="*/ 18 w 73"/>
                              <a:gd name="T11" fmla="*/ 67 h 152"/>
                              <a:gd name="T12" fmla="*/ 21 w 73"/>
                              <a:gd name="T13" fmla="*/ 64 h 152"/>
                              <a:gd name="T14" fmla="*/ 24 w 73"/>
                              <a:gd name="T15" fmla="*/ 61 h 152"/>
                              <a:gd name="T16" fmla="*/ 29 w 73"/>
                              <a:gd name="T17" fmla="*/ 58 h 152"/>
                              <a:gd name="T18" fmla="*/ 31 w 73"/>
                              <a:gd name="T19" fmla="*/ 55 h 152"/>
                              <a:gd name="T20" fmla="*/ 37 w 73"/>
                              <a:gd name="T21" fmla="*/ 55 h 152"/>
                              <a:gd name="T22" fmla="*/ 42 w 73"/>
                              <a:gd name="T23" fmla="*/ 55 h 152"/>
                              <a:gd name="T24" fmla="*/ 50 w 73"/>
                              <a:gd name="T25" fmla="*/ 55 h 152"/>
                              <a:gd name="T26" fmla="*/ 58 w 73"/>
                              <a:gd name="T27" fmla="*/ 58 h 152"/>
                              <a:gd name="T28" fmla="*/ 65 w 73"/>
                              <a:gd name="T29" fmla="*/ 64 h 152"/>
                              <a:gd name="T30" fmla="*/ 68 w 73"/>
                              <a:gd name="T31" fmla="*/ 73 h 152"/>
                              <a:gd name="T32" fmla="*/ 71 w 73"/>
                              <a:gd name="T33" fmla="*/ 82 h 152"/>
                              <a:gd name="T34" fmla="*/ 73 w 73"/>
                              <a:gd name="T35" fmla="*/ 90 h 152"/>
                              <a:gd name="T36" fmla="*/ 73 w 73"/>
                              <a:gd name="T37" fmla="*/ 152 h 152"/>
                              <a:gd name="T38" fmla="*/ 60 w 73"/>
                              <a:gd name="T39" fmla="*/ 152 h 152"/>
                              <a:gd name="T40" fmla="*/ 60 w 73"/>
                              <a:gd name="T41" fmla="*/ 99 h 152"/>
                              <a:gd name="T42" fmla="*/ 60 w 73"/>
                              <a:gd name="T43" fmla="*/ 90 h 152"/>
                              <a:gd name="T44" fmla="*/ 58 w 73"/>
                              <a:gd name="T45" fmla="*/ 82 h 152"/>
                              <a:gd name="T46" fmla="*/ 55 w 73"/>
                              <a:gd name="T47" fmla="*/ 76 h 152"/>
                              <a:gd name="T48" fmla="*/ 52 w 73"/>
                              <a:gd name="T49" fmla="*/ 70 h 152"/>
                              <a:gd name="T50" fmla="*/ 44 w 73"/>
                              <a:gd name="T51" fmla="*/ 67 h 152"/>
                              <a:gd name="T52" fmla="*/ 37 w 73"/>
                              <a:gd name="T53" fmla="*/ 67 h 152"/>
                              <a:gd name="T54" fmla="*/ 37 w 73"/>
                              <a:gd name="T55" fmla="*/ 67 h 152"/>
                              <a:gd name="T56" fmla="*/ 31 w 73"/>
                              <a:gd name="T57" fmla="*/ 67 h 152"/>
                              <a:gd name="T58" fmla="*/ 29 w 73"/>
                              <a:gd name="T59" fmla="*/ 70 h 152"/>
                              <a:gd name="T60" fmla="*/ 24 w 73"/>
                              <a:gd name="T61" fmla="*/ 73 h 152"/>
                              <a:gd name="T62" fmla="*/ 21 w 73"/>
                              <a:gd name="T63" fmla="*/ 76 h 152"/>
                              <a:gd name="T64" fmla="*/ 16 w 73"/>
                              <a:gd name="T65" fmla="*/ 85 h 152"/>
                              <a:gd name="T66" fmla="*/ 13 w 73"/>
                              <a:gd name="T67" fmla="*/ 90 h 152"/>
                              <a:gd name="T68" fmla="*/ 13 w 73"/>
                              <a:gd name="T69" fmla="*/ 102 h 152"/>
                              <a:gd name="T70" fmla="*/ 13 w 73"/>
                              <a:gd name="T71" fmla="*/ 152 h 152"/>
                              <a:gd name="T72" fmla="*/ 0 w 73"/>
                              <a:gd name="T73" fmla="*/ 152 h 152"/>
                              <a:gd name="T74" fmla="*/ 0 w 73"/>
                              <a:gd name="T75" fmla="*/ 0 h 1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3" h="152">
                                <a:moveTo>
                                  <a:pt x="0" y="0"/>
                                </a:moveTo>
                                <a:lnTo>
                                  <a:pt x="13" y="0"/>
                                </a:lnTo>
                                <a:lnTo>
                                  <a:pt x="13" y="73"/>
                                </a:lnTo>
                                <a:lnTo>
                                  <a:pt x="13" y="73"/>
                                </a:lnTo>
                                <a:lnTo>
                                  <a:pt x="16" y="70"/>
                                </a:lnTo>
                                <a:lnTo>
                                  <a:pt x="18" y="67"/>
                                </a:lnTo>
                                <a:lnTo>
                                  <a:pt x="21" y="64"/>
                                </a:lnTo>
                                <a:lnTo>
                                  <a:pt x="24" y="61"/>
                                </a:lnTo>
                                <a:lnTo>
                                  <a:pt x="29" y="58"/>
                                </a:lnTo>
                                <a:lnTo>
                                  <a:pt x="31" y="55"/>
                                </a:lnTo>
                                <a:lnTo>
                                  <a:pt x="37" y="55"/>
                                </a:lnTo>
                                <a:lnTo>
                                  <a:pt x="42" y="55"/>
                                </a:lnTo>
                                <a:lnTo>
                                  <a:pt x="50" y="55"/>
                                </a:lnTo>
                                <a:lnTo>
                                  <a:pt x="58" y="58"/>
                                </a:lnTo>
                                <a:lnTo>
                                  <a:pt x="65" y="64"/>
                                </a:lnTo>
                                <a:lnTo>
                                  <a:pt x="68" y="73"/>
                                </a:lnTo>
                                <a:lnTo>
                                  <a:pt x="71" y="82"/>
                                </a:lnTo>
                                <a:lnTo>
                                  <a:pt x="73" y="90"/>
                                </a:lnTo>
                                <a:lnTo>
                                  <a:pt x="73" y="152"/>
                                </a:lnTo>
                                <a:lnTo>
                                  <a:pt x="60" y="152"/>
                                </a:lnTo>
                                <a:lnTo>
                                  <a:pt x="60" y="99"/>
                                </a:lnTo>
                                <a:lnTo>
                                  <a:pt x="60" y="90"/>
                                </a:lnTo>
                                <a:lnTo>
                                  <a:pt x="58" y="82"/>
                                </a:lnTo>
                                <a:lnTo>
                                  <a:pt x="55" y="76"/>
                                </a:lnTo>
                                <a:lnTo>
                                  <a:pt x="52" y="70"/>
                                </a:lnTo>
                                <a:lnTo>
                                  <a:pt x="44" y="67"/>
                                </a:lnTo>
                                <a:lnTo>
                                  <a:pt x="37" y="67"/>
                                </a:lnTo>
                                <a:lnTo>
                                  <a:pt x="37" y="67"/>
                                </a:lnTo>
                                <a:lnTo>
                                  <a:pt x="31" y="67"/>
                                </a:lnTo>
                                <a:lnTo>
                                  <a:pt x="29" y="70"/>
                                </a:lnTo>
                                <a:lnTo>
                                  <a:pt x="24" y="73"/>
                                </a:lnTo>
                                <a:lnTo>
                                  <a:pt x="21" y="76"/>
                                </a:lnTo>
                                <a:lnTo>
                                  <a:pt x="16" y="85"/>
                                </a:lnTo>
                                <a:lnTo>
                                  <a:pt x="13" y="90"/>
                                </a:lnTo>
                                <a:lnTo>
                                  <a:pt x="13" y="102"/>
                                </a:lnTo>
                                <a:lnTo>
                                  <a:pt x="13" y="152"/>
                                </a:lnTo>
                                <a:lnTo>
                                  <a:pt x="0" y="152"/>
                                </a:lnTo>
                                <a:lnTo>
                                  <a:pt x="0" y="0"/>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7" name="Freeform 413"/>
                        <wps:cNvSpPr>
                          <a:spLocks noEditPoints="1"/>
                        </wps:cNvSpPr>
                        <wps:spPr bwMode="auto">
                          <a:xfrm>
                            <a:off x="9760" y="754"/>
                            <a:ext cx="114" cy="149"/>
                          </a:xfrm>
                          <a:custGeom>
                            <a:avLst/>
                            <a:gdLst>
                              <a:gd name="T0" fmla="*/ 31 w 114"/>
                              <a:gd name="T1" fmla="*/ 79 h 149"/>
                              <a:gd name="T2" fmla="*/ 23 w 114"/>
                              <a:gd name="T3" fmla="*/ 87 h 149"/>
                              <a:gd name="T4" fmla="*/ 18 w 114"/>
                              <a:gd name="T5" fmla="*/ 93 h 149"/>
                              <a:gd name="T6" fmla="*/ 15 w 114"/>
                              <a:gd name="T7" fmla="*/ 102 h 149"/>
                              <a:gd name="T8" fmla="*/ 15 w 114"/>
                              <a:gd name="T9" fmla="*/ 114 h 149"/>
                              <a:gd name="T10" fmla="*/ 18 w 114"/>
                              <a:gd name="T11" fmla="*/ 125 h 149"/>
                              <a:gd name="T12" fmla="*/ 26 w 114"/>
                              <a:gd name="T13" fmla="*/ 131 h 149"/>
                              <a:gd name="T14" fmla="*/ 36 w 114"/>
                              <a:gd name="T15" fmla="*/ 134 h 149"/>
                              <a:gd name="T16" fmla="*/ 44 w 114"/>
                              <a:gd name="T17" fmla="*/ 134 h 149"/>
                              <a:gd name="T18" fmla="*/ 54 w 114"/>
                              <a:gd name="T19" fmla="*/ 131 h 149"/>
                              <a:gd name="T20" fmla="*/ 60 w 114"/>
                              <a:gd name="T21" fmla="*/ 125 h 149"/>
                              <a:gd name="T22" fmla="*/ 68 w 114"/>
                              <a:gd name="T23" fmla="*/ 120 h 149"/>
                              <a:gd name="T24" fmla="*/ 36 w 114"/>
                              <a:gd name="T25" fmla="*/ 76 h 149"/>
                              <a:gd name="T26" fmla="*/ 62 w 114"/>
                              <a:gd name="T27" fmla="*/ 23 h 149"/>
                              <a:gd name="T28" fmla="*/ 52 w 114"/>
                              <a:gd name="T29" fmla="*/ 14 h 149"/>
                              <a:gd name="T30" fmla="*/ 39 w 114"/>
                              <a:gd name="T31" fmla="*/ 14 h 149"/>
                              <a:gd name="T32" fmla="*/ 28 w 114"/>
                              <a:gd name="T33" fmla="*/ 26 h 149"/>
                              <a:gd name="T34" fmla="*/ 28 w 114"/>
                              <a:gd name="T35" fmla="*/ 38 h 149"/>
                              <a:gd name="T36" fmla="*/ 31 w 114"/>
                              <a:gd name="T37" fmla="*/ 46 h 149"/>
                              <a:gd name="T38" fmla="*/ 34 w 114"/>
                              <a:gd name="T39" fmla="*/ 52 h 149"/>
                              <a:gd name="T40" fmla="*/ 39 w 114"/>
                              <a:gd name="T41" fmla="*/ 58 h 149"/>
                              <a:gd name="T42" fmla="*/ 44 w 114"/>
                              <a:gd name="T43" fmla="*/ 58 h 149"/>
                              <a:gd name="T44" fmla="*/ 52 w 114"/>
                              <a:gd name="T45" fmla="*/ 52 h 149"/>
                              <a:gd name="T46" fmla="*/ 60 w 114"/>
                              <a:gd name="T47" fmla="*/ 46 h 149"/>
                              <a:gd name="T48" fmla="*/ 62 w 114"/>
                              <a:gd name="T49" fmla="*/ 38 h 149"/>
                              <a:gd name="T50" fmla="*/ 86 w 114"/>
                              <a:gd name="T51" fmla="*/ 111 h 149"/>
                              <a:gd name="T52" fmla="*/ 96 w 114"/>
                              <a:gd name="T53" fmla="*/ 146 h 149"/>
                              <a:gd name="T54" fmla="*/ 70 w 114"/>
                              <a:gd name="T55" fmla="*/ 134 h 149"/>
                              <a:gd name="T56" fmla="*/ 52 w 114"/>
                              <a:gd name="T57" fmla="*/ 146 h 149"/>
                              <a:gd name="T58" fmla="*/ 34 w 114"/>
                              <a:gd name="T59" fmla="*/ 149 h 149"/>
                              <a:gd name="T60" fmla="*/ 18 w 114"/>
                              <a:gd name="T61" fmla="*/ 143 h 149"/>
                              <a:gd name="T62" fmla="*/ 7 w 114"/>
                              <a:gd name="T63" fmla="*/ 131 h 149"/>
                              <a:gd name="T64" fmla="*/ 2 w 114"/>
                              <a:gd name="T65" fmla="*/ 117 h 149"/>
                              <a:gd name="T66" fmla="*/ 2 w 114"/>
                              <a:gd name="T67" fmla="*/ 102 h 149"/>
                              <a:gd name="T68" fmla="*/ 5 w 114"/>
                              <a:gd name="T69" fmla="*/ 87 h 149"/>
                              <a:gd name="T70" fmla="*/ 13 w 114"/>
                              <a:gd name="T71" fmla="*/ 79 h 149"/>
                              <a:gd name="T72" fmla="*/ 23 w 114"/>
                              <a:gd name="T73" fmla="*/ 70 h 149"/>
                              <a:gd name="T74" fmla="*/ 23 w 114"/>
                              <a:gd name="T75" fmla="*/ 58 h 149"/>
                              <a:gd name="T76" fmla="*/ 15 w 114"/>
                              <a:gd name="T77" fmla="*/ 43 h 149"/>
                              <a:gd name="T78" fmla="*/ 15 w 114"/>
                              <a:gd name="T79" fmla="*/ 26 h 149"/>
                              <a:gd name="T80" fmla="*/ 21 w 114"/>
                              <a:gd name="T81" fmla="*/ 14 h 149"/>
                              <a:gd name="T82" fmla="*/ 28 w 114"/>
                              <a:gd name="T83" fmla="*/ 5 h 149"/>
                              <a:gd name="T84" fmla="*/ 39 w 114"/>
                              <a:gd name="T85" fmla="*/ 0 h 149"/>
                              <a:gd name="T86" fmla="*/ 52 w 114"/>
                              <a:gd name="T87" fmla="*/ 0 h 149"/>
                              <a:gd name="T88" fmla="*/ 62 w 114"/>
                              <a:gd name="T89" fmla="*/ 5 h 149"/>
                              <a:gd name="T90" fmla="*/ 70 w 114"/>
                              <a:gd name="T91" fmla="*/ 14 h 149"/>
                              <a:gd name="T92" fmla="*/ 75 w 114"/>
                              <a:gd name="T93" fmla="*/ 26 h 149"/>
                              <a:gd name="T94" fmla="*/ 75 w 114"/>
                              <a:gd name="T95" fmla="*/ 38 h 149"/>
                              <a:gd name="T96" fmla="*/ 70 w 114"/>
                              <a:gd name="T97" fmla="*/ 49 h 149"/>
                              <a:gd name="T98" fmla="*/ 62 w 114"/>
                              <a:gd name="T99" fmla="*/ 58 h 149"/>
                              <a:gd name="T100" fmla="*/ 54 w 114"/>
                              <a:gd name="T101" fmla="*/ 67 h 149"/>
                              <a:gd name="T102" fmla="*/ 78 w 114"/>
                              <a:gd name="T103" fmla="*/ 102 h 149"/>
                              <a:gd name="T104" fmla="*/ 109 w 114"/>
                              <a:gd name="T105" fmla="*/ 70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14" h="149">
                                <a:moveTo>
                                  <a:pt x="36" y="76"/>
                                </a:moveTo>
                                <a:lnTo>
                                  <a:pt x="31" y="79"/>
                                </a:lnTo>
                                <a:lnTo>
                                  <a:pt x="26" y="82"/>
                                </a:lnTo>
                                <a:lnTo>
                                  <a:pt x="23" y="87"/>
                                </a:lnTo>
                                <a:lnTo>
                                  <a:pt x="21" y="90"/>
                                </a:lnTo>
                                <a:lnTo>
                                  <a:pt x="18" y="93"/>
                                </a:lnTo>
                                <a:lnTo>
                                  <a:pt x="15" y="99"/>
                                </a:lnTo>
                                <a:lnTo>
                                  <a:pt x="15" y="102"/>
                                </a:lnTo>
                                <a:lnTo>
                                  <a:pt x="15" y="108"/>
                                </a:lnTo>
                                <a:lnTo>
                                  <a:pt x="15" y="114"/>
                                </a:lnTo>
                                <a:lnTo>
                                  <a:pt x="15" y="120"/>
                                </a:lnTo>
                                <a:lnTo>
                                  <a:pt x="18" y="125"/>
                                </a:lnTo>
                                <a:lnTo>
                                  <a:pt x="23" y="128"/>
                                </a:lnTo>
                                <a:lnTo>
                                  <a:pt x="26" y="131"/>
                                </a:lnTo>
                                <a:lnTo>
                                  <a:pt x="31" y="134"/>
                                </a:lnTo>
                                <a:lnTo>
                                  <a:pt x="36" y="134"/>
                                </a:lnTo>
                                <a:lnTo>
                                  <a:pt x="39" y="134"/>
                                </a:lnTo>
                                <a:lnTo>
                                  <a:pt x="44" y="134"/>
                                </a:lnTo>
                                <a:lnTo>
                                  <a:pt x="49" y="134"/>
                                </a:lnTo>
                                <a:lnTo>
                                  <a:pt x="54" y="131"/>
                                </a:lnTo>
                                <a:lnTo>
                                  <a:pt x="57" y="128"/>
                                </a:lnTo>
                                <a:lnTo>
                                  <a:pt x="60" y="125"/>
                                </a:lnTo>
                                <a:lnTo>
                                  <a:pt x="65" y="122"/>
                                </a:lnTo>
                                <a:lnTo>
                                  <a:pt x="68" y="120"/>
                                </a:lnTo>
                                <a:lnTo>
                                  <a:pt x="70" y="114"/>
                                </a:lnTo>
                                <a:lnTo>
                                  <a:pt x="36" y="76"/>
                                </a:lnTo>
                                <a:close/>
                                <a:moveTo>
                                  <a:pt x="62" y="32"/>
                                </a:moveTo>
                                <a:lnTo>
                                  <a:pt x="62" y="23"/>
                                </a:lnTo>
                                <a:lnTo>
                                  <a:pt x="57" y="17"/>
                                </a:lnTo>
                                <a:lnTo>
                                  <a:pt x="52" y="14"/>
                                </a:lnTo>
                                <a:lnTo>
                                  <a:pt x="47" y="14"/>
                                </a:lnTo>
                                <a:lnTo>
                                  <a:pt x="39" y="14"/>
                                </a:lnTo>
                                <a:lnTo>
                                  <a:pt x="34" y="20"/>
                                </a:lnTo>
                                <a:lnTo>
                                  <a:pt x="28" y="26"/>
                                </a:lnTo>
                                <a:lnTo>
                                  <a:pt x="28" y="35"/>
                                </a:lnTo>
                                <a:lnTo>
                                  <a:pt x="28" y="38"/>
                                </a:lnTo>
                                <a:lnTo>
                                  <a:pt x="28" y="41"/>
                                </a:lnTo>
                                <a:lnTo>
                                  <a:pt x="31" y="46"/>
                                </a:lnTo>
                                <a:lnTo>
                                  <a:pt x="31" y="49"/>
                                </a:lnTo>
                                <a:lnTo>
                                  <a:pt x="34" y="52"/>
                                </a:lnTo>
                                <a:lnTo>
                                  <a:pt x="36" y="55"/>
                                </a:lnTo>
                                <a:lnTo>
                                  <a:pt x="39" y="58"/>
                                </a:lnTo>
                                <a:lnTo>
                                  <a:pt x="41" y="58"/>
                                </a:lnTo>
                                <a:lnTo>
                                  <a:pt x="44" y="58"/>
                                </a:lnTo>
                                <a:lnTo>
                                  <a:pt x="47" y="55"/>
                                </a:lnTo>
                                <a:lnTo>
                                  <a:pt x="52" y="52"/>
                                </a:lnTo>
                                <a:lnTo>
                                  <a:pt x="54" y="49"/>
                                </a:lnTo>
                                <a:lnTo>
                                  <a:pt x="60" y="46"/>
                                </a:lnTo>
                                <a:lnTo>
                                  <a:pt x="62" y="41"/>
                                </a:lnTo>
                                <a:lnTo>
                                  <a:pt x="62" y="38"/>
                                </a:lnTo>
                                <a:lnTo>
                                  <a:pt x="62" y="32"/>
                                </a:lnTo>
                                <a:close/>
                                <a:moveTo>
                                  <a:pt x="86" y="111"/>
                                </a:moveTo>
                                <a:lnTo>
                                  <a:pt x="114" y="146"/>
                                </a:lnTo>
                                <a:lnTo>
                                  <a:pt x="96" y="146"/>
                                </a:lnTo>
                                <a:lnTo>
                                  <a:pt x="78" y="125"/>
                                </a:lnTo>
                                <a:lnTo>
                                  <a:pt x="70" y="134"/>
                                </a:lnTo>
                                <a:lnTo>
                                  <a:pt x="62" y="143"/>
                                </a:lnTo>
                                <a:lnTo>
                                  <a:pt x="52" y="146"/>
                                </a:lnTo>
                                <a:lnTo>
                                  <a:pt x="39" y="149"/>
                                </a:lnTo>
                                <a:lnTo>
                                  <a:pt x="34" y="149"/>
                                </a:lnTo>
                                <a:lnTo>
                                  <a:pt x="26" y="146"/>
                                </a:lnTo>
                                <a:lnTo>
                                  <a:pt x="18" y="143"/>
                                </a:lnTo>
                                <a:lnTo>
                                  <a:pt x="13" y="137"/>
                                </a:lnTo>
                                <a:lnTo>
                                  <a:pt x="7" y="131"/>
                                </a:lnTo>
                                <a:lnTo>
                                  <a:pt x="5" y="125"/>
                                </a:lnTo>
                                <a:lnTo>
                                  <a:pt x="2" y="117"/>
                                </a:lnTo>
                                <a:lnTo>
                                  <a:pt x="0" y="108"/>
                                </a:lnTo>
                                <a:lnTo>
                                  <a:pt x="2" y="102"/>
                                </a:lnTo>
                                <a:lnTo>
                                  <a:pt x="2" y="93"/>
                                </a:lnTo>
                                <a:lnTo>
                                  <a:pt x="5" y="87"/>
                                </a:lnTo>
                                <a:lnTo>
                                  <a:pt x="10" y="82"/>
                                </a:lnTo>
                                <a:lnTo>
                                  <a:pt x="13" y="79"/>
                                </a:lnTo>
                                <a:lnTo>
                                  <a:pt x="18" y="73"/>
                                </a:lnTo>
                                <a:lnTo>
                                  <a:pt x="23" y="70"/>
                                </a:lnTo>
                                <a:lnTo>
                                  <a:pt x="28" y="67"/>
                                </a:lnTo>
                                <a:lnTo>
                                  <a:pt x="23" y="58"/>
                                </a:lnTo>
                                <a:lnTo>
                                  <a:pt x="18" y="52"/>
                                </a:lnTo>
                                <a:lnTo>
                                  <a:pt x="15" y="43"/>
                                </a:lnTo>
                                <a:lnTo>
                                  <a:pt x="15" y="35"/>
                                </a:lnTo>
                                <a:lnTo>
                                  <a:pt x="15" y="26"/>
                                </a:lnTo>
                                <a:lnTo>
                                  <a:pt x="18" y="20"/>
                                </a:lnTo>
                                <a:lnTo>
                                  <a:pt x="21" y="14"/>
                                </a:lnTo>
                                <a:lnTo>
                                  <a:pt x="23" y="8"/>
                                </a:lnTo>
                                <a:lnTo>
                                  <a:pt x="28" y="5"/>
                                </a:lnTo>
                                <a:lnTo>
                                  <a:pt x="34" y="2"/>
                                </a:lnTo>
                                <a:lnTo>
                                  <a:pt x="39" y="0"/>
                                </a:lnTo>
                                <a:lnTo>
                                  <a:pt x="47" y="0"/>
                                </a:lnTo>
                                <a:lnTo>
                                  <a:pt x="52" y="0"/>
                                </a:lnTo>
                                <a:lnTo>
                                  <a:pt x="57" y="2"/>
                                </a:lnTo>
                                <a:lnTo>
                                  <a:pt x="62" y="5"/>
                                </a:lnTo>
                                <a:lnTo>
                                  <a:pt x="68" y="8"/>
                                </a:lnTo>
                                <a:lnTo>
                                  <a:pt x="70" y="14"/>
                                </a:lnTo>
                                <a:lnTo>
                                  <a:pt x="73" y="17"/>
                                </a:lnTo>
                                <a:lnTo>
                                  <a:pt x="75" y="26"/>
                                </a:lnTo>
                                <a:lnTo>
                                  <a:pt x="75" y="32"/>
                                </a:lnTo>
                                <a:lnTo>
                                  <a:pt x="75" y="38"/>
                                </a:lnTo>
                                <a:lnTo>
                                  <a:pt x="73" y="43"/>
                                </a:lnTo>
                                <a:lnTo>
                                  <a:pt x="70" y="49"/>
                                </a:lnTo>
                                <a:lnTo>
                                  <a:pt x="68" y="55"/>
                                </a:lnTo>
                                <a:lnTo>
                                  <a:pt x="62" y="58"/>
                                </a:lnTo>
                                <a:lnTo>
                                  <a:pt x="57" y="61"/>
                                </a:lnTo>
                                <a:lnTo>
                                  <a:pt x="54" y="67"/>
                                </a:lnTo>
                                <a:lnTo>
                                  <a:pt x="49" y="70"/>
                                </a:lnTo>
                                <a:lnTo>
                                  <a:pt x="78" y="102"/>
                                </a:lnTo>
                                <a:lnTo>
                                  <a:pt x="94" y="70"/>
                                </a:lnTo>
                                <a:lnTo>
                                  <a:pt x="109" y="70"/>
                                </a:lnTo>
                                <a:lnTo>
                                  <a:pt x="86" y="111"/>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8" name="Freeform 415"/>
                        <wps:cNvSpPr>
                          <a:spLocks noEditPoints="1"/>
                        </wps:cNvSpPr>
                        <wps:spPr bwMode="auto">
                          <a:xfrm>
                            <a:off x="10057" y="803"/>
                            <a:ext cx="71" cy="97"/>
                          </a:xfrm>
                          <a:custGeom>
                            <a:avLst/>
                            <a:gdLst>
                              <a:gd name="T0" fmla="*/ 45 w 71"/>
                              <a:gd name="T1" fmla="*/ 50 h 97"/>
                              <a:gd name="T2" fmla="*/ 34 w 71"/>
                              <a:gd name="T3" fmla="*/ 50 h 97"/>
                              <a:gd name="T4" fmla="*/ 21 w 71"/>
                              <a:gd name="T5" fmla="*/ 56 h 97"/>
                              <a:gd name="T6" fmla="*/ 13 w 71"/>
                              <a:gd name="T7" fmla="*/ 62 h 97"/>
                              <a:gd name="T8" fmla="*/ 13 w 71"/>
                              <a:gd name="T9" fmla="*/ 73 h 97"/>
                              <a:gd name="T10" fmla="*/ 16 w 71"/>
                              <a:gd name="T11" fmla="*/ 79 h 97"/>
                              <a:gd name="T12" fmla="*/ 21 w 71"/>
                              <a:gd name="T13" fmla="*/ 85 h 97"/>
                              <a:gd name="T14" fmla="*/ 29 w 71"/>
                              <a:gd name="T15" fmla="*/ 85 h 97"/>
                              <a:gd name="T16" fmla="*/ 37 w 71"/>
                              <a:gd name="T17" fmla="*/ 85 h 97"/>
                              <a:gd name="T18" fmla="*/ 47 w 71"/>
                              <a:gd name="T19" fmla="*/ 82 h 97"/>
                              <a:gd name="T20" fmla="*/ 52 w 71"/>
                              <a:gd name="T21" fmla="*/ 73 h 97"/>
                              <a:gd name="T22" fmla="*/ 58 w 71"/>
                              <a:gd name="T23" fmla="*/ 62 h 97"/>
                              <a:gd name="T24" fmla="*/ 58 w 71"/>
                              <a:gd name="T25" fmla="*/ 50 h 97"/>
                              <a:gd name="T26" fmla="*/ 58 w 71"/>
                              <a:gd name="T27" fmla="*/ 38 h 97"/>
                              <a:gd name="T28" fmla="*/ 55 w 71"/>
                              <a:gd name="T29" fmla="*/ 27 h 97"/>
                              <a:gd name="T30" fmla="*/ 50 w 71"/>
                              <a:gd name="T31" fmla="*/ 15 h 97"/>
                              <a:gd name="T32" fmla="*/ 37 w 71"/>
                              <a:gd name="T33" fmla="*/ 12 h 97"/>
                              <a:gd name="T34" fmla="*/ 18 w 71"/>
                              <a:gd name="T35" fmla="*/ 18 h 97"/>
                              <a:gd name="T36" fmla="*/ 3 w 71"/>
                              <a:gd name="T37" fmla="*/ 15 h 97"/>
                              <a:gd name="T38" fmla="*/ 18 w 71"/>
                              <a:gd name="T39" fmla="*/ 3 h 97"/>
                              <a:gd name="T40" fmla="*/ 39 w 71"/>
                              <a:gd name="T41" fmla="*/ 0 h 97"/>
                              <a:gd name="T42" fmla="*/ 50 w 71"/>
                              <a:gd name="T43" fmla="*/ 3 h 97"/>
                              <a:gd name="T44" fmla="*/ 60 w 71"/>
                              <a:gd name="T45" fmla="*/ 9 h 97"/>
                              <a:gd name="T46" fmla="*/ 65 w 71"/>
                              <a:gd name="T47" fmla="*/ 18 h 97"/>
                              <a:gd name="T48" fmla="*/ 68 w 71"/>
                              <a:gd name="T49" fmla="*/ 33 h 97"/>
                              <a:gd name="T50" fmla="*/ 68 w 71"/>
                              <a:gd name="T51" fmla="*/ 79 h 97"/>
                              <a:gd name="T52" fmla="*/ 71 w 71"/>
                              <a:gd name="T53" fmla="*/ 91 h 97"/>
                              <a:gd name="T54" fmla="*/ 58 w 71"/>
                              <a:gd name="T55" fmla="*/ 97 h 97"/>
                              <a:gd name="T56" fmla="*/ 58 w 71"/>
                              <a:gd name="T57" fmla="*/ 88 h 97"/>
                              <a:gd name="T58" fmla="*/ 58 w 71"/>
                              <a:gd name="T59" fmla="*/ 79 h 97"/>
                              <a:gd name="T60" fmla="*/ 52 w 71"/>
                              <a:gd name="T61" fmla="*/ 88 h 97"/>
                              <a:gd name="T62" fmla="*/ 37 w 71"/>
                              <a:gd name="T63" fmla="*/ 97 h 97"/>
                              <a:gd name="T64" fmla="*/ 21 w 71"/>
                              <a:gd name="T65" fmla="*/ 97 h 97"/>
                              <a:gd name="T66" fmla="*/ 13 w 71"/>
                              <a:gd name="T67" fmla="*/ 94 h 97"/>
                              <a:gd name="T68" fmla="*/ 5 w 71"/>
                              <a:gd name="T69" fmla="*/ 88 h 97"/>
                              <a:gd name="T70" fmla="*/ 0 w 71"/>
                              <a:gd name="T71" fmla="*/ 76 h 97"/>
                              <a:gd name="T72" fmla="*/ 0 w 71"/>
                              <a:gd name="T73" fmla="*/ 62 h 97"/>
                              <a:gd name="T74" fmla="*/ 11 w 71"/>
                              <a:gd name="T75" fmla="*/ 47 h 97"/>
                              <a:gd name="T76" fmla="*/ 26 w 71"/>
                              <a:gd name="T77" fmla="*/ 41 h 97"/>
                              <a:gd name="T78" fmla="*/ 42 w 71"/>
                              <a:gd name="T79" fmla="*/ 38 h 97"/>
                              <a:gd name="T80" fmla="*/ 58 w 71"/>
                              <a:gd name="T81" fmla="*/ 38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71" h="97">
                                <a:moveTo>
                                  <a:pt x="50" y="50"/>
                                </a:moveTo>
                                <a:lnTo>
                                  <a:pt x="45" y="50"/>
                                </a:lnTo>
                                <a:lnTo>
                                  <a:pt x="39" y="50"/>
                                </a:lnTo>
                                <a:lnTo>
                                  <a:pt x="34" y="50"/>
                                </a:lnTo>
                                <a:lnTo>
                                  <a:pt x="26" y="53"/>
                                </a:lnTo>
                                <a:lnTo>
                                  <a:pt x="21" y="56"/>
                                </a:lnTo>
                                <a:lnTo>
                                  <a:pt x="16" y="59"/>
                                </a:lnTo>
                                <a:lnTo>
                                  <a:pt x="13" y="62"/>
                                </a:lnTo>
                                <a:lnTo>
                                  <a:pt x="13" y="71"/>
                                </a:lnTo>
                                <a:lnTo>
                                  <a:pt x="13" y="73"/>
                                </a:lnTo>
                                <a:lnTo>
                                  <a:pt x="13" y="76"/>
                                </a:lnTo>
                                <a:lnTo>
                                  <a:pt x="16" y="79"/>
                                </a:lnTo>
                                <a:lnTo>
                                  <a:pt x="18" y="82"/>
                                </a:lnTo>
                                <a:lnTo>
                                  <a:pt x="21" y="85"/>
                                </a:lnTo>
                                <a:lnTo>
                                  <a:pt x="24" y="85"/>
                                </a:lnTo>
                                <a:lnTo>
                                  <a:pt x="29" y="85"/>
                                </a:lnTo>
                                <a:lnTo>
                                  <a:pt x="31" y="85"/>
                                </a:lnTo>
                                <a:lnTo>
                                  <a:pt x="37" y="85"/>
                                </a:lnTo>
                                <a:lnTo>
                                  <a:pt x="42" y="85"/>
                                </a:lnTo>
                                <a:lnTo>
                                  <a:pt x="47" y="82"/>
                                </a:lnTo>
                                <a:lnTo>
                                  <a:pt x="50" y="76"/>
                                </a:lnTo>
                                <a:lnTo>
                                  <a:pt x="52" y="73"/>
                                </a:lnTo>
                                <a:lnTo>
                                  <a:pt x="55" y="68"/>
                                </a:lnTo>
                                <a:lnTo>
                                  <a:pt x="58" y="62"/>
                                </a:lnTo>
                                <a:lnTo>
                                  <a:pt x="58" y="56"/>
                                </a:lnTo>
                                <a:lnTo>
                                  <a:pt x="58" y="50"/>
                                </a:lnTo>
                                <a:lnTo>
                                  <a:pt x="50" y="50"/>
                                </a:lnTo>
                                <a:close/>
                                <a:moveTo>
                                  <a:pt x="58" y="38"/>
                                </a:moveTo>
                                <a:lnTo>
                                  <a:pt x="58" y="35"/>
                                </a:lnTo>
                                <a:lnTo>
                                  <a:pt x="55" y="27"/>
                                </a:lnTo>
                                <a:lnTo>
                                  <a:pt x="52" y="21"/>
                                </a:lnTo>
                                <a:lnTo>
                                  <a:pt x="50" y="15"/>
                                </a:lnTo>
                                <a:lnTo>
                                  <a:pt x="42" y="12"/>
                                </a:lnTo>
                                <a:lnTo>
                                  <a:pt x="37" y="12"/>
                                </a:lnTo>
                                <a:lnTo>
                                  <a:pt x="26" y="12"/>
                                </a:lnTo>
                                <a:lnTo>
                                  <a:pt x="18" y="18"/>
                                </a:lnTo>
                                <a:lnTo>
                                  <a:pt x="11" y="24"/>
                                </a:lnTo>
                                <a:lnTo>
                                  <a:pt x="3" y="15"/>
                                </a:lnTo>
                                <a:lnTo>
                                  <a:pt x="11" y="9"/>
                                </a:lnTo>
                                <a:lnTo>
                                  <a:pt x="18" y="3"/>
                                </a:lnTo>
                                <a:lnTo>
                                  <a:pt x="26" y="0"/>
                                </a:lnTo>
                                <a:lnTo>
                                  <a:pt x="39" y="0"/>
                                </a:lnTo>
                                <a:lnTo>
                                  <a:pt x="45" y="0"/>
                                </a:lnTo>
                                <a:lnTo>
                                  <a:pt x="50" y="3"/>
                                </a:lnTo>
                                <a:lnTo>
                                  <a:pt x="55" y="6"/>
                                </a:lnTo>
                                <a:lnTo>
                                  <a:pt x="60" y="9"/>
                                </a:lnTo>
                                <a:lnTo>
                                  <a:pt x="63" y="12"/>
                                </a:lnTo>
                                <a:lnTo>
                                  <a:pt x="65" y="18"/>
                                </a:lnTo>
                                <a:lnTo>
                                  <a:pt x="68" y="27"/>
                                </a:lnTo>
                                <a:lnTo>
                                  <a:pt x="68" y="33"/>
                                </a:lnTo>
                                <a:lnTo>
                                  <a:pt x="68" y="73"/>
                                </a:lnTo>
                                <a:lnTo>
                                  <a:pt x="68" y="79"/>
                                </a:lnTo>
                                <a:lnTo>
                                  <a:pt x="68" y="85"/>
                                </a:lnTo>
                                <a:lnTo>
                                  <a:pt x="71" y="91"/>
                                </a:lnTo>
                                <a:lnTo>
                                  <a:pt x="71" y="97"/>
                                </a:lnTo>
                                <a:lnTo>
                                  <a:pt x="58" y="97"/>
                                </a:lnTo>
                                <a:lnTo>
                                  <a:pt x="58" y="91"/>
                                </a:lnTo>
                                <a:lnTo>
                                  <a:pt x="58" y="88"/>
                                </a:lnTo>
                                <a:lnTo>
                                  <a:pt x="58" y="85"/>
                                </a:lnTo>
                                <a:lnTo>
                                  <a:pt x="58" y="79"/>
                                </a:lnTo>
                                <a:lnTo>
                                  <a:pt x="58" y="79"/>
                                </a:lnTo>
                                <a:lnTo>
                                  <a:pt x="52" y="88"/>
                                </a:lnTo>
                                <a:lnTo>
                                  <a:pt x="45" y="94"/>
                                </a:lnTo>
                                <a:lnTo>
                                  <a:pt x="37" y="97"/>
                                </a:lnTo>
                                <a:lnTo>
                                  <a:pt x="29" y="97"/>
                                </a:lnTo>
                                <a:lnTo>
                                  <a:pt x="21" y="97"/>
                                </a:lnTo>
                                <a:lnTo>
                                  <a:pt x="18" y="97"/>
                                </a:lnTo>
                                <a:lnTo>
                                  <a:pt x="13" y="94"/>
                                </a:lnTo>
                                <a:lnTo>
                                  <a:pt x="8" y="91"/>
                                </a:lnTo>
                                <a:lnTo>
                                  <a:pt x="5" y="88"/>
                                </a:lnTo>
                                <a:lnTo>
                                  <a:pt x="3" y="82"/>
                                </a:lnTo>
                                <a:lnTo>
                                  <a:pt x="0" y="76"/>
                                </a:lnTo>
                                <a:lnTo>
                                  <a:pt x="0" y="71"/>
                                </a:lnTo>
                                <a:lnTo>
                                  <a:pt x="0" y="62"/>
                                </a:lnTo>
                                <a:lnTo>
                                  <a:pt x="5" y="53"/>
                                </a:lnTo>
                                <a:lnTo>
                                  <a:pt x="11" y="47"/>
                                </a:lnTo>
                                <a:lnTo>
                                  <a:pt x="18" y="44"/>
                                </a:lnTo>
                                <a:lnTo>
                                  <a:pt x="26" y="41"/>
                                </a:lnTo>
                                <a:lnTo>
                                  <a:pt x="34" y="38"/>
                                </a:lnTo>
                                <a:lnTo>
                                  <a:pt x="42" y="38"/>
                                </a:lnTo>
                                <a:lnTo>
                                  <a:pt x="50" y="38"/>
                                </a:lnTo>
                                <a:lnTo>
                                  <a:pt x="58" y="3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59" name="Freeform 416"/>
                        <wps:cNvSpPr>
                          <a:spLocks/>
                        </wps:cNvSpPr>
                        <wps:spPr bwMode="auto">
                          <a:xfrm>
                            <a:off x="10141" y="803"/>
                            <a:ext cx="47" cy="97"/>
                          </a:xfrm>
                          <a:custGeom>
                            <a:avLst/>
                            <a:gdLst>
                              <a:gd name="T0" fmla="*/ 0 w 47"/>
                              <a:gd name="T1" fmla="*/ 33 h 97"/>
                              <a:gd name="T2" fmla="*/ 0 w 47"/>
                              <a:gd name="T3" fmla="*/ 27 h 97"/>
                              <a:gd name="T4" fmla="*/ 0 w 47"/>
                              <a:gd name="T5" fmla="*/ 18 h 97"/>
                              <a:gd name="T6" fmla="*/ 0 w 47"/>
                              <a:gd name="T7" fmla="*/ 12 h 97"/>
                              <a:gd name="T8" fmla="*/ 0 w 47"/>
                              <a:gd name="T9" fmla="*/ 3 h 97"/>
                              <a:gd name="T10" fmla="*/ 10 w 47"/>
                              <a:gd name="T11" fmla="*/ 3 h 97"/>
                              <a:gd name="T12" fmla="*/ 10 w 47"/>
                              <a:gd name="T13" fmla="*/ 21 h 97"/>
                              <a:gd name="T14" fmla="*/ 10 w 47"/>
                              <a:gd name="T15" fmla="*/ 21 h 97"/>
                              <a:gd name="T16" fmla="*/ 13 w 47"/>
                              <a:gd name="T17" fmla="*/ 15 h 97"/>
                              <a:gd name="T18" fmla="*/ 15 w 47"/>
                              <a:gd name="T19" fmla="*/ 12 h 97"/>
                              <a:gd name="T20" fmla="*/ 18 w 47"/>
                              <a:gd name="T21" fmla="*/ 9 h 97"/>
                              <a:gd name="T22" fmla="*/ 21 w 47"/>
                              <a:gd name="T23" fmla="*/ 6 h 97"/>
                              <a:gd name="T24" fmla="*/ 23 w 47"/>
                              <a:gd name="T25" fmla="*/ 3 h 97"/>
                              <a:gd name="T26" fmla="*/ 28 w 47"/>
                              <a:gd name="T27" fmla="*/ 3 h 97"/>
                              <a:gd name="T28" fmla="*/ 34 w 47"/>
                              <a:gd name="T29" fmla="*/ 0 h 97"/>
                              <a:gd name="T30" fmla="*/ 39 w 47"/>
                              <a:gd name="T31" fmla="*/ 0 h 97"/>
                              <a:gd name="T32" fmla="*/ 41 w 47"/>
                              <a:gd name="T33" fmla="*/ 0 h 97"/>
                              <a:gd name="T34" fmla="*/ 47 w 47"/>
                              <a:gd name="T35" fmla="*/ 0 h 97"/>
                              <a:gd name="T36" fmla="*/ 44 w 47"/>
                              <a:gd name="T37" fmla="*/ 15 h 97"/>
                              <a:gd name="T38" fmla="*/ 41 w 47"/>
                              <a:gd name="T39" fmla="*/ 15 h 97"/>
                              <a:gd name="T40" fmla="*/ 36 w 47"/>
                              <a:gd name="T41" fmla="*/ 12 h 97"/>
                              <a:gd name="T42" fmla="*/ 31 w 47"/>
                              <a:gd name="T43" fmla="*/ 15 h 97"/>
                              <a:gd name="T44" fmla="*/ 26 w 47"/>
                              <a:gd name="T45" fmla="*/ 15 h 97"/>
                              <a:gd name="T46" fmla="*/ 21 w 47"/>
                              <a:gd name="T47" fmla="*/ 21 h 97"/>
                              <a:gd name="T48" fmla="*/ 18 w 47"/>
                              <a:gd name="T49" fmla="*/ 24 h 97"/>
                              <a:gd name="T50" fmla="*/ 15 w 47"/>
                              <a:gd name="T51" fmla="*/ 30 h 97"/>
                              <a:gd name="T52" fmla="*/ 13 w 47"/>
                              <a:gd name="T53" fmla="*/ 33 h 97"/>
                              <a:gd name="T54" fmla="*/ 13 w 47"/>
                              <a:gd name="T55" fmla="*/ 38 h 97"/>
                              <a:gd name="T56" fmla="*/ 13 w 47"/>
                              <a:gd name="T57" fmla="*/ 44 h 97"/>
                              <a:gd name="T58" fmla="*/ 13 w 47"/>
                              <a:gd name="T59" fmla="*/ 97 h 97"/>
                              <a:gd name="T60" fmla="*/ 0 w 47"/>
                              <a:gd name="T61" fmla="*/ 97 h 97"/>
                              <a:gd name="T62" fmla="*/ 0 w 47"/>
                              <a:gd name="T63" fmla="*/ 3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7" h="97">
                                <a:moveTo>
                                  <a:pt x="0" y="33"/>
                                </a:moveTo>
                                <a:lnTo>
                                  <a:pt x="0" y="27"/>
                                </a:lnTo>
                                <a:lnTo>
                                  <a:pt x="0" y="18"/>
                                </a:lnTo>
                                <a:lnTo>
                                  <a:pt x="0" y="12"/>
                                </a:lnTo>
                                <a:lnTo>
                                  <a:pt x="0" y="3"/>
                                </a:lnTo>
                                <a:lnTo>
                                  <a:pt x="10" y="3"/>
                                </a:lnTo>
                                <a:lnTo>
                                  <a:pt x="10" y="21"/>
                                </a:lnTo>
                                <a:lnTo>
                                  <a:pt x="10" y="21"/>
                                </a:lnTo>
                                <a:lnTo>
                                  <a:pt x="13" y="15"/>
                                </a:lnTo>
                                <a:lnTo>
                                  <a:pt x="15" y="12"/>
                                </a:lnTo>
                                <a:lnTo>
                                  <a:pt x="18" y="9"/>
                                </a:lnTo>
                                <a:lnTo>
                                  <a:pt x="21" y="6"/>
                                </a:lnTo>
                                <a:lnTo>
                                  <a:pt x="23" y="3"/>
                                </a:lnTo>
                                <a:lnTo>
                                  <a:pt x="28" y="3"/>
                                </a:lnTo>
                                <a:lnTo>
                                  <a:pt x="34" y="0"/>
                                </a:lnTo>
                                <a:lnTo>
                                  <a:pt x="39" y="0"/>
                                </a:lnTo>
                                <a:lnTo>
                                  <a:pt x="41" y="0"/>
                                </a:lnTo>
                                <a:lnTo>
                                  <a:pt x="47" y="0"/>
                                </a:lnTo>
                                <a:lnTo>
                                  <a:pt x="44" y="15"/>
                                </a:lnTo>
                                <a:lnTo>
                                  <a:pt x="41" y="15"/>
                                </a:lnTo>
                                <a:lnTo>
                                  <a:pt x="36" y="12"/>
                                </a:lnTo>
                                <a:lnTo>
                                  <a:pt x="31" y="15"/>
                                </a:lnTo>
                                <a:lnTo>
                                  <a:pt x="26" y="15"/>
                                </a:lnTo>
                                <a:lnTo>
                                  <a:pt x="21" y="21"/>
                                </a:lnTo>
                                <a:lnTo>
                                  <a:pt x="18" y="24"/>
                                </a:lnTo>
                                <a:lnTo>
                                  <a:pt x="15" y="30"/>
                                </a:lnTo>
                                <a:lnTo>
                                  <a:pt x="13" y="33"/>
                                </a:lnTo>
                                <a:lnTo>
                                  <a:pt x="13" y="38"/>
                                </a:lnTo>
                                <a:lnTo>
                                  <a:pt x="13" y="44"/>
                                </a:lnTo>
                                <a:lnTo>
                                  <a:pt x="13" y="97"/>
                                </a:lnTo>
                                <a:lnTo>
                                  <a:pt x="0" y="97"/>
                                </a:lnTo>
                                <a:lnTo>
                                  <a:pt x="0" y="3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2" name="Freeform 417"/>
                        <wps:cNvSpPr>
                          <a:spLocks/>
                        </wps:cNvSpPr>
                        <wps:spPr bwMode="auto">
                          <a:xfrm>
                            <a:off x="10188" y="780"/>
                            <a:ext cx="54" cy="120"/>
                          </a:xfrm>
                          <a:custGeom>
                            <a:avLst/>
                            <a:gdLst>
                              <a:gd name="T0" fmla="*/ 54 w 54"/>
                              <a:gd name="T1" fmla="*/ 38 h 120"/>
                              <a:gd name="T2" fmla="*/ 28 w 54"/>
                              <a:gd name="T3" fmla="*/ 38 h 120"/>
                              <a:gd name="T4" fmla="*/ 28 w 54"/>
                              <a:gd name="T5" fmla="*/ 94 h 120"/>
                              <a:gd name="T6" fmla="*/ 31 w 54"/>
                              <a:gd name="T7" fmla="*/ 96 h 120"/>
                              <a:gd name="T8" fmla="*/ 31 w 54"/>
                              <a:gd name="T9" fmla="*/ 102 h 120"/>
                              <a:gd name="T10" fmla="*/ 31 w 54"/>
                              <a:gd name="T11" fmla="*/ 105 h 120"/>
                              <a:gd name="T12" fmla="*/ 34 w 54"/>
                              <a:gd name="T13" fmla="*/ 105 h 120"/>
                              <a:gd name="T14" fmla="*/ 34 w 54"/>
                              <a:gd name="T15" fmla="*/ 108 h 120"/>
                              <a:gd name="T16" fmla="*/ 36 w 54"/>
                              <a:gd name="T17" fmla="*/ 108 h 120"/>
                              <a:gd name="T18" fmla="*/ 39 w 54"/>
                              <a:gd name="T19" fmla="*/ 108 h 120"/>
                              <a:gd name="T20" fmla="*/ 41 w 54"/>
                              <a:gd name="T21" fmla="*/ 108 h 120"/>
                              <a:gd name="T22" fmla="*/ 44 w 54"/>
                              <a:gd name="T23" fmla="*/ 108 h 120"/>
                              <a:gd name="T24" fmla="*/ 47 w 54"/>
                              <a:gd name="T25" fmla="*/ 108 h 120"/>
                              <a:gd name="T26" fmla="*/ 52 w 54"/>
                              <a:gd name="T27" fmla="*/ 108 h 120"/>
                              <a:gd name="T28" fmla="*/ 54 w 54"/>
                              <a:gd name="T29" fmla="*/ 105 h 120"/>
                              <a:gd name="T30" fmla="*/ 54 w 54"/>
                              <a:gd name="T31" fmla="*/ 117 h 120"/>
                              <a:gd name="T32" fmla="*/ 47 w 54"/>
                              <a:gd name="T33" fmla="*/ 120 h 120"/>
                              <a:gd name="T34" fmla="*/ 39 w 54"/>
                              <a:gd name="T35" fmla="*/ 120 h 120"/>
                              <a:gd name="T36" fmla="*/ 34 w 54"/>
                              <a:gd name="T37" fmla="*/ 120 h 120"/>
                              <a:gd name="T38" fmla="*/ 31 w 54"/>
                              <a:gd name="T39" fmla="*/ 120 h 120"/>
                              <a:gd name="T40" fmla="*/ 28 w 54"/>
                              <a:gd name="T41" fmla="*/ 120 h 120"/>
                              <a:gd name="T42" fmla="*/ 26 w 54"/>
                              <a:gd name="T43" fmla="*/ 117 h 120"/>
                              <a:gd name="T44" fmla="*/ 23 w 54"/>
                              <a:gd name="T45" fmla="*/ 114 h 120"/>
                              <a:gd name="T46" fmla="*/ 21 w 54"/>
                              <a:gd name="T47" fmla="*/ 108 h 120"/>
                              <a:gd name="T48" fmla="*/ 18 w 54"/>
                              <a:gd name="T49" fmla="*/ 102 h 120"/>
                              <a:gd name="T50" fmla="*/ 18 w 54"/>
                              <a:gd name="T51" fmla="*/ 96 h 120"/>
                              <a:gd name="T52" fmla="*/ 18 w 54"/>
                              <a:gd name="T53" fmla="*/ 38 h 120"/>
                              <a:gd name="T54" fmla="*/ 0 w 54"/>
                              <a:gd name="T55" fmla="*/ 38 h 120"/>
                              <a:gd name="T56" fmla="*/ 0 w 54"/>
                              <a:gd name="T57" fmla="*/ 26 h 120"/>
                              <a:gd name="T58" fmla="*/ 18 w 54"/>
                              <a:gd name="T59" fmla="*/ 26 h 120"/>
                              <a:gd name="T60" fmla="*/ 18 w 54"/>
                              <a:gd name="T61" fmla="*/ 0 h 120"/>
                              <a:gd name="T62" fmla="*/ 28 w 54"/>
                              <a:gd name="T63" fmla="*/ 0 h 120"/>
                              <a:gd name="T64" fmla="*/ 28 w 54"/>
                              <a:gd name="T65" fmla="*/ 26 h 120"/>
                              <a:gd name="T66" fmla="*/ 54 w 54"/>
                              <a:gd name="T67" fmla="*/ 26 h 120"/>
                              <a:gd name="T68" fmla="*/ 54 w 54"/>
                              <a:gd name="T69" fmla="*/ 38 h 1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 h="120">
                                <a:moveTo>
                                  <a:pt x="54" y="38"/>
                                </a:moveTo>
                                <a:lnTo>
                                  <a:pt x="28" y="38"/>
                                </a:lnTo>
                                <a:lnTo>
                                  <a:pt x="28" y="94"/>
                                </a:lnTo>
                                <a:lnTo>
                                  <a:pt x="31" y="96"/>
                                </a:lnTo>
                                <a:lnTo>
                                  <a:pt x="31" y="102"/>
                                </a:lnTo>
                                <a:lnTo>
                                  <a:pt x="31" y="105"/>
                                </a:lnTo>
                                <a:lnTo>
                                  <a:pt x="34" y="105"/>
                                </a:lnTo>
                                <a:lnTo>
                                  <a:pt x="34" y="108"/>
                                </a:lnTo>
                                <a:lnTo>
                                  <a:pt x="36" y="108"/>
                                </a:lnTo>
                                <a:lnTo>
                                  <a:pt x="39" y="108"/>
                                </a:lnTo>
                                <a:lnTo>
                                  <a:pt x="41" y="108"/>
                                </a:lnTo>
                                <a:lnTo>
                                  <a:pt x="44" y="108"/>
                                </a:lnTo>
                                <a:lnTo>
                                  <a:pt x="47" y="108"/>
                                </a:lnTo>
                                <a:lnTo>
                                  <a:pt x="52" y="108"/>
                                </a:lnTo>
                                <a:lnTo>
                                  <a:pt x="54" y="105"/>
                                </a:lnTo>
                                <a:lnTo>
                                  <a:pt x="54" y="117"/>
                                </a:lnTo>
                                <a:lnTo>
                                  <a:pt x="47" y="120"/>
                                </a:lnTo>
                                <a:lnTo>
                                  <a:pt x="39" y="120"/>
                                </a:lnTo>
                                <a:lnTo>
                                  <a:pt x="34" y="120"/>
                                </a:lnTo>
                                <a:lnTo>
                                  <a:pt x="31" y="120"/>
                                </a:lnTo>
                                <a:lnTo>
                                  <a:pt x="28" y="120"/>
                                </a:lnTo>
                                <a:lnTo>
                                  <a:pt x="26" y="117"/>
                                </a:lnTo>
                                <a:lnTo>
                                  <a:pt x="23" y="114"/>
                                </a:lnTo>
                                <a:lnTo>
                                  <a:pt x="21" y="108"/>
                                </a:lnTo>
                                <a:lnTo>
                                  <a:pt x="18" y="102"/>
                                </a:lnTo>
                                <a:lnTo>
                                  <a:pt x="18" y="96"/>
                                </a:lnTo>
                                <a:lnTo>
                                  <a:pt x="18" y="38"/>
                                </a:lnTo>
                                <a:lnTo>
                                  <a:pt x="0" y="38"/>
                                </a:lnTo>
                                <a:lnTo>
                                  <a:pt x="0" y="26"/>
                                </a:lnTo>
                                <a:lnTo>
                                  <a:pt x="18" y="26"/>
                                </a:lnTo>
                                <a:lnTo>
                                  <a:pt x="18" y="0"/>
                                </a:lnTo>
                                <a:lnTo>
                                  <a:pt x="28" y="0"/>
                                </a:lnTo>
                                <a:lnTo>
                                  <a:pt x="28" y="26"/>
                                </a:lnTo>
                                <a:lnTo>
                                  <a:pt x="54" y="26"/>
                                </a:lnTo>
                                <a:lnTo>
                                  <a:pt x="54" y="38"/>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3" name="Freeform 418"/>
                        <wps:cNvSpPr>
                          <a:spLocks/>
                        </wps:cNvSpPr>
                        <wps:spPr bwMode="auto">
                          <a:xfrm>
                            <a:off x="10256" y="803"/>
                            <a:ext cx="73" cy="97"/>
                          </a:xfrm>
                          <a:custGeom>
                            <a:avLst/>
                            <a:gdLst>
                              <a:gd name="T0" fmla="*/ 13 w 73"/>
                              <a:gd name="T1" fmla="*/ 3 h 97"/>
                              <a:gd name="T2" fmla="*/ 13 w 73"/>
                              <a:gd name="T3" fmla="*/ 6 h 97"/>
                              <a:gd name="T4" fmla="*/ 13 w 73"/>
                              <a:gd name="T5" fmla="*/ 9 h 97"/>
                              <a:gd name="T6" fmla="*/ 13 w 73"/>
                              <a:gd name="T7" fmla="*/ 15 h 97"/>
                              <a:gd name="T8" fmla="*/ 13 w 73"/>
                              <a:gd name="T9" fmla="*/ 18 h 97"/>
                              <a:gd name="T10" fmla="*/ 13 w 73"/>
                              <a:gd name="T11" fmla="*/ 18 h 97"/>
                              <a:gd name="T12" fmla="*/ 15 w 73"/>
                              <a:gd name="T13" fmla="*/ 15 h 97"/>
                              <a:gd name="T14" fmla="*/ 18 w 73"/>
                              <a:gd name="T15" fmla="*/ 12 h 97"/>
                              <a:gd name="T16" fmla="*/ 20 w 73"/>
                              <a:gd name="T17" fmla="*/ 9 h 97"/>
                              <a:gd name="T18" fmla="*/ 26 w 73"/>
                              <a:gd name="T19" fmla="*/ 6 h 97"/>
                              <a:gd name="T20" fmla="*/ 28 w 73"/>
                              <a:gd name="T21" fmla="*/ 3 h 97"/>
                              <a:gd name="T22" fmla="*/ 33 w 73"/>
                              <a:gd name="T23" fmla="*/ 0 h 97"/>
                              <a:gd name="T24" fmla="*/ 36 w 73"/>
                              <a:gd name="T25" fmla="*/ 0 h 97"/>
                              <a:gd name="T26" fmla="*/ 41 w 73"/>
                              <a:gd name="T27" fmla="*/ 0 h 97"/>
                              <a:gd name="T28" fmla="*/ 52 w 73"/>
                              <a:gd name="T29" fmla="*/ 0 h 97"/>
                              <a:gd name="T30" fmla="*/ 60 w 73"/>
                              <a:gd name="T31" fmla="*/ 3 h 97"/>
                              <a:gd name="T32" fmla="*/ 65 w 73"/>
                              <a:gd name="T33" fmla="*/ 9 h 97"/>
                              <a:gd name="T34" fmla="*/ 70 w 73"/>
                              <a:gd name="T35" fmla="*/ 18 h 97"/>
                              <a:gd name="T36" fmla="*/ 73 w 73"/>
                              <a:gd name="T37" fmla="*/ 27 h 97"/>
                              <a:gd name="T38" fmla="*/ 73 w 73"/>
                              <a:gd name="T39" fmla="*/ 35 h 97"/>
                              <a:gd name="T40" fmla="*/ 73 w 73"/>
                              <a:gd name="T41" fmla="*/ 97 h 97"/>
                              <a:gd name="T42" fmla="*/ 60 w 73"/>
                              <a:gd name="T43" fmla="*/ 97 h 97"/>
                              <a:gd name="T44" fmla="*/ 60 w 73"/>
                              <a:gd name="T45" fmla="*/ 44 h 97"/>
                              <a:gd name="T46" fmla="*/ 60 w 73"/>
                              <a:gd name="T47" fmla="*/ 35 h 97"/>
                              <a:gd name="T48" fmla="*/ 60 w 73"/>
                              <a:gd name="T49" fmla="*/ 27 h 97"/>
                              <a:gd name="T50" fmla="*/ 57 w 73"/>
                              <a:gd name="T51" fmla="*/ 21 h 97"/>
                              <a:gd name="T52" fmla="*/ 52 w 73"/>
                              <a:gd name="T53" fmla="*/ 15 h 97"/>
                              <a:gd name="T54" fmla="*/ 47 w 73"/>
                              <a:gd name="T55" fmla="*/ 12 h 97"/>
                              <a:gd name="T56" fmla="*/ 39 w 73"/>
                              <a:gd name="T57" fmla="*/ 12 h 97"/>
                              <a:gd name="T58" fmla="*/ 36 w 73"/>
                              <a:gd name="T59" fmla="*/ 12 h 97"/>
                              <a:gd name="T60" fmla="*/ 33 w 73"/>
                              <a:gd name="T61" fmla="*/ 12 h 97"/>
                              <a:gd name="T62" fmla="*/ 28 w 73"/>
                              <a:gd name="T63" fmla="*/ 15 h 97"/>
                              <a:gd name="T64" fmla="*/ 26 w 73"/>
                              <a:gd name="T65" fmla="*/ 18 h 97"/>
                              <a:gd name="T66" fmla="*/ 20 w 73"/>
                              <a:gd name="T67" fmla="*/ 21 h 97"/>
                              <a:gd name="T68" fmla="*/ 18 w 73"/>
                              <a:gd name="T69" fmla="*/ 30 h 97"/>
                              <a:gd name="T70" fmla="*/ 15 w 73"/>
                              <a:gd name="T71" fmla="*/ 35 h 97"/>
                              <a:gd name="T72" fmla="*/ 13 w 73"/>
                              <a:gd name="T73" fmla="*/ 47 h 97"/>
                              <a:gd name="T74" fmla="*/ 13 w 73"/>
                              <a:gd name="T75" fmla="*/ 97 h 97"/>
                              <a:gd name="T76" fmla="*/ 2 w 73"/>
                              <a:gd name="T77" fmla="*/ 97 h 97"/>
                              <a:gd name="T78" fmla="*/ 2 w 73"/>
                              <a:gd name="T79" fmla="*/ 24 h 97"/>
                              <a:gd name="T80" fmla="*/ 2 w 73"/>
                              <a:gd name="T81" fmla="*/ 18 h 97"/>
                              <a:gd name="T82" fmla="*/ 2 w 73"/>
                              <a:gd name="T83" fmla="*/ 15 h 97"/>
                              <a:gd name="T84" fmla="*/ 2 w 73"/>
                              <a:gd name="T85" fmla="*/ 9 h 97"/>
                              <a:gd name="T86" fmla="*/ 0 w 73"/>
                              <a:gd name="T87" fmla="*/ 3 h 97"/>
                              <a:gd name="T88" fmla="*/ 13 w 73"/>
                              <a:gd name="T89" fmla="*/ 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3" h="97">
                                <a:moveTo>
                                  <a:pt x="13" y="3"/>
                                </a:moveTo>
                                <a:lnTo>
                                  <a:pt x="13" y="6"/>
                                </a:lnTo>
                                <a:lnTo>
                                  <a:pt x="13" y="9"/>
                                </a:lnTo>
                                <a:lnTo>
                                  <a:pt x="13" y="15"/>
                                </a:lnTo>
                                <a:lnTo>
                                  <a:pt x="13" y="18"/>
                                </a:lnTo>
                                <a:lnTo>
                                  <a:pt x="13" y="18"/>
                                </a:lnTo>
                                <a:lnTo>
                                  <a:pt x="15" y="15"/>
                                </a:lnTo>
                                <a:lnTo>
                                  <a:pt x="18" y="12"/>
                                </a:lnTo>
                                <a:lnTo>
                                  <a:pt x="20" y="9"/>
                                </a:lnTo>
                                <a:lnTo>
                                  <a:pt x="26" y="6"/>
                                </a:lnTo>
                                <a:lnTo>
                                  <a:pt x="28" y="3"/>
                                </a:lnTo>
                                <a:lnTo>
                                  <a:pt x="33" y="0"/>
                                </a:lnTo>
                                <a:lnTo>
                                  <a:pt x="36" y="0"/>
                                </a:lnTo>
                                <a:lnTo>
                                  <a:pt x="41" y="0"/>
                                </a:lnTo>
                                <a:lnTo>
                                  <a:pt x="52" y="0"/>
                                </a:lnTo>
                                <a:lnTo>
                                  <a:pt x="60" y="3"/>
                                </a:lnTo>
                                <a:lnTo>
                                  <a:pt x="65" y="9"/>
                                </a:lnTo>
                                <a:lnTo>
                                  <a:pt x="70" y="18"/>
                                </a:lnTo>
                                <a:lnTo>
                                  <a:pt x="73" y="27"/>
                                </a:lnTo>
                                <a:lnTo>
                                  <a:pt x="73" y="35"/>
                                </a:lnTo>
                                <a:lnTo>
                                  <a:pt x="73" y="97"/>
                                </a:lnTo>
                                <a:lnTo>
                                  <a:pt x="60" y="97"/>
                                </a:lnTo>
                                <a:lnTo>
                                  <a:pt x="60" y="44"/>
                                </a:lnTo>
                                <a:lnTo>
                                  <a:pt x="60" y="35"/>
                                </a:lnTo>
                                <a:lnTo>
                                  <a:pt x="60" y="27"/>
                                </a:lnTo>
                                <a:lnTo>
                                  <a:pt x="57" y="21"/>
                                </a:lnTo>
                                <a:lnTo>
                                  <a:pt x="52" y="15"/>
                                </a:lnTo>
                                <a:lnTo>
                                  <a:pt x="47" y="12"/>
                                </a:lnTo>
                                <a:lnTo>
                                  <a:pt x="39" y="12"/>
                                </a:lnTo>
                                <a:lnTo>
                                  <a:pt x="36" y="12"/>
                                </a:lnTo>
                                <a:lnTo>
                                  <a:pt x="33" y="12"/>
                                </a:lnTo>
                                <a:lnTo>
                                  <a:pt x="28" y="15"/>
                                </a:lnTo>
                                <a:lnTo>
                                  <a:pt x="26" y="18"/>
                                </a:lnTo>
                                <a:lnTo>
                                  <a:pt x="20" y="21"/>
                                </a:lnTo>
                                <a:lnTo>
                                  <a:pt x="18" y="30"/>
                                </a:lnTo>
                                <a:lnTo>
                                  <a:pt x="15" y="35"/>
                                </a:lnTo>
                                <a:lnTo>
                                  <a:pt x="13" y="47"/>
                                </a:lnTo>
                                <a:lnTo>
                                  <a:pt x="13" y="97"/>
                                </a:lnTo>
                                <a:lnTo>
                                  <a:pt x="2" y="97"/>
                                </a:lnTo>
                                <a:lnTo>
                                  <a:pt x="2" y="24"/>
                                </a:lnTo>
                                <a:lnTo>
                                  <a:pt x="2" y="18"/>
                                </a:lnTo>
                                <a:lnTo>
                                  <a:pt x="2" y="15"/>
                                </a:lnTo>
                                <a:lnTo>
                                  <a:pt x="2" y="9"/>
                                </a:lnTo>
                                <a:lnTo>
                                  <a:pt x="0" y="3"/>
                                </a:lnTo>
                                <a:lnTo>
                                  <a:pt x="13" y="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4" name="Freeform 419"/>
                        <wps:cNvSpPr>
                          <a:spLocks noEditPoints="1"/>
                        </wps:cNvSpPr>
                        <wps:spPr bwMode="auto">
                          <a:xfrm>
                            <a:off x="10352" y="803"/>
                            <a:ext cx="81" cy="97"/>
                          </a:xfrm>
                          <a:custGeom>
                            <a:avLst/>
                            <a:gdLst>
                              <a:gd name="T0" fmla="*/ 68 w 81"/>
                              <a:gd name="T1" fmla="*/ 41 h 97"/>
                              <a:gd name="T2" fmla="*/ 68 w 81"/>
                              <a:gd name="T3" fmla="*/ 33 h 97"/>
                              <a:gd name="T4" fmla="*/ 65 w 81"/>
                              <a:gd name="T5" fmla="*/ 27 h 97"/>
                              <a:gd name="T6" fmla="*/ 63 w 81"/>
                              <a:gd name="T7" fmla="*/ 21 h 97"/>
                              <a:gd name="T8" fmla="*/ 55 w 81"/>
                              <a:gd name="T9" fmla="*/ 15 h 97"/>
                              <a:gd name="T10" fmla="*/ 50 w 81"/>
                              <a:gd name="T11" fmla="*/ 12 h 97"/>
                              <a:gd name="T12" fmla="*/ 42 w 81"/>
                              <a:gd name="T13" fmla="*/ 12 h 97"/>
                              <a:gd name="T14" fmla="*/ 37 w 81"/>
                              <a:gd name="T15" fmla="*/ 12 h 97"/>
                              <a:gd name="T16" fmla="*/ 31 w 81"/>
                              <a:gd name="T17" fmla="*/ 15 h 97"/>
                              <a:gd name="T18" fmla="*/ 26 w 81"/>
                              <a:gd name="T19" fmla="*/ 18 h 97"/>
                              <a:gd name="T20" fmla="*/ 21 w 81"/>
                              <a:gd name="T21" fmla="*/ 21 h 97"/>
                              <a:gd name="T22" fmla="*/ 18 w 81"/>
                              <a:gd name="T23" fmla="*/ 27 h 97"/>
                              <a:gd name="T24" fmla="*/ 16 w 81"/>
                              <a:gd name="T25" fmla="*/ 30 h 97"/>
                              <a:gd name="T26" fmla="*/ 13 w 81"/>
                              <a:gd name="T27" fmla="*/ 35 h 97"/>
                              <a:gd name="T28" fmla="*/ 13 w 81"/>
                              <a:gd name="T29" fmla="*/ 41 h 97"/>
                              <a:gd name="T30" fmla="*/ 68 w 81"/>
                              <a:gd name="T31" fmla="*/ 41 h 97"/>
                              <a:gd name="T32" fmla="*/ 13 w 81"/>
                              <a:gd name="T33" fmla="*/ 53 h 97"/>
                              <a:gd name="T34" fmla="*/ 13 w 81"/>
                              <a:gd name="T35" fmla="*/ 59 h 97"/>
                              <a:gd name="T36" fmla="*/ 16 w 81"/>
                              <a:gd name="T37" fmla="*/ 65 h 97"/>
                              <a:gd name="T38" fmla="*/ 18 w 81"/>
                              <a:gd name="T39" fmla="*/ 71 h 97"/>
                              <a:gd name="T40" fmla="*/ 21 w 81"/>
                              <a:gd name="T41" fmla="*/ 76 h 97"/>
                              <a:gd name="T42" fmla="*/ 26 w 81"/>
                              <a:gd name="T43" fmla="*/ 79 h 97"/>
                              <a:gd name="T44" fmla="*/ 31 w 81"/>
                              <a:gd name="T45" fmla="*/ 82 h 97"/>
                              <a:gd name="T46" fmla="*/ 37 w 81"/>
                              <a:gd name="T47" fmla="*/ 85 h 97"/>
                              <a:gd name="T48" fmla="*/ 42 w 81"/>
                              <a:gd name="T49" fmla="*/ 85 h 97"/>
                              <a:gd name="T50" fmla="*/ 52 w 81"/>
                              <a:gd name="T51" fmla="*/ 85 h 97"/>
                              <a:gd name="T52" fmla="*/ 60 w 81"/>
                              <a:gd name="T53" fmla="*/ 82 h 97"/>
                              <a:gd name="T54" fmla="*/ 65 w 81"/>
                              <a:gd name="T55" fmla="*/ 76 h 97"/>
                              <a:gd name="T56" fmla="*/ 71 w 81"/>
                              <a:gd name="T57" fmla="*/ 71 h 97"/>
                              <a:gd name="T58" fmla="*/ 78 w 81"/>
                              <a:gd name="T59" fmla="*/ 79 h 97"/>
                              <a:gd name="T60" fmla="*/ 71 w 81"/>
                              <a:gd name="T61" fmla="*/ 88 h 97"/>
                              <a:gd name="T62" fmla="*/ 63 w 81"/>
                              <a:gd name="T63" fmla="*/ 94 h 97"/>
                              <a:gd name="T64" fmla="*/ 52 w 81"/>
                              <a:gd name="T65" fmla="*/ 97 h 97"/>
                              <a:gd name="T66" fmla="*/ 42 w 81"/>
                              <a:gd name="T67" fmla="*/ 97 h 97"/>
                              <a:gd name="T68" fmla="*/ 34 w 81"/>
                              <a:gd name="T69" fmla="*/ 97 h 97"/>
                              <a:gd name="T70" fmla="*/ 26 w 81"/>
                              <a:gd name="T71" fmla="*/ 94 h 97"/>
                              <a:gd name="T72" fmla="*/ 18 w 81"/>
                              <a:gd name="T73" fmla="*/ 91 h 97"/>
                              <a:gd name="T74" fmla="*/ 13 w 81"/>
                              <a:gd name="T75" fmla="*/ 85 h 97"/>
                              <a:gd name="T76" fmla="*/ 8 w 81"/>
                              <a:gd name="T77" fmla="*/ 76 h 97"/>
                              <a:gd name="T78" fmla="*/ 3 w 81"/>
                              <a:gd name="T79" fmla="*/ 68 h 97"/>
                              <a:gd name="T80" fmla="*/ 0 w 81"/>
                              <a:gd name="T81" fmla="*/ 59 h 97"/>
                              <a:gd name="T82" fmla="*/ 0 w 81"/>
                              <a:gd name="T83" fmla="*/ 50 h 97"/>
                              <a:gd name="T84" fmla="*/ 0 w 81"/>
                              <a:gd name="T85" fmla="*/ 38 h 97"/>
                              <a:gd name="T86" fmla="*/ 3 w 81"/>
                              <a:gd name="T87" fmla="*/ 30 h 97"/>
                              <a:gd name="T88" fmla="*/ 8 w 81"/>
                              <a:gd name="T89" fmla="*/ 21 h 97"/>
                              <a:gd name="T90" fmla="*/ 13 w 81"/>
                              <a:gd name="T91" fmla="*/ 15 h 97"/>
                              <a:gd name="T92" fmla="*/ 18 w 81"/>
                              <a:gd name="T93" fmla="*/ 9 h 97"/>
                              <a:gd name="T94" fmla="*/ 26 w 81"/>
                              <a:gd name="T95" fmla="*/ 3 h 97"/>
                              <a:gd name="T96" fmla="*/ 34 w 81"/>
                              <a:gd name="T97" fmla="*/ 0 h 97"/>
                              <a:gd name="T98" fmla="*/ 42 w 81"/>
                              <a:gd name="T99" fmla="*/ 0 h 97"/>
                              <a:gd name="T100" fmla="*/ 50 w 81"/>
                              <a:gd name="T101" fmla="*/ 0 h 97"/>
                              <a:gd name="T102" fmla="*/ 58 w 81"/>
                              <a:gd name="T103" fmla="*/ 3 h 97"/>
                              <a:gd name="T104" fmla="*/ 65 w 81"/>
                              <a:gd name="T105" fmla="*/ 9 h 97"/>
                              <a:gd name="T106" fmla="*/ 71 w 81"/>
                              <a:gd name="T107" fmla="*/ 15 h 97"/>
                              <a:gd name="T108" fmla="*/ 76 w 81"/>
                              <a:gd name="T109" fmla="*/ 21 h 97"/>
                              <a:gd name="T110" fmla="*/ 78 w 81"/>
                              <a:gd name="T111" fmla="*/ 30 h 97"/>
                              <a:gd name="T112" fmla="*/ 81 w 81"/>
                              <a:gd name="T113" fmla="*/ 38 h 97"/>
                              <a:gd name="T114" fmla="*/ 81 w 81"/>
                              <a:gd name="T115" fmla="*/ 47 h 97"/>
                              <a:gd name="T116" fmla="*/ 81 w 81"/>
                              <a:gd name="T117" fmla="*/ 53 h 97"/>
                              <a:gd name="T118" fmla="*/ 13 w 81"/>
                              <a:gd name="T119" fmla="*/ 5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81" h="97">
                                <a:moveTo>
                                  <a:pt x="68" y="41"/>
                                </a:moveTo>
                                <a:lnTo>
                                  <a:pt x="68" y="33"/>
                                </a:lnTo>
                                <a:lnTo>
                                  <a:pt x="65" y="27"/>
                                </a:lnTo>
                                <a:lnTo>
                                  <a:pt x="63" y="21"/>
                                </a:lnTo>
                                <a:lnTo>
                                  <a:pt x="55" y="15"/>
                                </a:lnTo>
                                <a:lnTo>
                                  <a:pt x="50" y="12"/>
                                </a:lnTo>
                                <a:lnTo>
                                  <a:pt x="42" y="12"/>
                                </a:lnTo>
                                <a:lnTo>
                                  <a:pt x="37" y="12"/>
                                </a:lnTo>
                                <a:lnTo>
                                  <a:pt x="31" y="15"/>
                                </a:lnTo>
                                <a:lnTo>
                                  <a:pt x="26" y="18"/>
                                </a:lnTo>
                                <a:lnTo>
                                  <a:pt x="21" y="21"/>
                                </a:lnTo>
                                <a:lnTo>
                                  <a:pt x="18" y="27"/>
                                </a:lnTo>
                                <a:lnTo>
                                  <a:pt x="16" y="30"/>
                                </a:lnTo>
                                <a:lnTo>
                                  <a:pt x="13" y="35"/>
                                </a:lnTo>
                                <a:lnTo>
                                  <a:pt x="13" y="41"/>
                                </a:lnTo>
                                <a:lnTo>
                                  <a:pt x="68" y="41"/>
                                </a:lnTo>
                                <a:close/>
                                <a:moveTo>
                                  <a:pt x="13" y="53"/>
                                </a:moveTo>
                                <a:lnTo>
                                  <a:pt x="13" y="59"/>
                                </a:lnTo>
                                <a:lnTo>
                                  <a:pt x="16" y="65"/>
                                </a:lnTo>
                                <a:lnTo>
                                  <a:pt x="18" y="71"/>
                                </a:lnTo>
                                <a:lnTo>
                                  <a:pt x="21" y="76"/>
                                </a:lnTo>
                                <a:lnTo>
                                  <a:pt x="26" y="79"/>
                                </a:lnTo>
                                <a:lnTo>
                                  <a:pt x="31" y="82"/>
                                </a:lnTo>
                                <a:lnTo>
                                  <a:pt x="37" y="85"/>
                                </a:lnTo>
                                <a:lnTo>
                                  <a:pt x="42" y="85"/>
                                </a:lnTo>
                                <a:lnTo>
                                  <a:pt x="52" y="85"/>
                                </a:lnTo>
                                <a:lnTo>
                                  <a:pt x="60" y="82"/>
                                </a:lnTo>
                                <a:lnTo>
                                  <a:pt x="65" y="76"/>
                                </a:lnTo>
                                <a:lnTo>
                                  <a:pt x="71" y="71"/>
                                </a:lnTo>
                                <a:lnTo>
                                  <a:pt x="78" y="79"/>
                                </a:lnTo>
                                <a:lnTo>
                                  <a:pt x="71" y="88"/>
                                </a:lnTo>
                                <a:lnTo>
                                  <a:pt x="63" y="94"/>
                                </a:lnTo>
                                <a:lnTo>
                                  <a:pt x="52" y="97"/>
                                </a:lnTo>
                                <a:lnTo>
                                  <a:pt x="42" y="97"/>
                                </a:lnTo>
                                <a:lnTo>
                                  <a:pt x="34" y="97"/>
                                </a:lnTo>
                                <a:lnTo>
                                  <a:pt x="26" y="94"/>
                                </a:lnTo>
                                <a:lnTo>
                                  <a:pt x="18" y="91"/>
                                </a:lnTo>
                                <a:lnTo>
                                  <a:pt x="13" y="85"/>
                                </a:lnTo>
                                <a:lnTo>
                                  <a:pt x="8" y="76"/>
                                </a:lnTo>
                                <a:lnTo>
                                  <a:pt x="3" y="68"/>
                                </a:lnTo>
                                <a:lnTo>
                                  <a:pt x="0" y="59"/>
                                </a:lnTo>
                                <a:lnTo>
                                  <a:pt x="0" y="50"/>
                                </a:lnTo>
                                <a:lnTo>
                                  <a:pt x="0" y="38"/>
                                </a:lnTo>
                                <a:lnTo>
                                  <a:pt x="3" y="30"/>
                                </a:lnTo>
                                <a:lnTo>
                                  <a:pt x="8" y="21"/>
                                </a:lnTo>
                                <a:lnTo>
                                  <a:pt x="13" y="15"/>
                                </a:lnTo>
                                <a:lnTo>
                                  <a:pt x="18" y="9"/>
                                </a:lnTo>
                                <a:lnTo>
                                  <a:pt x="26" y="3"/>
                                </a:lnTo>
                                <a:lnTo>
                                  <a:pt x="34" y="0"/>
                                </a:lnTo>
                                <a:lnTo>
                                  <a:pt x="42" y="0"/>
                                </a:lnTo>
                                <a:lnTo>
                                  <a:pt x="50" y="0"/>
                                </a:lnTo>
                                <a:lnTo>
                                  <a:pt x="58" y="3"/>
                                </a:lnTo>
                                <a:lnTo>
                                  <a:pt x="65" y="9"/>
                                </a:lnTo>
                                <a:lnTo>
                                  <a:pt x="71" y="15"/>
                                </a:lnTo>
                                <a:lnTo>
                                  <a:pt x="76" y="21"/>
                                </a:lnTo>
                                <a:lnTo>
                                  <a:pt x="78" y="30"/>
                                </a:lnTo>
                                <a:lnTo>
                                  <a:pt x="81" y="38"/>
                                </a:lnTo>
                                <a:lnTo>
                                  <a:pt x="81" y="47"/>
                                </a:lnTo>
                                <a:lnTo>
                                  <a:pt x="81" y="53"/>
                                </a:lnTo>
                                <a:lnTo>
                                  <a:pt x="13" y="5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5" name="Freeform 420"/>
                        <wps:cNvSpPr>
                          <a:spLocks/>
                        </wps:cNvSpPr>
                        <wps:spPr bwMode="auto">
                          <a:xfrm>
                            <a:off x="10456" y="803"/>
                            <a:ext cx="47" cy="97"/>
                          </a:xfrm>
                          <a:custGeom>
                            <a:avLst/>
                            <a:gdLst>
                              <a:gd name="T0" fmla="*/ 0 w 47"/>
                              <a:gd name="T1" fmla="*/ 33 h 97"/>
                              <a:gd name="T2" fmla="*/ 0 w 47"/>
                              <a:gd name="T3" fmla="*/ 27 h 97"/>
                              <a:gd name="T4" fmla="*/ 0 w 47"/>
                              <a:gd name="T5" fmla="*/ 18 h 97"/>
                              <a:gd name="T6" fmla="*/ 0 w 47"/>
                              <a:gd name="T7" fmla="*/ 12 h 97"/>
                              <a:gd name="T8" fmla="*/ 0 w 47"/>
                              <a:gd name="T9" fmla="*/ 3 h 97"/>
                              <a:gd name="T10" fmla="*/ 11 w 47"/>
                              <a:gd name="T11" fmla="*/ 3 h 97"/>
                              <a:gd name="T12" fmla="*/ 11 w 47"/>
                              <a:gd name="T13" fmla="*/ 21 h 97"/>
                              <a:gd name="T14" fmla="*/ 11 w 47"/>
                              <a:gd name="T15" fmla="*/ 21 h 97"/>
                              <a:gd name="T16" fmla="*/ 14 w 47"/>
                              <a:gd name="T17" fmla="*/ 15 h 97"/>
                              <a:gd name="T18" fmla="*/ 14 w 47"/>
                              <a:gd name="T19" fmla="*/ 12 h 97"/>
                              <a:gd name="T20" fmla="*/ 16 w 47"/>
                              <a:gd name="T21" fmla="*/ 9 h 97"/>
                              <a:gd name="T22" fmla="*/ 21 w 47"/>
                              <a:gd name="T23" fmla="*/ 6 h 97"/>
                              <a:gd name="T24" fmla="*/ 24 w 47"/>
                              <a:gd name="T25" fmla="*/ 3 h 97"/>
                              <a:gd name="T26" fmla="*/ 29 w 47"/>
                              <a:gd name="T27" fmla="*/ 3 h 97"/>
                              <a:gd name="T28" fmla="*/ 32 w 47"/>
                              <a:gd name="T29" fmla="*/ 0 h 97"/>
                              <a:gd name="T30" fmla="*/ 37 w 47"/>
                              <a:gd name="T31" fmla="*/ 0 h 97"/>
                              <a:gd name="T32" fmla="*/ 42 w 47"/>
                              <a:gd name="T33" fmla="*/ 0 h 97"/>
                              <a:gd name="T34" fmla="*/ 47 w 47"/>
                              <a:gd name="T35" fmla="*/ 0 h 97"/>
                              <a:gd name="T36" fmla="*/ 45 w 47"/>
                              <a:gd name="T37" fmla="*/ 15 h 97"/>
                              <a:gd name="T38" fmla="*/ 42 w 47"/>
                              <a:gd name="T39" fmla="*/ 15 h 97"/>
                              <a:gd name="T40" fmla="*/ 37 w 47"/>
                              <a:gd name="T41" fmla="*/ 12 h 97"/>
                              <a:gd name="T42" fmla="*/ 32 w 47"/>
                              <a:gd name="T43" fmla="*/ 15 h 97"/>
                              <a:gd name="T44" fmla="*/ 27 w 47"/>
                              <a:gd name="T45" fmla="*/ 15 h 97"/>
                              <a:gd name="T46" fmla="*/ 21 w 47"/>
                              <a:gd name="T47" fmla="*/ 21 h 97"/>
                              <a:gd name="T48" fmla="*/ 19 w 47"/>
                              <a:gd name="T49" fmla="*/ 24 h 97"/>
                              <a:gd name="T50" fmla="*/ 16 w 47"/>
                              <a:gd name="T51" fmla="*/ 30 h 97"/>
                              <a:gd name="T52" fmla="*/ 14 w 47"/>
                              <a:gd name="T53" fmla="*/ 33 h 97"/>
                              <a:gd name="T54" fmla="*/ 11 w 47"/>
                              <a:gd name="T55" fmla="*/ 38 h 97"/>
                              <a:gd name="T56" fmla="*/ 11 w 47"/>
                              <a:gd name="T57" fmla="*/ 44 h 97"/>
                              <a:gd name="T58" fmla="*/ 11 w 47"/>
                              <a:gd name="T59" fmla="*/ 97 h 97"/>
                              <a:gd name="T60" fmla="*/ 0 w 47"/>
                              <a:gd name="T61" fmla="*/ 97 h 97"/>
                              <a:gd name="T62" fmla="*/ 0 w 47"/>
                              <a:gd name="T63" fmla="*/ 33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7" h="97">
                                <a:moveTo>
                                  <a:pt x="0" y="33"/>
                                </a:moveTo>
                                <a:lnTo>
                                  <a:pt x="0" y="27"/>
                                </a:lnTo>
                                <a:lnTo>
                                  <a:pt x="0" y="18"/>
                                </a:lnTo>
                                <a:lnTo>
                                  <a:pt x="0" y="12"/>
                                </a:lnTo>
                                <a:lnTo>
                                  <a:pt x="0" y="3"/>
                                </a:lnTo>
                                <a:lnTo>
                                  <a:pt x="11" y="3"/>
                                </a:lnTo>
                                <a:lnTo>
                                  <a:pt x="11" y="21"/>
                                </a:lnTo>
                                <a:lnTo>
                                  <a:pt x="11" y="21"/>
                                </a:lnTo>
                                <a:lnTo>
                                  <a:pt x="14" y="15"/>
                                </a:lnTo>
                                <a:lnTo>
                                  <a:pt x="14" y="12"/>
                                </a:lnTo>
                                <a:lnTo>
                                  <a:pt x="16" y="9"/>
                                </a:lnTo>
                                <a:lnTo>
                                  <a:pt x="21" y="6"/>
                                </a:lnTo>
                                <a:lnTo>
                                  <a:pt x="24" y="3"/>
                                </a:lnTo>
                                <a:lnTo>
                                  <a:pt x="29" y="3"/>
                                </a:lnTo>
                                <a:lnTo>
                                  <a:pt x="32" y="0"/>
                                </a:lnTo>
                                <a:lnTo>
                                  <a:pt x="37" y="0"/>
                                </a:lnTo>
                                <a:lnTo>
                                  <a:pt x="42" y="0"/>
                                </a:lnTo>
                                <a:lnTo>
                                  <a:pt x="47" y="0"/>
                                </a:lnTo>
                                <a:lnTo>
                                  <a:pt x="45" y="15"/>
                                </a:lnTo>
                                <a:lnTo>
                                  <a:pt x="42" y="15"/>
                                </a:lnTo>
                                <a:lnTo>
                                  <a:pt x="37" y="12"/>
                                </a:lnTo>
                                <a:lnTo>
                                  <a:pt x="32" y="15"/>
                                </a:lnTo>
                                <a:lnTo>
                                  <a:pt x="27" y="15"/>
                                </a:lnTo>
                                <a:lnTo>
                                  <a:pt x="21" y="21"/>
                                </a:lnTo>
                                <a:lnTo>
                                  <a:pt x="19" y="24"/>
                                </a:lnTo>
                                <a:lnTo>
                                  <a:pt x="16" y="30"/>
                                </a:lnTo>
                                <a:lnTo>
                                  <a:pt x="14" y="33"/>
                                </a:lnTo>
                                <a:lnTo>
                                  <a:pt x="11" y="38"/>
                                </a:lnTo>
                                <a:lnTo>
                                  <a:pt x="11" y="44"/>
                                </a:lnTo>
                                <a:lnTo>
                                  <a:pt x="11" y="97"/>
                                </a:lnTo>
                                <a:lnTo>
                                  <a:pt x="0" y="97"/>
                                </a:lnTo>
                                <a:lnTo>
                                  <a:pt x="0" y="33"/>
                                </a:ln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96" name="Rectangle 421"/>
                        <wps:cNvSpPr>
                          <a:spLocks noChangeArrowheads="1"/>
                        </wps:cNvSpPr>
                        <wps:spPr bwMode="auto">
                          <a:xfrm>
                            <a:off x="10188" y="806"/>
                            <a:ext cx="13" cy="12"/>
                          </a:xfrm>
                          <a:prstGeom prst="rect">
                            <a:avLst/>
                          </a:prstGeom>
                          <a:solidFill>
                            <a:srgbClr val="FFFFFF"/>
                          </a:solidFill>
                          <a:ln w="0">
                            <a:solidFill>
                              <a:srgbClr val="FFFFFF"/>
                            </a:solidFill>
                            <a:miter lim="800000"/>
                            <a:headEnd/>
                            <a:tailEnd/>
                          </a:ln>
                        </wps:spPr>
                        <wps:bodyPr rot="0" vert="horz" wrap="square" lIns="91440" tIns="45720" rIns="91440" bIns="45720" anchor="t" anchorCtr="0" upright="1">
                          <a:noAutofit/>
                        </wps:bodyPr>
                      </wps:wsp>
                      <wps:wsp>
                        <wps:cNvPr id="197" name="Rectangle 422"/>
                        <wps:cNvSpPr>
                          <a:spLocks noChangeArrowheads="1"/>
                        </wps:cNvSpPr>
                        <wps:spPr bwMode="auto">
                          <a:xfrm>
                            <a:off x="10188" y="806"/>
                            <a:ext cx="13" cy="12"/>
                          </a:xfrm>
                          <a:prstGeom prst="rect">
                            <a:avLst/>
                          </a:prstGeom>
                          <a:noFill/>
                          <a:ln w="6350">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EFC4277" id="Group 424" o:spid="_x0000_s1026" style="position:absolute;margin-left:313.3pt;margin-top:.85pt;width:109.35pt;height:13pt;z-index:251666432;mso-width-relative:margin;mso-height-relative:margin" coordorigin="8316,704" coordsize="2187,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">
                <v:shape id="Freeform 414" o:spid="_x0000_s1027" style="position:absolute;left:9940;top:803;width:88;height:153;visibility:visible;mso-wrap-style:square;v-text-anchor:top" coordsize="88,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" path="m75,50r,-9l73,35,70,30,65,24,62,18,57,15,49,12r-5,l36,12r-5,3l23,18r-2,6l15,30r-2,5l10,41r,9l10,56r3,9l15,71r6,5l23,79r8,3l36,85r8,l49,85r8,-3l62,79r3,-3l70,71r3,-6l75,56r,-6xm,3r10,l10,18r,l15,15,18,9,21,6,26,3r5,l34,r5,l44,r8,l62,3r6,6l75,15r6,6l83,30r3,8l88,50r-2,9l83,68r-2,8l75,85r-7,6l62,94,52,97r-8,l39,97r-5,l31,97,26,94,21,91,18,88,15,85,10,79r,l10,153,,153,,3xe" fillcolor="black" strokeweight="0">
                  <v:path arrowok="t" o:connecttype="custom" o:connectlocs="75,41;70,30;62,18;49,12;36,12;23,18;15,30;10,41;10,56;15,71;23,79;36,85;49,85;62,79;70,71;75,56;0,3;10,18;15,15;21,6;31,3;39,0;52,0;68,9;81,21;86,38;86,59;81,76;68,91;52,97;39,97;31,97;21,91;15,85;10,79;0,153" o:connectangles="0,0,0,0,0,0,0,0,0,0,0,0,0,0,0,0,0,0,0,0,0,0,0,0,0,0,0,0,0,0,0,0,0,0,0,0"/>
                  <o:lock v:ext="edit" verticies="t"/>
                </v:shape>
                <v:shape id="Freeform 405" o:spid="_x0000_s1028" style="position:absolute;left:8316;top:704;width:233;height:260;visibility:visible;mso-wrap-style:square;v-text-anchor:top" coordsize="233,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" path="m45,l233,r,260l45,260,21,252,6,234,,211,,50,6,23,21,6,45,xe" fillcolor="#0b8781" strokecolor="#0b8781" strokeweight="0">
                  <v:path arrowok="t" o:connecttype="custom" o:connectlocs="45,0;233,0;233,260;45,260;21,252;6,234;0,211;0,50;6,23;21,6;45,0" o:connectangles="0,0,0,0,0,0,0,0,0,0,0"/>
                </v:shape>
                <v:shape id="Freeform 406" o:spid="_x0000_s1029" style="position:absolute;left:8857;top:704;width:232;height:260;visibility:visible;mso-wrap-style:square;v-text-anchor:top" coordsize="232,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" path="m188,l,,,260r188,l208,252r16,-18l232,211r,-161l224,23,208,6,188,xe" fillcolor="#e1e5ad" strokecolor="#e1e5ad" strokeweight="0">
                  <v:path arrowok="t" o:connecttype="custom" o:connectlocs="188,0;0,0;0,260;188,260;208,252;224,234;232,211;232,50;224,23;208,6;188,0" o:connectangles="0,0,0,0,0,0,0,0,0,0,0"/>
                </v:shape>
                <v:rect id="Rectangle 407" o:spid="_x0000_s1030" style="position:absolute;left:8585;top:704;width:233;height: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" fillcolor="#eeecde" strokecolor="#eeecde" strokeweight="0"/>
                <v:shape id="Freeform 408" o:spid="_x0000_s1031" style="position:absolute;left:9243;top:748;width:89;height:152;visibility:visible;mso-wrap-style:square;v-text-anchor:top" coordsize="89,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" path="m76,105l73,96r,-6l70,85,65,79,63,73,57,70,50,67r-6,l36,67r-5,3l23,73r-2,6l16,85r-3,5l10,96r,9l10,111r3,9l16,126r5,5l23,134r8,3l36,140r8,l50,140r7,-3l63,134r2,-3l70,126r3,-6l73,111r3,-6xm,l10,r,73l10,73r3,-3l18,64r3,-3l26,58r5,l34,55r5,l44,55r8,l60,58r8,6l76,70r5,6l83,85r3,8l89,105r-3,9l83,123r-2,8l76,140r-8,6l60,149r-8,3l44,152r-5,l34,152r-3,l26,149r-5,-3l18,143r-5,-3l10,134r,l10,152,,152,,xe" fillcolor="black" strokeweight="0">
                  <v:path arrowok="t" o:connecttype="custom" o:connectlocs="73,96;70,85;63,73;50,67;36,67;23,73;16,85;10,96;10,111;16,126;23,134;36,140;50,140;63,134;70,126;73,111;0,0;10,73;13,70;21,61;31,58;39,55;52,55;68,64;81,76;86,93;86,114;81,131;68,146;52,152;39,152;31,152;21,146;13,140;10,134;0,152" o:connectangles="0,0,0,0,0,0,0,0,0,0,0,0,0,0,0,0,0,0,0,0,0,0,0,0,0,0,0,0,0,0,0,0,0,0,0,0"/>
                  <o:lock v:ext="edit" verticies="t"/>
                </v:shape>
                <v:shape id="Freeform 409" o:spid="_x0000_s1032" style="position:absolute;left:9347;top:803;width:86;height:97;visibility:visible;mso-wrap-style:square;v-text-anchor:top" coordsize="8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" path="m73,50r,-9l73,35,71,30,66,24,60,18,55,15,50,12r-8,l37,12r-8,3l24,18r-3,6l16,30r-3,5l13,41r-2,9l13,56r,9l16,71r5,5l24,79r5,3l37,85r5,l50,85r5,-3l60,79r6,-3l71,71r2,-6l73,56r,-6xm86,50r,9l84,68r-3,8l76,85r-8,6l60,94r-7,3l42,97r-8,l26,94,19,91,11,85,6,76,3,68,,59,,50,,38,3,30,6,21r5,-6l19,9,26,3,34,r8,l53,r7,3l68,9r8,6l81,21r3,9l86,38r,12xe" fillcolor="black" strokeweight="0">
                  <v:path arrowok="t" o:connecttype="custom" o:connectlocs="73,41;71,30;60,18;50,12;37,12;24,18;16,30;13,41;13,56;16,71;24,79;37,85;50,85;60,79;71,71;73,56;86,50;84,68;76,85;60,94;42,97;26,94;11,85;3,68;0,50;3,30;11,15;26,3;42,0;60,3;76,15;84,30;86,50" o:connectangles="0,0,0,0,0,0,0,0,0,0,0,0,0,0,0,0,0,0,0,0,0,0,0,0,0,0,0,0,0,0,0,0,0"/>
                  <o:lock v:ext="edit" verticies="t"/>
                </v:shape>
                <v:shape id="Freeform 410" o:spid="_x0000_s1033" style="position:absolute;left:9449;top:803;width:63;height:97;visibility:visible;mso-wrap-style:square;v-text-anchor:top" coordsize="6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" path="m50,24l47,21,44,15,39,12r-8,l29,12r-3,l24,15r-3,l18,18r,3l16,24r,3l16,33r2,2l24,38r7,3l44,44r8,3l58,53r5,9l63,71r,5l60,82r-2,6l55,91r-5,3l44,97r-7,l31,97r-7,l13,94,5,88,,79,11,73r2,6l18,82r6,3l31,85r3,l39,85r3,l44,82r3,-3l50,76r,-3l52,71,50,65,47,62,42,59,37,56,24,53r-3,l18,50r-2,l11,47,8,44,5,38,3,35r,-5l3,21,5,15,8,12,13,6,16,3r5,l29,r5,l42,r8,3l55,9r5,9l50,24xe" fillcolor="black" strokeweight="0">
                  <v:path arrowok="t" o:connecttype="custom" o:connectlocs="47,21;39,12;29,12;24,15;18,18;16,24;16,33;24,38;44,44;58,53;63,71;60,82;55,91;44,97;31,97;13,94;0,79;13,79;24,85;34,85;42,85;47,79;50,73;50,65;42,59;24,53;18,50;11,47;5,38;3,30;5,15;13,6;21,3;34,0;50,3;60,18" o:connectangles="0,0,0,0,0,0,0,0,0,0,0,0,0,0,0,0,0,0,0,0,0,0,0,0,0,0,0,0,0,0,0,0,0,0,0,0"/>
                </v:shape>
                <v:shape id="Freeform 411" o:spid="_x0000_s1034" style="position:absolute;left:9527;top:803;width:73;height:97;visibility:visible;mso-wrap-style:square;v-text-anchor:top" coordsize="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" path="m66,24l60,21,55,15,50,12r-5,l37,12r-5,3l26,18r-5,6l19,27r-3,8l13,41r,9l13,56r3,9l19,71r2,5l26,79r6,3l37,85r8,l50,85r5,-3l60,79r6,-6l73,82r-5,6l60,94r-7,3l45,97r-11,l26,94,19,91,11,85,6,76,3,68,,59,,50,,38,3,30,6,21r5,-6l19,9,26,3,34,,45,r8,l60,3r8,6l73,18r-7,6xe" fillcolor="black" strokeweight="0">
                  <v:path arrowok="t" o:connecttype="custom" o:connectlocs="66,24;60,21;55,15;50,12;45,12;37,12;32,15;26,18;21,24;19,27;16,35;13,41;13,50;13,56;16,65;19,71;21,76;26,79;32,82;37,85;45,85;50,85;55,82;60,79;66,73;73,82;68,88;60,94;53,97;45,97;34,97;26,94;19,91;11,85;6,76;3,68;0,59;0,50;0,38;3,30;6,21;11,15;19,9;26,3;34,0;45,0;53,0;60,3;68,9;73,18;66,24" o:connectangles="0,0,0,0,0,0,0,0,0,0,0,0,0,0,0,0,0,0,0,0,0,0,0,0,0,0,0,0,0,0,0,0,0,0,0,0,0,0,0,0,0,0,0,0,0,0,0,0,0,0,0"/>
                </v:shape>
                <v:shape id="Freeform 412" o:spid="_x0000_s1035" style="position:absolute;left:9616;top:748;width:73;height:152;visibility:visible;mso-wrap-style:square;v-text-anchor:top" coordsize="73,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" path="m,l13,r,73l13,73r3,-3l18,67r3,-3l24,61r5,-3l31,55r6,l42,55r8,l58,58r7,6l68,73r3,9l73,90r,62l60,152r,-53l60,90,58,82,55,76,52,70,44,67r-7,l37,67r-6,l29,70r-5,3l21,76r-5,9l13,90r,12l13,152,,152,,xe" fillcolor="black" strokeweight="0">
                  <v:path arrowok="t" o:connecttype="custom" o:connectlocs="0,0;13,0;13,73;13,73;16,70;18,67;21,64;24,61;29,58;31,55;37,55;42,55;50,55;58,58;65,64;68,73;71,82;73,90;73,152;60,152;60,99;60,90;58,82;55,76;52,70;44,67;37,67;37,67;31,67;29,70;24,73;21,76;16,85;13,90;13,102;13,152;0,152;0,0" o:connectangles="0,0,0,0,0,0,0,0,0,0,0,0,0,0,0,0,0,0,0,0,0,0,0,0,0,0,0,0,0,0,0,0,0,0,0,0,0,0"/>
                </v:shape>
                <v:shape id="Freeform 413" o:spid="_x0000_s1036" style="position:absolute;left:9760;top:754;width:114;height:149;visibility:visible;mso-wrap-style:square;v-text-anchor:top" coordsize="114,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" path="m36,76r-5,3l26,82r-3,5l21,90r-3,3l15,99r,3l15,108r,6l15,120r3,5l23,128r3,3l31,134r5,l39,134r5,l49,134r5,-3l57,128r3,-3l65,122r3,-2l70,114,36,76xm62,32r,-9l57,17,52,14r-5,l39,14r-5,6l28,26r,9l28,38r,3l31,46r,3l34,52r2,3l39,58r2,l44,58r3,-3l52,52r2,-3l60,46r2,-5l62,38r,-6xm86,111r28,35l96,146,78,125r-8,9l62,143r-10,3l39,149r-5,l26,146r-8,-3l13,137,7,131,5,125,2,117,,108r2,-6l2,93,5,87r5,-5l13,79r5,-6l23,70r5,-3l23,58,18,52,15,43r,-8l15,26r3,-6l21,14,23,8,28,5,34,2,39,r8,l52,r5,2l62,5r6,3l70,14r3,3l75,26r,6l75,38r-2,5l70,49r-2,6l62,58r-5,3l54,67r-5,3l78,102,94,70r15,l86,111xe" fillcolor="black" strokeweight="0">
                  <v:path arrowok="t" o:connecttype="custom" o:connectlocs="31,79;23,87;18,93;15,102;15,114;18,125;26,131;36,134;44,134;54,131;60,125;68,120;36,76;62,23;52,14;39,14;28,26;28,38;31,46;34,52;39,58;44,58;52,52;60,46;62,38;86,111;96,146;70,134;52,146;34,149;18,143;7,131;2,117;2,102;5,87;13,79;23,70;23,58;15,43;15,26;21,14;28,5;39,0;52,0;62,5;70,14;75,26;75,38;70,49;62,58;54,67;78,102;109,70" o:connectangles="0,0,0,0,0,0,0,0,0,0,0,0,0,0,0,0,0,0,0,0,0,0,0,0,0,0,0,0,0,0,0,0,0,0,0,0,0,0,0,0,0,0,0,0,0,0,0,0,0,0,0,0,0"/>
                  <o:lock v:ext="edit" verticies="t"/>
                </v:shape>
                <v:shape id="Freeform 415" o:spid="_x0000_s1037" style="position:absolute;left:10057;top:803;width:71;height:97;visibility:visible;mso-wrap-style:square;v-text-anchor:top" coordsize="7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" path="m50,50r-5,l39,50r-5,l26,53r-5,3l16,59r-3,3l13,71r,2l13,76r3,3l18,82r3,3l24,85r5,l31,85r6,l42,85r5,-3l50,76r2,-3l55,68r3,-6l58,56r,-6l50,50xm58,38r,-3l55,27,52,21,50,15,42,12r-5,l26,12r-8,6l11,24,3,15,11,9,18,3,26,,39,r6,l50,3r5,3l60,9r3,3l65,18r3,9l68,33r,40l68,79r,6l71,91r,6l58,97r,-6l58,88r,-3l58,79r,l52,88r-7,6l37,97r-8,l21,97r-3,l13,94,8,91,5,88,3,82,,76,,71,,62,5,53r6,-6l18,44r8,-3l34,38r8,l50,38r8,xe" fillcolor="black" strokeweight="0">
                  <v:path arrowok="t" o:connecttype="custom" o:connectlocs="45,50;34,50;21,56;13,62;13,73;16,79;21,85;29,85;37,85;47,82;52,73;58,62;58,50;58,38;55,27;50,15;37,12;18,18;3,15;18,3;39,0;50,3;60,9;65,18;68,33;68,79;71,91;58,97;58,88;58,79;52,88;37,97;21,97;13,94;5,88;0,76;0,62;11,47;26,41;42,38;58,38" o:connectangles="0,0,0,0,0,0,0,0,0,0,0,0,0,0,0,0,0,0,0,0,0,0,0,0,0,0,0,0,0,0,0,0,0,0,0,0,0,0,0,0,0"/>
                  <o:lock v:ext="edit" verticies="t"/>
                </v:shape>
                <v:shape id="Freeform 416" o:spid="_x0000_s1038" style="position:absolute;left:10141;top:803;width:47;height:97;visibility:visible;mso-wrap-style:square;v-text-anchor:top" coordsize="4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" path="m,33l,27,,18,,12,,3r10,l10,21r,l13,15r2,-3l18,9,21,6,23,3r5,l34,r5,l41,r6,l44,15r-3,l36,12r-5,3l26,15r-5,6l18,24r-3,6l13,33r,5l13,44r,53l,97,,33xe" fillcolor="black" strokeweight="0">
                  <v:path arrowok="t" o:connecttype="custom" o:connectlocs="0,33;0,27;0,18;0,12;0,3;10,3;10,21;10,21;13,15;15,12;18,9;21,6;23,3;28,3;34,0;39,0;41,0;47,0;44,15;41,15;36,12;31,15;26,15;21,21;18,24;15,30;13,33;13,38;13,44;13,97;0,97;0,33" o:connectangles="0,0,0,0,0,0,0,0,0,0,0,0,0,0,0,0,0,0,0,0,0,0,0,0,0,0,0,0,0,0,0,0"/>
                </v:shape>
                <v:shape id="Freeform 417" o:spid="_x0000_s1039" style="position:absolute;left:10188;top:780;width:54;height:120;visibility:visible;mso-wrap-style:square;v-text-anchor:top" coordsize="5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" path="m54,38r-26,l28,94r3,2l31,102r,3l34,105r,3l36,108r3,l41,108r3,l47,108r5,l54,105r,12l47,120r-8,l34,120r-3,l28,120r-2,-3l23,114r-2,-6l18,102r,-6l18,38,,38,,26r18,l18,,28,r,26l54,26r,12xe" fillcolor="black" strokeweight="0">
                  <v:path arrowok="t" o:connecttype="custom" o:connectlocs="54,38;28,38;28,94;31,96;31,102;31,105;34,105;34,108;36,108;39,108;41,108;44,108;47,108;52,108;54,105;54,117;47,120;39,120;34,120;31,120;28,120;26,117;23,114;21,108;18,102;18,96;18,38;0,38;0,26;18,26;18,0;28,0;28,26;54,26;54,38" o:connectangles="0,0,0,0,0,0,0,0,0,0,0,0,0,0,0,0,0,0,0,0,0,0,0,0,0,0,0,0,0,0,0,0,0,0,0"/>
                </v:shape>
                <v:shape id="Freeform 418" o:spid="_x0000_s1040" style="position:absolute;left:10256;top:803;width:73;height:97;visibility:visible;mso-wrap-style:square;v-text-anchor:top" coordsize="7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" path="m13,3r,3l13,9r,6l13,18r,l15,15r3,-3l20,9,26,6,28,3,33,r3,l41,,52,r8,3l65,9r5,9l73,27r,8l73,97r-13,l60,44r,-9l60,27,57,21,52,15,47,12r-8,l36,12r-3,l28,15r-2,3l20,21r-2,9l15,35,13,47r,50l2,97,2,24r,-6l2,15,2,9,,3r13,xe" fillcolor="black" strokeweight="0">
                  <v:path arrowok="t" o:connecttype="custom" o:connectlocs="13,3;13,6;13,9;13,15;13,18;13,18;15,15;18,12;20,9;26,6;28,3;33,0;36,0;41,0;52,0;60,3;65,9;70,18;73,27;73,35;73,97;60,97;60,44;60,35;60,27;57,21;52,15;47,12;39,12;36,12;33,12;28,15;26,18;20,21;18,30;15,35;13,47;13,97;2,97;2,24;2,18;2,15;2,9;0,3;13,3" o:connectangles="0,0,0,0,0,0,0,0,0,0,0,0,0,0,0,0,0,0,0,0,0,0,0,0,0,0,0,0,0,0,0,0,0,0,0,0,0,0,0,0,0,0,0,0,0"/>
                </v:shape>
                <v:shape id="Freeform 419" o:spid="_x0000_s1041" style="position:absolute;left:10352;top:803;width:81;height:97;visibility:visible;mso-wrap-style:square;v-text-anchor:top" coordsize="8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" path="m68,41r,-8l65,27,63,21,55,15,50,12r-8,l37,12r-6,3l26,18r-5,3l18,27r-2,3l13,35r,6l68,41xm13,53r,6l16,65r2,6l21,76r5,3l31,82r6,3l42,85r10,l60,82r5,-6l71,71r7,8l71,88r-8,6l52,97r-10,l34,97,26,94,18,91,13,85,8,76,3,68,,59,,50,,38,3,30,8,21r5,-6l18,9,26,3,34,r8,l50,r8,3l65,9r6,6l76,21r2,9l81,38r,9l81,53r-68,xe" fillcolor="black" strokeweight="0">
                  <v:path arrowok="t" o:connecttype="custom" o:connectlocs="68,41;68,33;65,27;63,21;55,15;50,12;42,12;37,12;31,15;26,18;21,21;18,27;16,30;13,35;13,41;68,41;13,53;13,59;16,65;18,71;21,76;26,79;31,82;37,85;42,85;52,85;60,82;65,76;71,71;78,79;71,88;63,94;52,97;42,97;34,97;26,94;18,91;13,85;8,76;3,68;0,59;0,50;0,38;3,30;8,21;13,15;18,9;26,3;34,0;42,0;50,0;58,3;65,9;71,15;76,21;78,30;81,38;81,47;81,53;13,53" o:connectangles="0,0,0,0,0,0,0,0,0,0,0,0,0,0,0,0,0,0,0,0,0,0,0,0,0,0,0,0,0,0,0,0,0,0,0,0,0,0,0,0,0,0,0,0,0,0,0,0,0,0,0,0,0,0,0,0,0,0,0,0"/>
                  <o:lock v:ext="edit" verticies="t"/>
                </v:shape>
                <v:shape id="Freeform 420" o:spid="_x0000_s1042" style="position:absolute;left:10456;top:803;width:47;height:97;visibility:visible;mso-wrap-style:square;v-text-anchor:top" coordsize="4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" path="m,33l,27,,18,,12,,3r11,l11,21r,l14,15r,-3l16,9,21,6,24,3r5,l32,r5,l42,r5,l45,15r-3,l37,12r-5,3l27,15r-6,6l19,24r-3,6l14,33r-3,5l11,44r,53l,97,,33xe" fillcolor="black" strokeweight="0">
                  <v:path arrowok="t" o:connecttype="custom" o:connectlocs="0,33;0,27;0,18;0,12;0,3;11,3;11,21;11,21;14,15;14,12;16,9;21,6;24,3;29,3;32,0;37,0;42,0;47,0;45,15;42,15;37,12;32,15;27,15;21,21;19,24;16,30;14,33;11,38;11,44;11,97;0,97;0,33" o:connectangles="0,0,0,0,0,0,0,0,0,0,0,0,0,0,0,0,0,0,0,0,0,0,0,0,0,0,0,0,0,0,0,0"/>
                </v:shape>
                <v:rect id="Rectangle 421" o:spid="_x0000_s1043" style="position:absolute;left:10188;top:80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" strokecolor="white" strokeweight="0"/>
                <v:rect id="Rectangle 422" o:spid="_x0000_s1044" style="position:absolute;left:10188;top:806;width:13;height: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" filled="f" strokecolor="white" strokeweight=".5pt"/>
              </v:group>
            </w:pict>
          </mc:Fallback>
        </mc:AlternateContent>
      </w:r>
      <w:r w:rsidR="005847A2">
        <w:t>Bosch &amp; Partner GmbH</w:t>
      </w:r>
    </w:p>
    <w:p w14:paraId="40D2D4DA" w14:textId="77777777" w:rsidR="005847A2" w:rsidRDefault="005847A2" w:rsidP="00E403D0">
      <w:pPr>
        <w:spacing w:after="0" w:line="336" w:lineRule="exact"/>
      </w:pPr>
      <w:r>
        <w:t>Jörg Borkenhagen</w:t>
      </w:r>
    </w:p>
    <w:p w14:paraId="733C7866" w14:textId="77777777" w:rsidR="005847A2" w:rsidRPr="00E403D0" w:rsidRDefault="005847A2" w:rsidP="00E403D0">
      <w:pPr>
        <w:spacing w:after="0" w:line="336" w:lineRule="exact"/>
      </w:pPr>
      <w:r w:rsidRPr="00E403D0">
        <w:t>Sonja Pieck</w:t>
      </w:r>
    </w:p>
    <w:p w14:paraId="71E3CCA6" w14:textId="77777777" w:rsidR="00E403D0" w:rsidRDefault="005847A2" w:rsidP="005847A2">
      <w:pPr>
        <w:spacing w:after="0" w:line="336" w:lineRule="exact"/>
      </w:pPr>
      <w:r>
        <w:t>Kirchhofstr. 2c</w:t>
      </w:r>
    </w:p>
    <w:p w14:paraId="4B2EF636" w14:textId="77777777" w:rsidR="005847A2" w:rsidRDefault="005847A2" w:rsidP="005847A2">
      <w:pPr>
        <w:spacing w:after="0" w:line="336" w:lineRule="exact"/>
      </w:pPr>
      <w:r>
        <w:t>44623 Herne</w:t>
      </w:r>
    </w:p>
    <w:p w14:paraId="63A863D6" w14:textId="54910A1B" w:rsidR="005847A2" w:rsidRPr="00EA3AEA" w:rsidRDefault="005847A2" w:rsidP="005847A2">
      <w:pPr>
        <w:spacing w:after="0" w:line="336" w:lineRule="exact"/>
      </w:pPr>
      <w:r w:rsidRPr="00EA3AEA">
        <w:t xml:space="preserve">Tel.: </w:t>
      </w:r>
      <w:r w:rsidR="00F67DC8">
        <w:t>0</w:t>
      </w:r>
      <w:r w:rsidRPr="005847A2">
        <w:t>2323 / 946290</w:t>
      </w:r>
    </w:p>
    <w:p w14:paraId="4E0AEA00" w14:textId="77777777" w:rsidR="00E403D0" w:rsidRDefault="00E403D0" w:rsidP="005847A2">
      <w:pPr>
        <w:spacing w:after="0" w:line="336" w:lineRule="exact"/>
      </w:pPr>
      <w:r w:rsidRPr="00E403D0">
        <w:t xml:space="preserve">bueroherne@boschpartner.de </w:t>
      </w:r>
    </w:p>
    <w:p w14:paraId="13BFD300" w14:textId="77777777" w:rsidR="005847A2" w:rsidRPr="00832316" w:rsidRDefault="0097103D" w:rsidP="005847A2">
      <w:pPr>
        <w:spacing w:after="0" w:line="336" w:lineRule="exact"/>
        <w:rPr>
          <w:color w:val="0D59FF"/>
        </w:rPr>
      </w:pPr>
      <w:hyperlink r:id="rId11" w:history="1">
        <w:r w:rsidR="00E403D0">
          <w:rPr>
            <w:rStyle w:val="Hyperlink"/>
          </w:rPr>
          <w:t>www.boschpartner.de</w:t>
        </w:r>
      </w:hyperlink>
      <w:r w:rsidR="00E403D0">
        <w:t xml:space="preserve"> </w:t>
      </w:r>
    </w:p>
    <w:p w14:paraId="410E680A" w14:textId="77777777" w:rsidR="005847A2" w:rsidRPr="00891EA9" w:rsidRDefault="005847A2" w:rsidP="005847A2">
      <w:pPr>
        <w:spacing w:after="0" w:line="336" w:lineRule="exact"/>
        <w:rPr>
          <w:color w:val="0D59FF"/>
        </w:rPr>
      </w:pPr>
    </w:p>
    <w:p w14:paraId="60BA1495" w14:textId="77777777" w:rsidR="005847A2" w:rsidRPr="00EA3AEA" w:rsidRDefault="005847A2" w:rsidP="005847A2">
      <w:pPr>
        <w:spacing w:after="0" w:line="336" w:lineRule="exact"/>
      </w:pPr>
    </w:p>
    <w:p w14:paraId="5DB486DF" w14:textId="2B1CAAC7" w:rsidR="005847A2" w:rsidRDefault="005847A2" w:rsidP="00E403D0">
      <w:pPr>
        <w:spacing w:after="0" w:line="336" w:lineRule="exact"/>
      </w:pPr>
      <w:r w:rsidRPr="00EA3AEA">
        <w:t>Ko</w:t>
      </w:r>
      <w:r>
        <w:t xml:space="preserve">blenz, </w:t>
      </w:r>
      <w:r w:rsidR="005A5562">
        <w:t>September</w:t>
      </w:r>
      <w:r w:rsidR="001D3E71">
        <w:t xml:space="preserve"> </w:t>
      </w:r>
      <w:r>
        <w:t>202</w:t>
      </w:r>
      <w:r w:rsidR="001D3E71">
        <w:t>4</w:t>
      </w:r>
    </w:p>
    <w:p w14:paraId="71A704AE" w14:textId="77777777" w:rsidR="005847A2" w:rsidRPr="008F5573" w:rsidRDefault="005847A2">
      <w:pPr>
        <w:pStyle w:val="Textkrper"/>
        <w:sectPr w:rsidR="005847A2" w:rsidRPr="008F5573">
          <w:headerReference w:type="even" r:id="rId12"/>
          <w:headerReference w:type="default" r:id="rId13"/>
          <w:footerReference w:type="even" r:id="rId14"/>
          <w:footerReference w:type="default" r:id="rId15"/>
          <w:headerReference w:type="first" r:id="rId16"/>
          <w:pgSz w:w="11906" w:h="16838" w:code="9"/>
          <w:pgMar w:top="1985" w:right="1418" w:bottom="1418" w:left="1418" w:header="709" w:footer="851" w:gutter="0"/>
          <w:cols w:space="708"/>
          <w:docGrid w:linePitch="360"/>
        </w:sectPr>
      </w:pPr>
    </w:p>
    <w:bookmarkEnd w:id="0"/>
    <w:p w14:paraId="2F6B8817" w14:textId="77777777" w:rsidR="00E90A0F" w:rsidRDefault="00E90A0F">
      <w:pPr>
        <w:pStyle w:val="Verzeichnisberschrift1"/>
      </w:pPr>
      <w:r>
        <w:lastRenderedPageBreak/>
        <w:t>Inhaltsverzeichnis</w:t>
      </w:r>
    </w:p>
    <w:p w14:paraId="4B509E04" w14:textId="77777777" w:rsidR="00442A8B" w:rsidRPr="003A2484" w:rsidRDefault="00442A8B" w:rsidP="00284A06">
      <w:pPr>
        <w:pStyle w:val="Verzeichnis3"/>
      </w:pPr>
      <w:r>
        <w:rPr>
          <w:b/>
        </w:rPr>
        <w:tab/>
      </w:r>
      <w:r>
        <w:rPr>
          <w:b/>
        </w:rPr>
        <w:tab/>
      </w:r>
      <w:r w:rsidRPr="003A2484">
        <w:t>Seite</w:t>
      </w:r>
    </w:p>
    <w:p w14:paraId="399096AF" w14:textId="5E103929" w:rsidR="00284A06" w:rsidRDefault="00E90A0F" w:rsidP="004368A2">
      <w:pPr>
        <w:pStyle w:val="Verzeichnis3"/>
        <w:rPr>
          <w:rFonts w:asciiTheme="minorHAnsi" w:eastAsiaTheme="minorEastAsia" w:hAnsiTheme="minorHAnsi" w:cstheme="minorBidi"/>
        </w:rPr>
      </w:pPr>
      <w:r>
        <w:fldChar w:fldCharType="begin"/>
      </w:r>
      <w:r>
        <w:instrText xml:space="preserve"> TOC \o "3-5" \h \z \t "Überschrift 1;1;Überschrift 2;2;Verzeichnisüberschrift 2;4" </w:instrText>
      </w:r>
      <w:r>
        <w:fldChar w:fldCharType="separate"/>
      </w:r>
      <w:hyperlink w:anchor="_Toc143587989" w:history="1">
        <w:r w:rsidR="00284A06" w:rsidRPr="002903DB">
          <w:rPr>
            <w:rStyle w:val="Hyperlink"/>
          </w:rPr>
          <w:t>Vorwort</w:t>
        </w:r>
        <w:r w:rsidR="00284A06">
          <w:rPr>
            <w:webHidden/>
          </w:rPr>
          <w:tab/>
          <w:t xml:space="preserve"> </w:t>
        </w:r>
        <w:r w:rsidR="00284A06">
          <w:rPr>
            <w:webHidden/>
          </w:rPr>
          <w:tab/>
        </w:r>
        <w:r w:rsidR="00284A06">
          <w:rPr>
            <w:webHidden/>
          </w:rPr>
          <w:fldChar w:fldCharType="begin"/>
        </w:r>
        <w:r w:rsidR="00284A06">
          <w:rPr>
            <w:webHidden/>
          </w:rPr>
          <w:instrText xml:space="preserve"> PAGEREF _Toc143587989 \h </w:instrText>
        </w:r>
        <w:r w:rsidR="00284A06">
          <w:rPr>
            <w:webHidden/>
          </w:rPr>
        </w:r>
        <w:r w:rsidR="00284A06">
          <w:rPr>
            <w:webHidden/>
          </w:rPr>
          <w:fldChar w:fldCharType="separate"/>
        </w:r>
        <w:r w:rsidR="00E24AB8">
          <w:rPr>
            <w:webHidden/>
          </w:rPr>
          <w:t>1</w:t>
        </w:r>
        <w:r w:rsidR="00284A06">
          <w:rPr>
            <w:webHidden/>
          </w:rPr>
          <w:fldChar w:fldCharType="end"/>
        </w:r>
      </w:hyperlink>
    </w:p>
    <w:p w14:paraId="7AF17AA2" w14:textId="28588C38" w:rsidR="00284A06" w:rsidRDefault="0097103D" w:rsidP="00EA43C2">
      <w:pPr>
        <w:pStyle w:val="Verzeichnis1"/>
        <w:rPr>
          <w:rFonts w:asciiTheme="minorHAnsi" w:eastAsiaTheme="minorEastAsia" w:hAnsiTheme="minorHAnsi" w:cstheme="minorBidi"/>
          <w:szCs w:val="22"/>
        </w:rPr>
      </w:pPr>
      <w:hyperlink w:anchor="_Toc143587990" w:history="1">
        <w:r w:rsidR="00284A06" w:rsidRPr="002903DB">
          <w:rPr>
            <w:rStyle w:val="Hyperlink"/>
          </w:rPr>
          <w:t>Teil I</w:t>
        </w:r>
        <w:r w:rsidR="00284A06">
          <w:rPr>
            <w:rFonts w:asciiTheme="minorHAnsi" w:eastAsiaTheme="minorEastAsia" w:hAnsiTheme="minorHAnsi" w:cstheme="minorBidi"/>
            <w:szCs w:val="22"/>
          </w:rPr>
          <w:tab/>
        </w:r>
        <w:r w:rsidR="00284A06" w:rsidRPr="002903DB">
          <w:rPr>
            <w:rStyle w:val="Hyperlink"/>
          </w:rPr>
          <w:t>Anwendungshilfe</w:t>
        </w:r>
        <w:r w:rsidR="00284A06">
          <w:rPr>
            <w:webHidden/>
          </w:rPr>
          <w:tab/>
        </w:r>
        <w:r w:rsidR="00284A06">
          <w:rPr>
            <w:webHidden/>
          </w:rPr>
          <w:fldChar w:fldCharType="begin"/>
        </w:r>
        <w:r w:rsidR="00284A06">
          <w:rPr>
            <w:webHidden/>
          </w:rPr>
          <w:instrText xml:space="preserve"> PAGEREF _Toc143587990 \h </w:instrText>
        </w:r>
        <w:r w:rsidR="00284A06">
          <w:rPr>
            <w:webHidden/>
          </w:rPr>
        </w:r>
        <w:r w:rsidR="00284A06">
          <w:rPr>
            <w:webHidden/>
          </w:rPr>
          <w:fldChar w:fldCharType="separate"/>
        </w:r>
        <w:r w:rsidR="00E24AB8">
          <w:rPr>
            <w:webHidden/>
          </w:rPr>
          <w:t>3</w:t>
        </w:r>
        <w:r w:rsidR="00284A06">
          <w:rPr>
            <w:webHidden/>
          </w:rPr>
          <w:fldChar w:fldCharType="end"/>
        </w:r>
      </w:hyperlink>
    </w:p>
    <w:p w14:paraId="1CFA887F" w14:textId="17B3A7D7" w:rsidR="00284A06" w:rsidRDefault="0097103D" w:rsidP="00A2401F">
      <w:pPr>
        <w:pStyle w:val="Verzeichnis2"/>
        <w:rPr>
          <w:rFonts w:asciiTheme="minorHAnsi" w:eastAsiaTheme="minorEastAsia" w:hAnsiTheme="minorHAnsi" w:cstheme="minorBidi"/>
        </w:rPr>
      </w:pPr>
      <w:hyperlink w:anchor="_Toc143587991" w:history="1">
        <w:r w:rsidR="00284A06" w:rsidRPr="002903DB">
          <w:rPr>
            <w:rStyle w:val="Hyperlink"/>
          </w:rPr>
          <w:t>1.</w:t>
        </w:r>
        <w:r w:rsidR="00284A06">
          <w:rPr>
            <w:rFonts w:asciiTheme="minorHAnsi" w:eastAsiaTheme="minorEastAsia" w:hAnsiTheme="minorHAnsi" w:cstheme="minorBidi"/>
          </w:rPr>
          <w:tab/>
        </w:r>
        <w:r w:rsidR="00284A06" w:rsidRPr="002903DB">
          <w:rPr>
            <w:rStyle w:val="Hyperlink"/>
          </w:rPr>
          <w:t>Einleitung</w:t>
        </w:r>
        <w:r w:rsidR="00284A06">
          <w:rPr>
            <w:webHidden/>
          </w:rPr>
          <w:tab/>
        </w:r>
        <w:r w:rsidR="00284A06">
          <w:rPr>
            <w:webHidden/>
          </w:rPr>
          <w:fldChar w:fldCharType="begin"/>
        </w:r>
        <w:r w:rsidR="00284A06">
          <w:rPr>
            <w:webHidden/>
          </w:rPr>
          <w:instrText xml:space="preserve"> PAGEREF _Toc143587991 \h </w:instrText>
        </w:r>
        <w:r w:rsidR="00284A06">
          <w:rPr>
            <w:webHidden/>
          </w:rPr>
        </w:r>
        <w:r w:rsidR="00284A06">
          <w:rPr>
            <w:webHidden/>
          </w:rPr>
          <w:fldChar w:fldCharType="separate"/>
        </w:r>
        <w:r w:rsidR="00E24AB8">
          <w:rPr>
            <w:webHidden/>
          </w:rPr>
          <w:t>3</w:t>
        </w:r>
        <w:r w:rsidR="00284A06">
          <w:rPr>
            <w:webHidden/>
          </w:rPr>
          <w:fldChar w:fldCharType="end"/>
        </w:r>
      </w:hyperlink>
    </w:p>
    <w:p w14:paraId="52533C7D" w14:textId="7BB2AF2E" w:rsidR="00284A06" w:rsidRDefault="0097103D" w:rsidP="004368A2">
      <w:pPr>
        <w:pStyle w:val="Verzeichnis3"/>
        <w:rPr>
          <w:rFonts w:asciiTheme="minorHAnsi" w:eastAsiaTheme="minorEastAsia" w:hAnsiTheme="minorHAnsi" w:cstheme="minorBidi"/>
        </w:rPr>
      </w:pPr>
      <w:hyperlink w:anchor="_Toc143587992" w:history="1">
        <w:r w:rsidR="00284A06" w:rsidRPr="002903DB">
          <w:rPr>
            <w:rStyle w:val="Hyperlink"/>
          </w:rPr>
          <w:t>1.1.</w:t>
        </w:r>
        <w:r w:rsidR="00284A06">
          <w:rPr>
            <w:rFonts w:asciiTheme="minorHAnsi" w:eastAsiaTheme="minorEastAsia" w:hAnsiTheme="minorHAnsi" w:cstheme="minorBidi"/>
          </w:rPr>
          <w:tab/>
        </w:r>
        <w:r w:rsidR="00284A06" w:rsidRPr="002903DB">
          <w:rPr>
            <w:rStyle w:val="Hyperlink"/>
          </w:rPr>
          <w:t>Aufgabenstellung und Beschreibung des Vorhabens</w:t>
        </w:r>
        <w:r w:rsidR="00284A06">
          <w:rPr>
            <w:webHidden/>
          </w:rPr>
          <w:tab/>
        </w:r>
        <w:r w:rsidR="00284A06">
          <w:rPr>
            <w:webHidden/>
          </w:rPr>
          <w:fldChar w:fldCharType="begin"/>
        </w:r>
        <w:r w:rsidR="00284A06">
          <w:rPr>
            <w:webHidden/>
          </w:rPr>
          <w:instrText xml:space="preserve"> PAGEREF _Toc143587992 \h </w:instrText>
        </w:r>
        <w:r w:rsidR="00284A06">
          <w:rPr>
            <w:webHidden/>
          </w:rPr>
        </w:r>
        <w:r w:rsidR="00284A06">
          <w:rPr>
            <w:webHidden/>
          </w:rPr>
          <w:fldChar w:fldCharType="separate"/>
        </w:r>
        <w:r w:rsidR="00E24AB8">
          <w:rPr>
            <w:webHidden/>
          </w:rPr>
          <w:t>5</w:t>
        </w:r>
        <w:r w:rsidR="00284A06">
          <w:rPr>
            <w:webHidden/>
          </w:rPr>
          <w:fldChar w:fldCharType="end"/>
        </w:r>
      </w:hyperlink>
    </w:p>
    <w:p w14:paraId="5E4464C5" w14:textId="7D8A02BD" w:rsidR="00284A06" w:rsidRDefault="0097103D" w:rsidP="004368A2">
      <w:pPr>
        <w:pStyle w:val="Verzeichnis3"/>
        <w:rPr>
          <w:rFonts w:asciiTheme="minorHAnsi" w:eastAsiaTheme="minorEastAsia" w:hAnsiTheme="minorHAnsi" w:cstheme="minorBidi"/>
        </w:rPr>
      </w:pPr>
      <w:hyperlink w:anchor="_Toc143587993" w:history="1">
        <w:r w:rsidR="00284A06" w:rsidRPr="002903DB">
          <w:rPr>
            <w:rStyle w:val="Hyperlink"/>
          </w:rPr>
          <w:t>1.2.</w:t>
        </w:r>
        <w:r w:rsidR="00284A06">
          <w:rPr>
            <w:rFonts w:asciiTheme="minorHAnsi" w:eastAsiaTheme="minorEastAsia" w:hAnsiTheme="minorHAnsi" w:cstheme="minorBidi"/>
          </w:rPr>
          <w:tab/>
        </w:r>
        <w:r w:rsidR="00284A06" w:rsidRPr="002903DB">
          <w:rPr>
            <w:rStyle w:val="Hyperlink"/>
          </w:rPr>
          <w:t>Grundlagen und methodischer Rahmen</w:t>
        </w:r>
        <w:r w:rsidR="00284A06">
          <w:rPr>
            <w:webHidden/>
          </w:rPr>
          <w:tab/>
        </w:r>
        <w:r w:rsidR="00284A06">
          <w:rPr>
            <w:webHidden/>
          </w:rPr>
          <w:fldChar w:fldCharType="begin"/>
        </w:r>
        <w:r w:rsidR="00284A06">
          <w:rPr>
            <w:webHidden/>
          </w:rPr>
          <w:instrText xml:space="preserve"> PAGEREF _Toc143587993 \h </w:instrText>
        </w:r>
        <w:r w:rsidR="00284A06">
          <w:rPr>
            <w:webHidden/>
          </w:rPr>
        </w:r>
        <w:r w:rsidR="00284A06">
          <w:rPr>
            <w:webHidden/>
          </w:rPr>
          <w:fldChar w:fldCharType="separate"/>
        </w:r>
        <w:r w:rsidR="00E24AB8">
          <w:rPr>
            <w:webHidden/>
          </w:rPr>
          <w:t>5</w:t>
        </w:r>
        <w:r w:rsidR="00284A06">
          <w:rPr>
            <w:webHidden/>
          </w:rPr>
          <w:fldChar w:fldCharType="end"/>
        </w:r>
      </w:hyperlink>
    </w:p>
    <w:p w14:paraId="00DABFD9" w14:textId="0D943313" w:rsidR="00284A06" w:rsidRDefault="0097103D" w:rsidP="00A2401F">
      <w:pPr>
        <w:pStyle w:val="Verzeichnis2"/>
        <w:rPr>
          <w:rFonts w:asciiTheme="minorHAnsi" w:eastAsiaTheme="minorEastAsia" w:hAnsiTheme="minorHAnsi" w:cstheme="minorBidi"/>
        </w:rPr>
      </w:pPr>
      <w:hyperlink w:anchor="_Toc143587994" w:history="1">
        <w:r w:rsidR="00284A06" w:rsidRPr="002903DB">
          <w:rPr>
            <w:rStyle w:val="Hyperlink"/>
          </w:rPr>
          <w:t>2.</w:t>
        </w:r>
        <w:r w:rsidR="00284A06">
          <w:rPr>
            <w:rFonts w:asciiTheme="minorHAnsi" w:eastAsiaTheme="minorEastAsia" w:hAnsiTheme="minorHAnsi" w:cstheme="minorBidi"/>
          </w:rPr>
          <w:tab/>
        </w:r>
        <w:r w:rsidR="00284A06" w:rsidRPr="002903DB">
          <w:rPr>
            <w:rStyle w:val="Hyperlink"/>
          </w:rPr>
          <w:t>Planungsraumanalyse</w:t>
        </w:r>
        <w:r w:rsidR="00284A06">
          <w:rPr>
            <w:webHidden/>
          </w:rPr>
          <w:tab/>
        </w:r>
        <w:r w:rsidR="00284A06">
          <w:rPr>
            <w:webHidden/>
          </w:rPr>
          <w:fldChar w:fldCharType="begin"/>
        </w:r>
        <w:r w:rsidR="00284A06">
          <w:rPr>
            <w:webHidden/>
          </w:rPr>
          <w:instrText xml:space="preserve"> PAGEREF _Toc143587994 \h </w:instrText>
        </w:r>
        <w:r w:rsidR="00284A06">
          <w:rPr>
            <w:webHidden/>
          </w:rPr>
        </w:r>
        <w:r w:rsidR="00284A06">
          <w:rPr>
            <w:webHidden/>
          </w:rPr>
          <w:fldChar w:fldCharType="separate"/>
        </w:r>
        <w:r w:rsidR="00E24AB8">
          <w:rPr>
            <w:webHidden/>
          </w:rPr>
          <w:t>7</w:t>
        </w:r>
        <w:r w:rsidR="00284A06">
          <w:rPr>
            <w:webHidden/>
          </w:rPr>
          <w:fldChar w:fldCharType="end"/>
        </w:r>
      </w:hyperlink>
    </w:p>
    <w:p w14:paraId="62FE98FC" w14:textId="5DF3E8C3" w:rsidR="00284A06" w:rsidRDefault="0097103D" w:rsidP="004368A2">
      <w:pPr>
        <w:pStyle w:val="Verzeichnis3"/>
        <w:rPr>
          <w:rFonts w:asciiTheme="minorHAnsi" w:eastAsiaTheme="minorEastAsia" w:hAnsiTheme="minorHAnsi" w:cstheme="minorBidi"/>
        </w:rPr>
      </w:pPr>
      <w:hyperlink w:anchor="_Toc143587995" w:history="1">
        <w:r w:rsidR="00284A06" w:rsidRPr="002903DB">
          <w:rPr>
            <w:rStyle w:val="Hyperlink"/>
          </w:rPr>
          <w:t>2.1.</w:t>
        </w:r>
        <w:r w:rsidR="00284A06">
          <w:rPr>
            <w:rFonts w:asciiTheme="minorHAnsi" w:eastAsiaTheme="minorEastAsia" w:hAnsiTheme="minorHAnsi" w:cstheme="minorBidi"/>
          </w:rPr>
          <w:tab/>
        </w:r>
        <w:r w:rsidR="00284A06" w:rsidRPr="002903DB">
          <w:rPr>
            <w:rStyle w:val="Hyperlink"/>
          </w:rPr>
          <w:t>Untersuchungsraum / Planungsgebiet</w:t>
        </w:r>
        <w:r w:rsidR="00284A06">
          <w:rPr>
            <w:webHidden/>
          </w:rPr>
          <w:tab/>
        </w:r>
        <w:r w:rsidR="00284A06">
          <w:rPr>
            <w:webHidden/>
          </w:rPr>
          <w:fldChar w:fldCharType="begin"/>
        </w:r>
        <w:r w:rsidR="00284A06">
          <w:rPr>
            <w:webHidden/>
          </w:rPr>
          <w:instrText xml:space="preserve"> PAGEREF _Toc143587995 \h </w:instrText>
        </w:r>
        <w:r w:rsidR="00284A06">
          <w:rPr>
            <w:webHidden/>
          </w:rPr>
        </w:r>
        <w:r w:rsidR="00284A06">
          <w:rPr>
            <w:webHidden/>
          </w:rPr>
          <w:fldChar w:fldCharType="separate"/>
        </w:r>
        <w:r w:rsidR="00E24AB8">
          <w:rPr>
            <w:webHidden/>
          </w:rPr>
          <w:t>9</w:t>
        </w:r>
        <w:r w:rsidR="00284A06">
          <w:rPr>
            <w:webHidden/>
          </w:rPr>
          <w:fldChar w:fldCharType="end"/>
        </w:r>
      </w:hyperlink>
    </w:p>
    <w:p w14:paraId="5C3FDB61" w14:textId="2ACFC9C0" w:rsidR="00284A06" w:rsidRDefault="0097103D" w:rsidP="004368A2">
      <w:pPr>
        <w:pStyle w:val="Verzeichnis3"/>
        <w:rPr>
          <w:rFonts w:asciiTheme="minorHAnsi" w:eastAsiaTheme="minorEastAsia" w:hAnsiTheme="minorHAnsi" w:cstheme="minorBidi"/>
        </w:rPr>
      </w:pPr>
      <w:hyperlink w:anchor="_Toc143587996" w:history="1">
        <w:r w:rsidR="00284A06" w:rsidRPr="002903DB">
          <w:rPr>
            <w:rStyle w:val="Hyperlink"/>
          </w:rPr>
          <w:t>2.2.</w:t>
        </w:r>
        <w:r w:rsidR="00284A06">
          <w:rPr>
            <w:rFonts w:asciiTheme="minorHAnsi" w:eastAsiaTheme="minorEastAsia" w:hAnsiTheme="minorHAnsi" w:cstheme="minorBidi"/>
          </w:rPr>
          <w:tab/>
        </w:r>
        <w:r w:rsidR="00284A06" w:rsidRPr="002903DB">
          <w:rPr>
            <w:rStyle w:val="Hyperlink"/>
          </w:rPr>
          <w:t>Planungsrelevante Schutzgutfunktionen</w:t>
        </w:r>
        <w:r w:rsidR="00284A06">
          <w:rPr>
            <w:webHidden/>
          </w:rPr>
          <w:tab/>
        </w:r>
        <w:r w:rsidR="00284A06">
          <w:rPr>
            <w:webHidden/>
          </w:rPr>
          <w:fldChar w:fldCharType="begin"/>
        </w:r>
        <w:r w:rsidR="00284A06">
          <w:rPr>
            <w:webHidden/>
          </w:rPr>
          <w:instrText xml:space="preserve"> PAGEREF _Toc143587996 \h </w:instrText>
        </w:r>
        <w:r w:rsidR="00284A06">
          <w:rPr>
            <w:webHidden/>
          </w:rPr>
        </w:r>
        <w:r w:rsidR="00284A06">
          <w:rPr>
            <w:webHidden/>
          </w:rPr>
          <w:fldChar w:fldCharType="separate"/>
        </w:r>
        <w:r w:rsidR="00E24AB8">
          <w:rPr>
            <w:webHidden/>
          </w:rPr>
          <w:t>9</w:t>
        </w:r>
        <w:r w:rsidR="00284A06">
          <w:rPr>
            <w:webHidden/>
          </w:rPr>
          <w:fldChar w:fldCharType="end"/>
        </w:r>
      </w:hyperlink>
    </w:p>
    <w:p w14:paraId="18D009C2" w14:textId="1F8627A3" w:rsidR="00284A06" w:rsidRDefault="0097103D" w:rsidP="004368A2">
      <w:pPr>
        <w:pStyle w:val="Verzeichnis3"/>
        <w:rPr>
          <w:rFonts w:asciiTheme="minorHAnsi" w:eastAsiaTheme="minorEastAsia" w:hAnsiTheme="minorHAnsi" w:cstheme="minorBidi"/>
        </w:rPr>
      </w:pPr>
      <w:hyperlink w:anchor="_Toc143587997" w:history="1">
        <w:r w:rsidR="00284A06" w:rsidRPr="002903DB">
          <w:rPr>
            <w:rStyle w:val="Hyperlink"/>
          </w:rPr>
          <w:t>2.3.</w:t>
        </w:r>
        <w:r w:rsidR="00284A06">
          <w:rPr>
            <w:rFonts w:asciiTheme="minorHAnsi" w:eastAsiaTheme="minorEastAsia" w:hAnsiTheme="minorHAnsi" w:cstheme="minorBidi"/>
          </w:rPr>
          <w:tab/>
        </w:r>
        <w:r w:rsidR="00284A06" w:rsidRPr="002903DB">
          <w:rPr>
            <w:rStyle w:val="Hyperlink"/>
          </w:rPr>
          <w:t>Bezugsräume</w:t>
        </w:r>
        <w:r w:rsidR="00284A06">
          <w:rPr>
            <w:webHidden/>
          </w:rPr>
          <w:tab/>
        </w:r>
        <w:r w:rsidR="00284A06">
          <w:rPr>
            <w:webHidden/>
          </w:rPr>
          <w:fldChar w:fldCharType="begin"/>
        </w:r>
        <w:r w:rsidR="00284A06">
          <w:rPr>
            <w:webHidden/>
          </w:rPr>
          <w:instrText xml:space="preserve"> PAGEREF _Toc143587997 \h </w:instrText>
        </w:r>
        <w:r w:rsidR="00284A06">
          <w:rPr>
            <w:webHidden/>
          </w:rPr>
        </w:r>
        <w:r w:rsidR="00284A06">
          <w:rPr>
            <w:webHidden/>
          </w:rPr>
          <w:fldChar w:fldCharType="separate"/>
        </w:r>
        <w:r w:rsidR="00E24AB8">
          <w:rPr>
            <w:webHidden/>
          </w:rPr>
          <w:t>13</w:t>
        </w:r>
        <w:r w:rsidR="00284A06">
          <w:rPr>
            <w:webHidden/>
          </w:rPr>
          <w:fldChar w:fldCharType="end"/>
        </w:r>
      </w:hyperlink>
    </w:p>
    <w:p w14:paraId="00131213" w14:textId="61524224" w:rsidR="00284A06" w:rsidRDefault="0097103D" w:rsidP="00A2401F">
      <w:pPr>
        <w:pStyle w:val="Verzeichnis2"/>
        <w:rPr>
          <w:rFonts w:asciiTheme="minorHAnsi" w:eastAsiaTheme="minorEastAsia" w:hAnsiTheme="minorHAnsi" w:cstheme="minorBidi"/>
        </w:rPr>
      </w:pPr>
      <w:hyperlink w:anchor="_Toc143587998" w:history="1">
        <w:r w:rsidR="00284A06" w:rsidRPr="002903DB">
          <w:rPr>
            <w:rStyle w:val="Hyperlink"/>
          </w:rPr>
          <w:t>3.</w:t>
        </w:r>
        <w:r w:rsidR="00284A06">
          <w:rPr>
            <w:rFonts w:asciiTheme="minorHAnsi" w:eastAsiaTheme="minorEastAsia" w:hAnsiTheme="minorHAnsi" w:cstheme="minorBidi"/>
          </w:rPr>
          <w:tab/>
        </w:r>
        <w:r w:rsidR="00284A06" w:rsidRPr="002903DB">
          <w:rPr>
            <w:rStyle w:val="Hyperlink"/>
          </w:rPr>
          <w:t>Bestandserfassung und Bewertung der Schutzgüter</w:t>
        </w:r>
        <w:r w:rsidR="00284A06">
          <w:rPr>
            <w:webHidden/>
          </w:rPr>
          <w:tab/>
        </w:r>
        <w:r w:rsidR="00284A06">
          <w:rPr>
            <w:webHidden/>
          </w:rPr>
          <w:fldChar w:fldCharType="begin"/>
        </w:r>
        <w:r w:rsidR="00284A06">
          <w:rPr>
            <w:webHidden/>
          </w:rPr>
          <w:instrText xml:space="preserve"> PAGEREF _Toc143587998 \h </w:instrText>
        </w:r>
        <w:r w:rsidR="00284A06">
          <w:rPr>
            <w:webHidden/>
          </w:rPr>
        </w:r>
        <w:r w:rsidR="00284A06">
          <w:rPr>
            <w:webHidden/>
          </w:rPr>
          <w:fldChar w:fldCharType="separate"/>
        </w:r>
        <w:r w:rsidR="00E24AB8">
          <w:rPr>
            <w:webHidden/>
          </w:rPr>
          <w:t>14</w:t>
        </w:r>
        <w:r w:rsidR="00284A06">
          <w:rPr>
            <w:webHidden/>
          </w:rPr>
          <w:fldChar w:fldCharType="end"/>
        </w:r>
      </w:hyperlink>
    </w:p>
    <w:p w14:paraId="76A91806" w14:textId="0B4B3EE8" w:rsidR="00284A06" w:rsidRDefault="0097103D" w:rsidP="004368A2">
      <w:pPr>
        <w:pStyle w:val="Verzeichnis3"/>
        <w:rPr>
          <w:rFonts w:asciiTheme="minorHAnsi" w:eastAsiaTheme="minorEastAsia" w:hAnsiTheme="minorHAnsi" w:cstheme="minorBidi"/>
        </w:rPr>
      </w:pPr>
      <w:hyperlink w:anchor="_Toc143587999" w:history="1">
        <w:r w:rsidR="00284A06" w:rsidRPr="002903DB">
          <w:rPr>
            <w:rStyle w:val="Hyperlink"/>
          </w:rPr>
          <w:t>3.1.</w:t>
        </w:r>
        <w:r w:rsidR="00284A06">
          <w:rPr>
            <w:rFonts w:asciiTheme="minorHAnsi" w:eastAsiaTheme="minorEastAsia" w:hAnsiTheme="minorHAnsi" w:cstheme="minorBidi"/>
          </w:rPr>
          <w:tab/>
        </w:r>
        <w:r w:rsidR="00284A06" w:rsidRPr="002903DB">
          <w:rPr>
            <w:rStyle w:val="Hyperlink"/>
          </w:rPr>
          <w:t>Methodik der Bestandserfassung</w:t>
        </w:r>
        <w:r w:rsidR="00284A06">
          <w:rPr>
            <w:webHidden/>
          </w:rPr>
          <w:tab/>
        </w:r>
        <w:r w:rsidR="00284A06">
          <w:rPr>
            <w:webHidden/>
          </w:rPr>
          <w:fldChar w:fldCharType="begin"/>
        </w:r>
        <w:r w:rsidR="00284A06">
          <w:rPr>
            <w:webHidden/>
          </w:rPr>
          <w:instrText xml:space="preserve"> PAGEREF _Toc143587999 \h </w:instrText>
        </w:r>
        <w:r w:rsidR="00284A06">
          <w:rPr>
            <w:webHidden/>
          </w:rPr>
        </w:r>
        <w:r w:rsidR="00284A06">
          <w:rPr>
            <w:webHidden/>
          </w:rPr>
          <w:fldChar w:fldCharType="separate"/>
        </w:r>
        <w:r w:rsidR="00E24AB8">
          <w:rPr>
            <w:webHidden/>
          </w:rPr>
          <w:t>14</w:t>
        </w:r>
        <w:r w:rsidR="00284A06">
          <w:rPr>
            <w:webHidden/>
          </w:rPr>
          <w:fldChar w:fldCharType="end"/>
        </w:r>
      </w:hyperlink>
    </w:p>
    <w:p w14:paraId="500B9611" w14:textId="31C9A5B9" w:rsidR="00284A06" w:rsidRDefault="0097103D" w:rsidP="004368A2">
      <w:pPr>
        <w:pStyle w:val="Verzeichnis3"/>
        <w:rPr>
          <w:rFonts w:asciiTheme="minorHAnsi" w:eastAsiaTheme="minorEastAsia" w:hAnsiTheme="minorHAnsi" w:cstheme="minorBidi"/>
        </w:rPr>
      </w:pPr>
      <w:hyperlink w:anchor="_Toc143588000" w:history="1">
        <w:r w:rsidR="00284A06" w:rsidRPr="002903DB">
          <w:rPr>
            <w:rStyle w:val="Hyperlink"/>
          </w:rPr>
          <w:t>3.2.</w:t>
        </w:r>
        <w:r w:rsidR="00284A06">
          <w:rPr>
            <w:rFonts w:asciiTheme="minorHAnsi" w:eastAsiaTheme="minorEastAsia" w:hAnsiTheme="minorHAnsi" w:cstheme="minorBidi"/>
          </w:rPr>
          <w:tab/>
        </w:r>
        <w:r w:rsidR="00284A06" w:rsidRPr="002903DB">
          <w:rPr>
            <w:rStyle w:val="Hyperlink"/>
          </w:rPr>
          <w:t>Schutzgutbezogene Bewertung</w:t>
        </w:r>
        <w:r w:rsidR="00284A06">
          <w:rPr>
            <w:webHidden/>
          </w:rPr>
          <w:tab/>
        </w:r>
        <w:r w:rsidR="00284A06">
          <w:rPr>
            <w:webHidden/>
          </w:rPr>
          <w:fldChar w:fldCharType="begin"/>
        </w:r>
        <w:r w:rsidR="00284A06">
          <w:rPr>
            <w:webHidden/>
          </w:rPr>
          <w:instrText xml:space="preserve"> PAGEREF _Toc143588000 \h </w:instrText>
        </w:r>
        <w:r w:rsidR="00284A06">
          <w:rPr>
            <w:webHidden/>
          </w:rPr>
        </w:r>
        <w:r w:rsidR="00284A06">
          <w:rPr>
            <w:webHidden/>
          </w:rPr>
          <w:fldChar w:fldCharType="separate"/>
        </w:r>
        <w:r w:rsidR="00E24AB8">
          <w:rPr>
            <w:webHidden/>
          </w:rPr>
          <w:t>16</w:t>
        </w:r>
        <w:r w:rsidR="00284A06">
          <w:rPr>
            <w:webHidden/>
          </w:rPr>
          <w:fldChar w:fldCharType="end"/>
        </w:r>
      </w:hyperlink>
    </w:p>
    <w:p w14:paraId="6788E36A" w14:textId="0C4C39DE" w:rsidR="00284A06" w:rsidRDefault="0097103D" w:rsidP="004368A2">
      <w:pPr>
        <w:pStyle w:val="Verzeichnis4"/>
        <w:rPr>
          <w:rFonts w:asciiTheme="minorHAnsi" w:eastAsiaTheme="minorEastAsia" w:hAnsiTheme="minorHAnsi" w:cstheme="minorBidi"/>
          <w:bCs w:val="0"/>
        </w:rPr>
      </w:pPr>
      <w:hyperlink w:anchor="_Toc143588001" w:history="1">
        <w:r w:rsidR="00284A06" w:rsidRPr="002903DB">
          <w:rPr>
            <w:rStyle w:val="Hyperlink"/>
          </w:rPr>
          <w:t>3.2.1.</w:t>
        </w:r>
        <w:r w:rsidR="00284A06">
          <w:rPr>
            <w:rFonts w:asciiTheme="minorHAnsi" w:eastAsiaTheme="minorEastAsia" w:hAnsiTheme="minorHAnsi" w:cstheme="minorBidi"/>
            <w:bCs w:val="0"/>
          </w:rPr>
          <w:tab/>
        </w:r>
        <w:r w:rsidR="00284A06" w:rsidRPr="002903DB">
          <w:rPr>
            <w:rStyle w:val="Hyperlink"/>
          </w:rPr>
          <w:t>Integrierte Biotopbewertung</w:t>
        </w:r>
        <w:r w:rsidR="00284A06">
          <w:rPr>
            <w:webHidden/>
          </w:rPr>
          <w:tab/>
        </w:r>
        <w:r w:rsidR="00284A06">
          <w:rPr>
            <w:webHidden/>
          </w:rPr>
          <w:fldChar w:fldCharType="begin"/>
        </w:r>
        <w:r w:rsidR="00284A06">
          <w:rPr>
            <w:webHidden/>
          </w:rPr>
          <w:instrText xml:space="preserve"> PAGEREF _Toc143588001 \h </w:instrText>
        </w:r>
        <w:r w:rsidR="00284A06">
          <w:rPr>
            <w:webHidden/>
          </w:rPr>
        </w:r>
        <w:r w:rsidR="00284A06">
          <w:rPr>
            <w:webHidden/>
          </w:rPr>
          <w:fldChar w:fldCharType="separate"/>
        </w:r>
        <w:r w:rsidR="00E24AB8">
          <w:rPr>
            <w:webHidden/>
          </w:rPr>
          <w:t>16</w:t>
        </w:r>
        <w:r w:rsidR="00284A06">
          <w:rPr>
            <w:webHidden/>
          </w:rPr>
          <w:fldChar w:fldCharType="end"/>
        </w:r>
      </w:hyperlink>
    </w:p>
    <w:p w14:paraId="0989402A" w14:textId="42EFB162" w:rsidR="00284A06" w:rsidRDefault="0097103D" w:rsidP="004368A2">
      <w:pPr>
        <w:pStyle w:val="Verzeichnis4"/>
        <w:rPr>
          <w:rFonts w:asciiTheme="minorHAnsi" w:eastAsiaTheme="minorEastAsia" w:hAnsiTheme="minorHAnsi" w:cstheme="minorBidi"/>
          <w:bCs w:val="0"/>
        </w:rPr>
      </w:pPr>
      <w:hyperlink w:anchor="_Toc143588002" w:history="1">
        <w:r w:rsidR="00284A06" w:rsidRPr="002903DB">
          <w:rPr>
            <w:rStyle w:val="Hyperlink"/>
          </w:rPr>
          <w:t>3.2.2.</w:t>
        </w:r>
        <w:r w:rsidR="00284A06">
          <w:rPr>
            <w:rFonts w:asciiTheme="minorHAnsi" w:eastAsiaTheme="minorEastAsia" w:hAnsiTheme="minorHAnsi" w:cstheme="minorBidi"/>
            <w:bCs w:val="0"/>
          </w:rPr>
          <w:tab/>
        </w:r>
        <w:r w:rsidR="00284A06" w:rsidRPr="002903DB">
          <w:rPr>
            <w:rStyle w:val="Hyperlink"/>
          </w:rPr>
          <w:t>Tiere</w:t>
        </w:r>
        <w:r w:rsidR="00284A06">
          <w:rPr>
            <w:webHidden/>
          </w:rPr>
          <w:tab/>
        </w:r>
        <w:r w:rsidR="00284A06">
          <w:rPr>
            <w:webHidden/>
          </w:rPr>
          <w:fldChar w:fldCharType="begin"/>
        </w:r>
        <w:r w:rsidR="00284A06">
          <w:rPr>
            <w:webHidden/>
          </w:rPr>
          <w:instrText xml:space="preserve"> PAGEREF _Toc143588002 \h </w:instrText>
        </w:r>
        <w:r w:rsidR="00284A06">
          <w:rPr>
            <w:webHidden/>
          </w:rPr>
        </w:r>
        <w:r w:rsidR="00284A06">
          <w:rPr>
            <w:webHidden/>
          </w:rPr>
          <w:fldChar w:fldCharType="separate"/>
        </w:r>
        <w:r w:rsidR="00E24AB8">
          <w:rPr>
            <w:webHidden/>
          </w:rPr>
          <w:t>22</w:t>
        </w:r>
        <w:r w:rsidR="00284A06">
          <w:rPr>
            <w:webHidden/>
          </w:rPr>
          <w:fldChar w:fldCharType="end"/>
        </w:r>
      </w:hyperlink>
    </w:p>
    <w:p w14:paraId="716F38E3" w14:textId="1CC984EF" w:rsidR="00284A06" w:rsidRDefault="0097103D" w:rsidP="004368A2">
      <w:pPr>
        <w:pStyle w:val="Verzeichnis4"/>
        <w:rPr>
          <w:rFonts w:asciiTheme="minorHAnsi" w:eastAsiaTheme="minorEastAsia" w:hAnsiTheme="minorHAnsi" w:cstheme="minorBidi"/>
          <w:bCs w:val="0"/>
        </w:rPr>
      </w:pPr>
      <w:hyperlink w:anchor="_Toc143588003" w:history="1">
        <w:r w:rsidR="00284A06" w:rsidRPr="002903DB">
          <w:rPr>
            <w:rStyle w:val="Hyperlink"/>
          </w:rPr>
          <w:t>3.2.3.</w:t>
        </w:r>
        <w:r w:rsidR="00284A06">
          <w:rPr>
            <w:rFonts w:asciiTheme="minorHAnsi" w:eastAsiaTheme="minorEastAsia" w:hAnsiTheme="minorHAnsi" w:cstheme="minorBidi"/>
            <w:bCs w:val="0"/>
          </w:rPr>
          <w:tab/>
        </w:r>
        <w:r w:rsidR="00284A06" w:rsidRPr="002903DB">
          <w:rPr>
            <w:rStyle w:val="Hyperlink"/>
          </w:rPr>
          <w:t>Pflanzen</w:t>
        </w:r>
        <w:r w:rsidR="00284A06">
          <w:rPr>
            <w:webHidden/>
          </w:rPr>
          <w:tab/>
        </w:r>
        <w:r w:rsidR="00284A06">
          <w:rPr>
            <w:webHidden/>
          </w:rPr>
          <w:fldChar w:fldCharType="begin"/>
        </w:r>
        <w:r w:rsidR="00284A06">
          <w:rPr>
            <w:webHidden/>
          </w:rPr>
          <w:instrText xml:space="preserve"> PAGEREF _Toc143588003 \h </w:instrText>
        </w:r>
        <w:r w:rsidR="00284A06">
          <w:rPr>
            <w:webHidden/>
          </w:rPr>
        </w:r>
        <w:r w:rsidR="00284A06">
          <w:rPr>
            <w:webHidden/>
          </w:rPr>
          <w:fldChar w:fldCharType="separate"/>
        </w:r>
        <w:r w:rsidR="00E24AB8">
          <w:rPr>
            <w:webHidden/>
          </w:rPr>
          <w:t>27</w:t>
        </w:r>
        <w:r w:rsidR="00284A06">
          <w:rPr>
            <w:webHidden/>
          </w:rPr>
          <w:fldChar w:fldCharType="end"/>
        </w:r>
      </w:hyperlink>
    </w:p>
    <w:p w14:paraId="52E64E0E" w14:textId="0CD1B594" w:rsidR="00284A06" w:rsidRDefault="0097103D" w:rsidP="004368A2">
      <w:pPr>
        <w:pStyle w:val="Verzeichnis4"/>
        <w:rPr>
          <w:rFonts w:asciiTheme="minorHAnsi" w:eastAsiaTheme="minorEastAsia" w:hAnsiTheme="minorHAnsi" w:cstheme="minorBidi"/>
          <w:bCs w:val="0"/>
        </w:rPr>
      </w:pPr>
      <w:hyperlink w:anchor="_Toc143588004" w:history="1">
        <w:r w:rsidR="00284A06" w:rsidRPr="002903DB">
          <w:rPr>
            <w:rStyle w:val="Hyperlink"/>
          </w:rPr>
          <w:t>3.2.4.</w:t>
        </w:r>
        <w:r w:rsidR="00284A06">
          <w:rPr>
            <w:rFonts w:asciiTheme="minorHAnsi" w:eastAsiaTheme="minorEastAsia" w:hAnsiTheme="minorHAnsi" w:cstheme="minorBidi"/>
            <w:bCs w:val="0"/>
          </w:rPr>
          <w:tab/>
        </w:r>
        <w:r w:rsidR="00284A06" w:rsidRPr="002903DB">
          <w:rPr>
            <w:rStyle w:val="Hyperlink"/>
          </w:rPr>
          <w:t>Boden</w:t>
        </w:r>
        <w:r w:rsidR="00284A06">
          <w:rPr>
            <w:webHidden/>
          </w:rPr>
          <w:tab/>
        </w:r>
        <w:r w:rsidR="00284A06">
          <w:rPr>
            <w:webHidden/>
          </w:rPr>
          <w:fldChar w:fldCharType="begin"/>
        </w:r>
        <w:r w:rsidR="00284A06">
          <w:rPr>
            <w:webHidden/>
          </w:rPr>
          <w:instrText xml:space="preserve"> PAGEREF _Toc143588004 \h </w:instrText>
        </w:r>
        <w:r w:rsidR="00284A06">
          <w:rPr>
            <w:webHidden/>
          </w:rPr>
        </w:r>
        <w:r w:rsidR="00284A06">
          <w:rPr>
            <w:webHidden/>
          </w:rPr>
          <w:fldChar w:fldCharType="separate"/>
        </w:r>
        <w:r w:rsidR="00E24AB8">
          <w:rPr>
            <w:webHidden/>
          </w:rPr>
          <w:t>28</w:t>
        </w:r>
        <w:r w:rsidR="00284A06">
          <w:rPr>
            <w:webHidden/>
          </w:rPr>
          <w:fldChar w:fldCharType="end"/>
        </w:r>
      </w:hyperlink>
    </w:p>
    <w:p w14:paraId="684D5702" w14:textId="14DCDA44" w:rsidR="00284A06" w:rsidRDefault="0097103D" w:rsidP="004368A2">
      <w:pPr>
        <w:pStyle w:val="Verzeichnis4"/>
        <w:rPr>
          <w:rFonts w:asciiTheme="minorHAnsi" w:eastAsiaTheme="minorEastAsia" w:hAnsiTheme="minorHAnsi" w:cstheme="minorBidi"/>
          <w:bCs w:val="0"/>
        </w:rPr>
      </w:pPr>
      <w:hyperlink w:anchor="_Toc143588005" w:history="1">
        <w:r w:rsidR="00284A06" w:rsidRPr="002903DB">
          <w:rPr>
            <w:rStyle w:val="Hyperlink"/>
          </w:rPr>
          <w:t>3.2.5.</w:t>
        </w:r>
        <w:r w:rsidR="00284A06">
          <w:rPr>
            <w:rFonts w:asciiTheme="minorHAnsi" w:eastAsiaTheme="minorEastAsia" w:hAnsiTheme="minorHAnsi" w:cstheme="minorBidi"/>
            <w:bCs w:val="0"/>
          </w:rPr>
          <w:tab/>
        </w:r>
        <w:r w:rsidR="00284A06" w:rsidRPr="002903DB">
          <w:rPr>
            <w:rStyle w:val="Hyperlink"/>
          </w:rPr>
          <w:t>Wasser</w:t>
        </w:r>
        <w:r w:rsidR="00284A06">
          <w:rPr>
            <w:webHidden/>
          </w:rPr>
          <w:tab/>
        </w:r>
        <w:r w:rsidR="00284A06">
          <w:rPr>
            <w:webHidden/>
          </w:rPr>
          <w:fldChar w:fldCharType="begin"/>
        </w:r>
        <w:r w:rsidR="00284A06">
          <w:rPr>
            <w:webHidden/>
          </w:rPr>
          <w:instrText xml:space="preserve"> PAGEREF _Toc143588005 \h </w:instrText>
        </w:r>
        <w:r w:rsidR="00284A06">
          <w:rPr>
            <w:webHidden/>
          </w:rPr>
        </w:r>
        <w:r w:rsidR="00284A06">
          <w:rPr>
            <w:webHidden/>
          </w:rPr>
          <w:fldChar w:fldCharType="separate"/>
        </w:r>
        <w:r w:rsidR="00E24AB8">
          <w:rPr>
            <w:webHidden/>
          </w:rPr>
          <w:t>32</w:t>
        </w:r>
        <w:r w:rsidR="00284A06">
          <w:rPr>
            <w:webHidden/>
          </w:rPr>
          <w:fldChar w:fldCharType="end"/>
        </w:r>
      </w:hyperlink>
    </w:p>
    <w:p w14:paraId="7A0FE574" w14:textId="6B59829B" w:rsidR="00284A06" w:rsidRDefault="0097103D" w:rsidP="004368A2">
      <w:pPr>
        <w:pStyle w:val="Verzeichnis4"/>
        <w:rPr>
          <w:rFonts w:asciiTheme="minorHAnsi" w:eastAsiaTheme="minorEastAsia" w:hAnsiTheme="minorHAnsi" w:cstheme="minorBidi"/>
          <w:bCs w:val="0"/>
        </w:rPr>
      </w:pPr>
      <w:hyperlink w:anchor="_Toc143588006" w:history="1">
        <w:r w:rsidR="00284A06" w:rsidRPr="002903DB">
          <w:rPr>
            <w:rStyle w:val="Hyperlink"/>
          </w:rPr>
          <w:t>3.2.6.</w:t>
        </w:r>
        <w:r w:rsidR="00284A06">
          <w:rPr>
            <w:rFonts w:asciiTheme="minorHAnsi" w:eastAsiaTheme="minorEastAsia" w:hAnsiTheme="minorHAnsi" w:cstheme="minorBidi"/>
            <w:bCs w:val="0"/>
          </w:rPr>
          <w:tab/>
        </w:r>
        <w:r w:rsidR="00284A06" w:rsidRPr="002903DB">
          <w:rPr>
            <w:rStyle w:val="Hyperlink"/>
          </w:rPr>
          <w:t>Klima / Luft</w:t>
        </w:r>
        <w:r w:rsidR="00284A06">
          <w:rPr>
            <w:webHidden/>
          </w:rPr>
          <w:tab/>
        </w:r>
        <w:r w:rsidR="00284A06">
          <w:rPr>
            <w:webHidden/>
          </w:rPr>
          <w:fldChar w:fldCharType="begin"/>
        </w:r>
        <w:r w:rsidR="00284A06">
          <w:rPr>
            <w:webHidden/>
          </w:rPr>
          <w:instrText xml:space="preserve"> PAGEREF _Toc143588006 \h </w:instrText>
        </w:r>
        <w:r w:rsidR="00284A06">
          <w:rPr>
            <w:webHidden/>
          </w:rPr>
        </w:r>
        <w:r w:rsidR="00284A06">
          <w:rPr>
            <w:webHidden/>
          </w:rPr>
          <w:fldChar w:fldCharType="separate"/>
        </w:r>
        <w:r w:rsidR="00E24AB8">
          <w:rPr>
            <w:webHidden/>
          </w:rPr>
          <w:t>36</w:t>
        </w:r>
        <w:r w:rsidR="00284A06">
          <w:rPr>
            <w:webHidden/>
          </w:rPr>
          <w:fldChar w:fldCharType="end"/>
        </w:r>
      </w:hyperlink>
    </w:p>
    <w:p w14:paraId="4EE28B66" w14:textId="33072445" w:rsidR="00284A06" w:rsidRDefault="0097103D" w:rsidP="004368A2">
      <w:pPr>
        <w:pStyle w:val="Verzeichnis4"/>
        <w:rPr>
          <w:rFonts w:asciiTheme="minorHAnsi" w:eastAsiaTheme="minorEastAsia" w:hAnsiTheme="minorHAnsi" w:cstheme="minorBidi"/>
          <w:bCs w:val="0"/>
        </w:rPr>
      </w:pPr>
      <w:hyperlink w:anchor="_Toc143588007" w:history="1">
        <w:r w:rsidR="00284A06" w:rsidRPr="002903DB">
          <w:rPr>
            <w:rStyle w:val="Hyperlink"/>
          </w:rPr>
          <w:t>3.2.7.</w:t>
        </w:r>
        <w:r w:rsidR="00284A06">
          <w:rPr>
            <w:rFonts w:asciiTheme="minorHAnsi" w:eastAsiaTheme="minorEastAsia" w:hAnsiTheme="minorHAnsi" w:cstheme="minorBidi"/>
            <w:bCs w:val="0"/>
          </w:rPr>
          <w:tab/>
        </w:r>
        <w:r w:rsidR="00284A06" w:rsidRPr="002903DB">
          <w:rPr>
            <w:rStyle w:val="Hyperlink"/>
          </w:rPr>
          <w:t>Landschaftsbild</w:t>
        </w:r>
        <w:r w:rsidR="00284A06">
          <w:rPr>
            <w:webHidden/>
          </w:rPr>
          <w:tab/>
        </w:r>
        <w:r w:rsidR="00284A06">
          <w:rPr>
            <w:webHidden/>
          </w:rPr>
          <w:fldChar w:fldCharType="begin"/>
        </w:r>
        <w:r w:rsidR="00284A06">
          <w:rPr>
            <w:webHidden/>
          </w:rPr>
          <w:instrText xml:space="preserve"> PAGEREF _Toc143588007 \h </w:instrText>
        </w:r>
        <w:r w:rsidR="00284A06">
          <w:rPr>
            <w:webHidden/>
          </w:rPr>
        </w:r>
        <w:r w:rsidR="00284A06">
          <w:rPr>
            <w:webHidden/>
          </w:rPr>
          <w:fldChar w:fldCharType="separate"/>
        </w:r>
        <w:r w:rsidR="00E24AB8">
          <w:rPr>
            <w:webHidden/>
          </w:rPr>
          <w:t>39</w:t>
        </w:r>
        <w:r w:rsidR="00284A06">
          <w:rPr>
            <w:webHidden/>
          </w:rPr>
          <w:fldChar w:fldCharType="end"/>
        </w:r>
      </w:hyperlink>
    </w:p>
    <w:p w14:paraId="640AB66C" w14:textId="1569EFC7" w:rsidR="00284A06" w:rsidRDefault="0097103D" w:rsidP="004368A2">
      <w:pPr>
        <w:pStyle w:val="Verzeichnis3"/>
        <w:rPr>
          <w:rFonts w:asciiTheme="minorHAnsi" w:eastAsiaTheme="minorEastAsia" w:hAnsiTheme="minorHAnsi" w:cstheme="minorBidi"/>
        </w:rPr>
      </w:pPr>
      <w:hyperlink w:anchor="_Toc143588008" w:history="1">
        <w:r w:rsidR="00284A06" w:rsidRPr="002903DB">
          <w:rPr>
            <w:rStyle w:val="Hyperlink"/>
          </w:rPr>
          <w:t>3.3.</w:t>
        </w:r>
        <w:r w:rsidR="00284A06">
          <w:rPr>
            <w:rFonts w:asciiTheme="minorHAnsi" w:eastAsiaTheme="minorEastAsia" w:hAnsiTheme="minorHAnsi" w:cstheme="minorBidi"/>
          </w:rPr>
          <w:tab/>
        </w:r>
        <w:r w:rsidR="00284A06" w:rsidRPr="002903DB">
          <w:rPr>
            <w:rStyle w:val="Hyperlink"/>
          </w:rPr>
          <w:t>Schutzausweisungen</w:t>
        </w:r>
        <w:r w:rsidR="00284A06">
          <w:rPr>
            <w:webHidden/>
          </w:rPr>
          <w:tab/>
        </w:r>
        <w:r w:rsidR="00284A06">
          <w:rPr>
            <w:webHidden/>
          </w:rPr>
          <w:fldChar w:fldCharType="begin"/>
        </w:r>
        <w:r w:rsidR="00284A06">
          <w:rPr>
            <w:webHidden/>
          </w:rPr>
          <w:instrText xml:space="preserve"> PAGEREF _Toc143588008 \h </w:instrText>
        </w:r>
        <w:r w:rsidR="00284A06">
          <w:rPr>
            <w:webHidden/>
          </w:rPr>
        </w:r>
        <w:r w:rsidR="00284A06">
          <w:rPr>
            <w:webHidden/>
          </w:rPr>
          <w:fldChar w:fldCharType="separate"/>
        </w:r>
        <w:r w:rsidR="00E24AB8">
          <w:rPr>
            <w:webHidden/>
          </w:rPr>
          <w:t>42</w:t>
        </w:r>
        <w:r w:rsidR="00284A06">
          <w:rPr>
            <w:webHidden/>
          </w:rPr>
          <w:fldChar w:fldCharType="end"/>
        </w:r>
      </w:hyperlink>
    </w:p>
    <w:p w14:paraId="0A053C6E" w14:textId="1EF4BB02" w:rsidR="00284A06" w:rsidRDefault="0097103D" w:rsidP="004368A2">
      <w:pPr>
        <w:pStyle w:val="Verzeichnis4"/>
        <w:rPr>
          <w:rFonts w:asciiTheme="minorHAnsi" w:eastAsiaTheme="minorEastAsia" w:hAnsiTheme="minorHAnsi" w:cstheme="minorBidi"/>
          <w:bCs w:val="0"/>
        </w:rPr>
      </w:pPr>
      <w:hyperlink w:anchor="_Toc143588009" w:history="1">
        <w:r w:rsidR="00284A06" w:rsidRPr="002903DB">
          <w:rPr>
            <w:rStyle w:val="Hyperlink"/>
          </w:rPr>
          <w:t>3.3.1.</w:t>
        </w:r>
        <w:r w:rsidR="00284A06">
          <w:rPr>
            <w:rFonts w:asciiTheme="minorHAnsi" w:eastAsiaTheme="minorEastAsia" w:hAnsiTheme="minorHAnsi" w:cstheme="minorBidi"/>
            <w:bCs w:val="0"/>
          </w:rPr>
          <w:tab/>
        </w:r>
        <w:r w:rsidR="00284A06" w:rsidRPr="002903DB">
          <w:rPr>
            <w:rStyle w:val="Hyperlink"/>
          </w:rPr>
          <w:t>Schutzgebiete nach Naturschutzrecht und schutzwürdige Biotope</w:t>
        </w:r>
        <w:r w:rsidR="00284A06">
          <w:rPr>
            <w:webHidden/>
          </w:rPr>
          <w:tab/>
        </w:r>
        <w:r w:rsidR="00284A06">
          <w:rPr>
            <w:webHidden/>
          </w:rPr>
          <w:fldChar w:fldCharType="begin"/>
        </w:r>
        <w:r w:rsidR="00284A06">
          <w:rPr>
            <w:webHidden/>
          </w:rPr>
          <w:instrText xml:space="preserve"> PAGEREF _Toc143588009 \h </w:instrText>
        </w:r>
        <w:r w:rsidR="00284A06">
          <w:rPr>
            <w:webHidden/>
          </w:rPr>
        </w:r>
        <w:r w:rsidR="00284A06">
          <w:rPr>
            <w:webHidden/>
          </w:rPr>
          <w:fldChar w:fldCharType="separate"/>
        </w:r>
        <w:r w:rsidR="00E24AB8">
          <w:rPr>
            <w:webHidden/>
          </w:rPr>
          <w:t>42</w:t>
        </w:r>
        <w:r w:rsidR="00284A06">
          <w:rPr>
            <w:webHidden/>
          </w:rPr>
          <w:fldChar w:fldCharType="end"/>
        </w:r>
      </w:hyperlink>
    </w:p>
    <w:p w14:paraId="05EC10B8" w14:textId="62675CFF" w:rsidR="00284A06" w:rsidRDefault="0097103D" w:rsidP="004368A2">
      <w:pPr>
        <w:pStyle w:val="Verzeichnis4"/>
        <w:rPr>
          <w:rFonts w:asciiTheme="minorHAnsi" w:eastAsiaTheme="minorEastAsia" w:hAnsiTheme="minorHAnsi" w:cstheme="minorBidi"/>
          <w:bCs w:val="0"/>
        </w:rPr>
      </w:pPr>
      <w:hyperlink w:anchor="_Toc143588010" w:history="1">
        <w:r w:rsidR="00284A06" w:rsidRPr="002903DB">
          <w:rPr>
            <w:rStyle w:val="Hyperlink"/>
          </w:rPr>
          <w:t>3.3.2.</w:t>
        </w:r>
        <w:r w:rsidR="00284A06">
          <w:rPr>
            <w:rFonts w:asciiTheme="minorHAnsi" w:eastAsiaTheme="minorEastAsia" w:hAnsiTheme="minorHAnsi" w:cstheme="minorBidi"/>
            <w:bCs w:val="0"/>
          </w:rPr>
          <w:tab/>
        </w:r>
        <w:r w:rsidR="00284A06" w:rsidRPr="002903DB">
          <w:rPr>
            <w:rStyle w:val="Hyperlink"/>
          </w:rPr>
          <w:t>Weitere Schutzausweisungen und fachplanerische Festsetzungen sowie relevante Nutzungen</w:t>
        </w:r>
        <w:r w:rsidR="00284A06">
          <w:rPr>
            <w:webHidden/>
          </w:rPr>
          <w:tab/>
        </w:r>
        <w:r w:rsidR="00284A06">
          <w:rPr>
            <w:webHidden/>
          </w:rPr>
          <w:fldChar w:fldCharType="begin"/>
        </w:r>
        <w:r w:rsidR="00284A06">
          <w:rPr>
            <w:webHidden/>
          </w:rPr>
          <w:instrText xml:space="preserve"> PAGEREF _Toc143588010 \h </w:instrText>
        </w:r>
        <w:r w:rsidR="00284A06">
          <w:rPr>
            <w:webHidden/>
          </w:rPr>
        </w:r>
        <w:r w:rsidR="00284A06">
          <w:rPr>
            <w:webHidden/>
          </w:rPr>
          <w:fldChar w:fldCharType="separate"/>
        </w:r>
        <w:r w:rsidR="00E24AB8">
          <w:rPr>
            <w:webHidden/>
          </w:rPr>
          <w:t>43</w:t>
        </w:r>
        <w:r w:rsidR="00284A06">
          <w:rPr>
            <w:webHidden/>
          </w:rPr>
          <w:fldChar w:fldCharType="end"/>
        </w:r>
      </w:hyperlink>
    </w:p>
    <w:p w14:paraId="4C4A24A1" w14:textId="470B06E6" w:rsidR="00284A06" w:rsidRDefault="0097103D" w:rsidP="00A2401F">
      <w:pPr>
        <w:pStyle w:val="Verzeichnis2"/>
        <w:rPr>
          <w:rFonts w:asciiTheme="minorHAnsi" w:eastAsiaTheme="minorEastAsia" w:hAnsiTheme="minorHAnsi" w:cstheme="minorBidi"/>
        </w:rPr>
      </w:pPr>
      <w:hyperlink w:anchor="_Toc143588011" w:history="1">
        <w:r w:rsidR="00284A06" w:rsidRPr="002903DB">
          <w:rPr>
            <w:rStyle w:val="Hyperlink"/>
          </w:rPr>
          <w:t>4.</w:t>
        </w:r>
        <w:r w:rsidR="00284A06">
          <w:rPr>
            <w:rFonts w:asciiTheme="minorHAnsi" w:eastAsiaTheme="minorEastAsia" w:hAnsiTheme="minorHAnsi" w:cstheme="minorBidi"/>
          </w:rPr>
          <w:tab/>
        </w:r>
        <w:r w:rsidR="00284A06" w:rsidRPr="002903DB">
          <w:rPr>
            <w:rStyle w:val="Hyperlink"/>
          </w:rPr>
          <w:t>Vermeidung und Verminderung von Beeinträchtigungen</w:t>
        </w:r>
        <w:r w:rsidR="00284A06">
          <w:rPr>
            <w:webHidden/>
          </w:rPr>
          <w:tab/>
        </w:r>
        <w:r w:rsidR="00284A06">
          <w:rPr>
            <w:webHidden/>
          </w:rPr>
          <w:fldChar w:fldCharType="begin"/>
        </w:r>
        <w:r w:rsidR="00284A06">
          <w:rPr>
            <w:webHidden/>
          </w:rPr>
          <w:instrText xml:space="preserve"> PAGEREF _Toc143588011 \h </w:instrText>
        </w:r>
        <w:r w:rsidR="00284A06">
          <w:rPr>
            <w:webHidden/>
          </w:rPr>
        </w:r>
        <w:r w:rsidR="00284A06">
          <w:rPr>
            <w:webHidden/>
          </w:rPr>
          <w:fldChar w:fldCharType="separate"/>
        </w:r>
        <w:r w:rsidR="00E24AB8">
          <w:rPr>
            <w:webHidden/>
          </w:rPr>
          <w:t>46</w:t>
        </w:r>
        <w:r w:rsidR="00284A06">
          <w:rPr>
            <w:webHidden/>
          </w:rPr>
          <w:fldChar w:fldCharType="end"/>
        </w:r>
      </w:hyperlink>
    </w:p>
    <w:p w14:paraId="536C20C2" w14:textId="64E9C890" w:rsidR="00284A06" w:rsidRDefault="0097103D" w:rsidP="004368A2">
      <w:pPr>
        <w:pStyle w:val="Verzeichnis3"/>
        <w:rPr>
          <w:rFonts w:asciiTheme="minorHAnsi" w:eastAsiaTheme="minorEastAsia" w:hAnsiTheme="minorHAnsi" w:cstheme="minorBidi"/>
        </w:rPr>
      </w:pPr>
      <w:hyperlink w:anchor="_Toc143588012" w:history="1">
        <w:r w:rsidR="00284A06" w:rsidRPr="002903DB">
          <w:rPr>
            <w:rStyle w:val="Hyperlink"/>
          </w:rPr>
          <w:t>4.1.</w:t>
        </w:r>
        <w:r w:rsidR="00284A06">
          <w:rPr>
            <w:rFonts w:asciiTheme="minorHAnsi" w:eastAsiaTheme="minorEastAsia" w:hAnsiTheme="minorHAnsi" w:cstheme="minorBidi"/>
          </w:rPr>
          <w:tab/>
        </w:r>
        <w:r w:rsidR="00284A06" w:rsidRPr="002903DB">
          <w:rPr>
            <w:rStyle w:val="Hyperlink"/>
          </w:rPr>
          <w:t>Straßenbautechnische und weitere dauerhafte Vermeidungsmaßnahmen</w:t>
        </w:r>
        <w:r w:rsidR="00284A06">
          <w:rPr>
            <w:webHidden/>
          </w:rPr>
          <w:tab/>
        </w:r>
        <w:r w:rsidR="00284A06">
          <w:rPr>
            <w:webHidden/>
          </w:rPr>
          <w:fldChar w:fldCharType="begin"/>
        </w:r>
        <w:r w:rsidR="00284A06">
          <w:rPr>
            <w:webHidden/>
          </w:rPr>
          <w:instrText xml:space="preserve"> PAGEREF _Toc143588012 \h </w:instrText>
        </w:r>
        <w:r w:rsidR="00284A06">
          <w:rPr>
            <w:webHidden/>
          </w:rPr>
        </w:r>
        <w:r w:rsidR="00284A06">
          <w:rPr>
            <w:webHidden/>
          </w:rPr>
          <w:fldChar w:fldCharType="separate"/>
        </w:r>
        <w:r w:rsidR="00E24AB8">
          <w:rPr>
            <w:webHidden/>
          </w:rPr>
          <w:t>48</w:t>
        </w:r>
        <w:r w:rsidR="00284A06">
          <w:rPr>
            <w:webHidden/>
          </w:rPr>
          <w:fldChar w:fldCharType="end"/>
        </w:r>
      </w:hyperlink>
    </w:p>
    <w:p w14:paraId="76319E5F" w14:textId="20B3F59B" w:rsidR="00284A06" w:rsidRDefault="0097103D" w:rsidP="004368A2">
      <w:pPr>
        <w:pStyle w:val="Verzeichnis3"/>
        <w:rPr>
          <w:rFonts w:asciiTheme="minorHAnsi" w:eastAsiaTheme="minorEastAsia" w:hAnsiTheme="minorHAnsi" w:cstheme="minorBidi"/>
        </w:rPr>
      </w:pPr>
      <w:hyperlink w:anchor="_Toc143588013" w:history="1">
        <w:r w:rsidR="00284A06" w:rsidRPr="002903DB">
          <w:rPr>
            <w:rStyle w:val="Hyperlink"/>
          </w:rPr>
          <w:t>4.2.</w:t>
        </w:r>
        <w:r w:rsidR="00284A06">
          <w:rPr>
            <w:rFonts w:asciiTheme="minorHAnsi" w:eastAsiaTheme="minorEastAsia" w:hAnsiTheme="minorHAnsi" w:cstheme="minorBidi"/>
          </w:rPr>
          <w:tab/>
        </w:r>
        <w:r w:rsidR="00284A06" w:rsidRPr="002903DB">
          <w:rPr>
            <w:rStyle w:val="Hyperlink"/>
          </w:rPr>
          <w:t>Vermeidungsmaßnahmen bei der Durchführung der Baumaßnahme</w:t>
        </w:r>
        <w:r w:rsidR="00284A06">
          <w:rPr>
            <w:webHidden/>
          </w:rPr>
          <w:tab/>
        </w:r>
        <w:r w:rsidR="00284A06">
          <w:rPr>
            <w:webHidden/>
          </w:rPr>
          <w:fldChar w:fldCharType="begin"/>
        </w:r>
        <w:r w:rsidR="00284A06">
          <w:rPr>
            <w:webHidden/>
          </w:rPr>
          <w:instrText xml:space="preserve"> PAGEREF _Toc143588013 \h </w:instrText>
        </w:r>
        <w:r w:rsidR="00284A06">
          <w:rPr>
            <w:webHidden/>
          </w:rPr>
        </w:r>
        <w:r w:rsidR="00284A06">
          <w:rPr>
            <w:webHidden/>
          </w:rPr>
          <w:fldChar w:fldCharType="separate"/>
        </w:r>
        <w:r w:rsidR="00E24AB8">
          <w:rPr>
            <w:webHidden/>
          </w:rPr>
          <w:t>53</w:t>
        </w:r>
        <w:r w:rsidR="00284A06">
          <w:rPr>
            <w:webHidden/>
          </w:rPr>
          <w:fldChar w:fldCharType="end"/>
        </w:r>
      </w:hyperlink>
    </w:p>
    <w:p w14:paraId="689591EE" w14:textId="256C2ED3" w:rsidR="00284A06" w:rsidRDefault="0097103D" w:rsidP="00A2401F">
      <w:pPr>
        <w:pStyle w:val="Verzeichnis2"/>
        <w:rPr>
          <w:rFonts w:asciiTheme="minorHAnsi" w:eastAsiaTheme="minorEastAsia" w:hAnsiTheme="minorHAnsi" w:cstheme="minorBidi"/>
        </w:rPr>
      </w:pPr>
      <w:hyperlink w:anchor="_Toc143588014" w:history="1">
        <w:r w:rsidR="00284A06" w:rsidRPr="002903DB">
          <w:rPr>
            <w:rStyle w:val="Hyperlink"/>
          </w:rPr>
          <w:t>5.</w:t>
        </w:r>
        <w:r w:rsidR="00284A06">
          <w:rPr>
            <w:rFonts w:asciiTheme="minorHAnsi" w:eastAsiaTheme="minorEastAsia" w:hAnsiTheme="minorHAnsi" w:cstheme="minorBidi"/>
          </w:rPr>
          <w:tab/>
        </w:r>
        <w:r w:rsidR="00284A06" w:rsidRPr="002903DB">
          <w:rPr>
            <w:rStyle w:val="Hyperlink"/>
          </w:rPr>
          <w:t>Konfliktanalyse / Eingriffsermittlung</w:t>
        </w:r>
        <w:r w:rsidR="00284A06">
          <w:rPr>
            <w:webHidden/>
          </w:rPr>
          <w:tab/>
        </w:r>
        <w:r w:rsidR="00284A06">
          <w:rPr>
            <w:webHidden/>
          </w:rPr>
          <w:fldChar w:fldCharType="begin"/>
        </w:r>
        <w:r w:rsidR="00284A06">
          <w:rPr>
            <w:webHidden/>
          </w:rPr>
          <w:instrText xml:space="preserve"> PAGEREF _Toc143588014 \h </w:instrText>
        </w:r>
        <w:r w:rsidR="00284A06">
          <w:rPr>
            <w:webHidden/>
          </w:rPr>
        </w:r>
        <w:r w:rsidR="00284A06">
          <w:rPr>
            <w:webHidden/>
          </w:rPr>
          <w:fldChar w:fldCharType="separate"/>
        </w:r>
        <w:r w:rsidR="00E24AB8">
          <w:rPr>
            <w:webHidden/>
          </w:rPr>
          <w:t>57</w:t>
        </w:r>
        <w:r w:rsidR="00284A06">
          <w:rPr>
            <w:webHidden/>
          </w:rPr>
          <w:fldChar w:fldCharType="end"/>
        </w:r>
      </w:hyperlink>
    </w:p>
    <w:p w14:paraId="4D0C3532" w14:textId="23964520" w:rsidR="00284A06" w:rsidRDefault="0097103D" w:rsidP="004368A2">
      <w:pPr>
        <w:pStyle w:val="Verzeichnis3"/>
        <w:rPr>
          <w:rFonts w:asciiTheme="minorHAnsi" w:eastAsiaTheme="minorEastAsia" w:hAnsiTheme="minorHAnsi" w:cstheme="minorBidi"/>
        </w:rPr>
      </w:pPr>
      <w:hyperlink w:anchor="_Toc143588015" w:history="1">
        <w:r w:rsidR="00284A06" w:rsidRPr="002903DB">
          <w:rPr>
            <w:rStyle w:val="Hyperlink"/>
          </w:rPr>
          <w:t>5.1.</w:t>
        </w:r>
        <w:r w:rsidR="00284A06">
          <w:rPr>
            <w:rFonts w:asciiTheme="minorHAnsi" w:eastAsiaTheme="minorEastAsia" w:hAnsiTheme="minorHAnsi" w:cstheme="minorBidi"/>
          </w:rPr>
          <w:tab/>
        </w:r>
        <w:r w:rsidR="00284A06" w:rsidRPr="002903DB">
          <w:rPr>
            <w:rStyle w:val="Hyperlink"/>
          </w:rPr>
          <w:t>Methodik der Konfliktanalyse</w:t>
        </w:r>
        <w:r w:rsidR="00284A06">
          <w:rPr>
            <w:webHidden/>
          </w:rPr>
          <w:tab/>
        </w:r>
        <w:r w:rsidR="00284A06">
          <w:rPr>
            <w:webHidden/>
          </w:rPr>
          <w:fldChar w:fldCharType="begin"/>
        </w:r>
        <w:r w:rsidR="00284A06">
          <w:rPr>
            <w:webHidden/>
          </w:rPr>
          <w:instrText xml:space="preserve"> PAGEREF _Toc143588015 \h </w:instrText>
        </w:r>
        <w:r w:rsidR="00284A06">
          <w:rPr>
            <w:webHidden/>
          </w:rPr>
        </w:r>
        <w:r w:rsidR="00284A06">
          <w:rPr>
            <w:webHidden/>
          </w:rPr>
          <w:fldChar w:fldCharType="separate"/>
        </w:r>
        <w:r w:rsidR="00E24AB8">
          <w:rPr>
            <w:webHidden/>
          </w:rPr>
          <w:t>57</w:t>
        </w:r>
        <w:r w:rsidR="00284A06">
          <w:rPr>
            <w:webHidden/>
          </w:rPr>
          <w:fldChar w:fldCharType="end"/>
        </w:r>
      </w:hyperlink>
    </w:p>
    <w:p w14:paraId="6861A1EB" w14:textId="661088AB" w:rsidR="00284A06" w:rsidRDefault="0097103D" w:rsidP="004368A2">
      <w:pPr>
        <w:pStyle w:val="Verzeichnis3"/>
        <w:rPr>
          <w:rFonts w:asciiTheme="minorHAnsi" w:eastAsiaTheme="minorEastAsia" w:hAnsiTheme="minorHAnsi" w:cstheme="minorBidi"/>
        </w:rPr>
      </w:pPr>
      <w:hyperlink w:anchor="_Toc143588016" w:history="1">
        <w:r w:rsidR="00284A06" w:rsidRPr="002903DB">
          <w:rPr>
            <w:rStyle w:val="Hyperlink"/>
          </w:rPr>
          <w:t>5.2.</w:t>
        </w:r>
        <w:r w:rsidR="00284A06">
          <w:rPr>
            <w:rFonts w:asciiTheme="minorHAnsi" w:eastAsiaTheme="minorEastAsia" w:hAnsiTheme="minorHAnsi" w:cstheme="minorBidi"/>
          </w:rPr>
          <w:tab/>
        </w:r>
        <w:r w:rsidR="00284A06" w:rsidRPr="002903DB">
          <w:rPr>
            <w:rStyle w:val="Hyperlink"/>
          </w:rPr>
          <w:t>Integrierte Biotopbewertung</w:t>
        </w:r>
        <w:r w:rsidR="00284A06">
          <w:rPr>
            <w:webHidden/>
          </w:rPr>
          <w:tab/>
        </w:r>
        <w:r w:rsidR="00284A06">
          <w:rPr>
            <w:webHidden/>
          </w:rPr>
          <w:fldChar w:fldCharType="begin"/>
        </w:r>
        <w:r w:rsidR="00284A06">
          <w:rPr>
            <w:webHidden/>
          </w:rPr>
          <w:instrText xml:space="preserve"> PAGEREF _Toc143588016 \h </w:instrText>
        </w:r>
        <w:r w:rsidR="00284A06">
          <w:rPr>
            <w:webHidden/>
          </w:rPr>
        </w:r>
        <w:r w:rsidR="00284A06">
          <w:rPr>
            <w:webHidden/>
          </w:rPr>
          <w:fldChar w:fldCharType="separate"/>
        </w:r>
        <w:r w:rsidR="00E24AB8">
          <w:rPr>
            <w:webHidden/>
          </w:rPr>
          <w:t>61</w:t>
        </w:r>
        <w:r w:rsidR="00284A06">
          <w:rPr>
            <w:webHidden/>
          </w:rPr>
          <w:fldChar w:fldCharType="end"/>
        </w:r>
      </w:hyperlink>
    </w:p>
    <w:p w14:paraId="048D9DA6" w14:textId="7F1C99AC" w:rsidR="00284A06" w:rsidRDefault="0097103D" w:rsidP="004368A2">
      <w:pPr>
        <w:pStyle w:val="Verzeichnis4"/>
        <w:rPr>
          <w:rFonts w:asciiTheme="minorHAnsi" w:eastAsiaTheme="minorEastAsia" w:hAnsiTheme="minorHAnsi" w:cstheme="minorBidi"/>
          <w:bCs w:val="0"/>
        </w:rPr>
      </w:pPr>
      <w:hyperlink w:anchor="_Toc143588017" w:history="1">
        <w:r w:rsidR="00284A06" w:rsidRPr="002903DB">
          <w:rPr>
            <w:rStyle w:val="Hyperlink"/>
          </w:rPr>
          <w:t>5.2.1.</w:t>
        </w:r>
        <w:r w:rsidR="00284A06">
          <w:rPr>
            <w:rFonts w:asciiTheme="minorHAnsi" w:eastAsiaTheme="minorEastAsia" w:hAnsiTheme="minorHAnsi" w:cstheme="minorBidi"/>
            <w:bCs w:val="0"/>
          </w:rPr>
          <w:tab/>
        </w:r>
        <w:r w:rsidR="00284A06" w:rsidRPr="002903DB">
          <w:rPr>
            <w:rStyle w:val="Hyperlink"/>
          </w:rPr>
          <w:t>Anlage- und baubedingte Flächeninanspruchnahmen</w:t>
        </w:r>
        <w:r w:rsidR="00284A06">
          <w:rPr>
            <w:webHidden/>
          </w:rPr>
          <w:tab/>
        </w:r>
        <w:r w:rsidR="00284A06">
          <w:rPr>
            <w:webHidden/>
          </w:rPr>
          <w:fldChar w:fldCharType="begin"/>
        </w:r>
        <w:r w:rsidR="00284A06">
          <w:rPr>
            <w:webHidden/>
          </w:rPr>
          <w:instrText xml:space="preserve"> PAGEREF _Toc143588017 \h </w:instrText>
        </w:r>
        <w:r w:rsidR="00284A06">
          <w:rPr>
            <w:webHidden/>
          </w:rPr>
        </w:r>
        <w:r w:rsidR="00284A06">
          <w:rPr>
            <w:webHidden/>
          </w:rPr>
          <w:fldChar w:fldCharType="separate"/>
        </w:r>
        <w:r w:rsidR="00E24AB8">
          <w:rPr>
            <w:webHidden/>
          </w:rPr>
          <w:t>62</w:t>
        </w:r>
        <w:r w:rsidR="00284A06">
          <w:rPr>
            <w:webHidden/>
          </w:rPr>
          <w:fldChar w:fldCharType="end"/>
        </w:r>
      </w:hyperlink>
    </w:p>
    <w:p w14:paraId="47E5A4A6" w14:textId="49835246" w:rsidR="00284A06" w:rsidRDefault="0097103D" w:rsidP="004368A2">
      <w:pPr>
        <w:pStyle w:val="Verzeichnis4"/>
        <w:rPr>
          <w:rFonts w:asciiTheme="minorHAnsi" w:eastAsiaTheme="minorEastAsia" w:hAnsiTheme="minorHAnsi" w:cstheme="minorBidi"/>
          <w:bCs w:val="0"/>
        </w:rPr>
      </w:pPr>
      <w:hyperlink w:anchor="_Toc143588018" w:history="1">
        <w:r w:rsidR="00284A06" w:rsidRPr="002903DB">
          <w:rPr>
            <w:rStyle w:val="Hyperlink"/>
          </w:rPr>
          <w:t>5.2.2.</w:t>
        </w:r>
        <w:r w:rsidR="00284A06">
          <w:rPr>
            <w:rFonts w:asciiTheme="minorHAnsi" w:eastAsiaTheme="minorEastAsia" w:hAnsiTheme="minorHAnsi" w:cstheme="minorBidi"/>
            <w:bCs w:val="0"/>
          </w:rPr>
          <w:tab/>
        </w:r>
        <w:r w:rsidR="00284A06" w:rsidRPr="002903DB">
          <w:rPr>
            <w:rStyle w:val="Hyperlink"/>
          </w:rPr>
          <w:t>Indirekte Beeinträchtigungen von Biotopen</w:t>
        </w:r>
        <w:r w:rsidR="00284A06">
          <w:rPr>
            <w:webHidden/>
          </w:rPr>
          <w:tab/>
        </w:r>
        <w:r w:rsidR="00284A06">
          <w:rPr>
            <w:webHidden/>
          </w:rPr>
          <w:fldChar w:fldCharType="begin"/>
        </w:r>
        <w:r w:rsidR="00284A06">
          <w:rPr>
            <w:webHidden/>
          </w:rPr>
          <w:instrText xml:space="preserve"> PAGEREF _Toc143588018 \h </w:instrText>
        </w:r>
        <w:r w:rsidR="00284A06">
          <w:rPr>
            <w:webHidden/>
          </w:rPr>
        </w:r>
        <w:r w:rsidR="00284A06">
          <w:rPr>
            <w:webHidden/>
          </w:rPr>
          <w:fldChar w:fldCharType="separate"/>
        </w:r>
        <w:r w:rsidR="00E24AB8">
          <w:rPr>
            <w:webHidden/>
          </w:rPr>
          <w:t>65</w:t>
        </w:r>
        <w:r w:rsidR="00284A06">
          <w:rPr>
            <w:webHidden/>
          </w:rPr>
          <w:fldChar w:fldCharType="end"/>
        </w:r>
      </w:hyperlink>
    </w:p>
    <w:p w14:paraId="4FEA48C0" w14:textId="41DC545A" w:rsidR="00284A06" w:rsidRDefault="0097103D" w:rsidP="004368A2">
      <w:pPr>
        <w:pStyle w:val="Verzeichnis4"/>
        <w:rPr>
          <w:rFonts w:asciiTheme="minorHAnsi" w:eastAsiaTheme="minorEastAsia" w:hAnsiTheme="minorHAnsi" w:cstheme="minorBidi"/>
          <w:bCs w:val="0"/>
        </w:rPr>
      </w:pPr>
      <w:hyperlink w:anchor="_Toc143588019" w:history="1">
        <w:r w:rsidR="00284A06" w:rsidRPr="002903DB">
          <w:rPr>
            <w:rStyle w:val="Hyperlink"/>
          </w:rPr>
          <w:t>5.2.3.</w:t>
        </w:r>
        <w:r w:rsidR="00284A06">
          <w:rPr>
            <w:rFonts w:asciiTheme="minorHAnsi" w:eastAsiaTheme="minorEastAsia" w:hAnsiTheme="minorHAnsi" w:cstheme="minorBidi"/>
            <w:bCs w:val="0"/>
          </w:rPr>
          <w:tab/>
        </w:r>
        <w:r w:rsidR="00284A06" w:rsidRPr="002903DB">
          <w:rPr>
            <w:rStyle w:val="Hyperlink"/>
          </w:rPr>
          <w:t>Kompensationsbedarf im Rahmen der integrierten Biotopbewertung</w:t>
        </w:r>
        <w:r w:rsidR="00284A06">
          <w:rPr>
            <w:webHidden/>
          </w:rPr>
          <w:tab/>
        </w:r>
        <w:r w:rsidR="00284A06">
          <w:rPr>
            <w:webHidden/>
          </w:rPr>
          <w:fldChar w:fldCharType="begin"/>
        </w:r>
        <w:r w:rsidR="00284A06">
          <w:rPr>
            <w:webHidden/>
          </w:rPr>
          <w:instrText xml:space="preserve"> PAGEREF _Toc143588019 \h </w:instrText>
        </w:r>
        <w:r w:rsidR="00284A06">
          <w:rPr>
            <w:webHidden/>
          </w:rPr>
        </w:r>
        <w:r w:rsidR="00284A06">
          <w:rPr>
            <w:webHidden/>
          </w:rPr>
          <w:fldChar w:fldCharType="separate"/>
        </w:r>
        <w:r w:rsidR="00E24AB8">
          <w:rPr>
            <w:webHidden/>
          </w:rPr>
          <w:t>70</w:t>
        </w:r>
        <w:r w:rsidR="00284A06">
          <w:rPr>
            <w:webHidden/>
          </w:rPr>
          <w:fldChar w:fldCharType="end"/>
        </w:r>
      </w:hyperlink>
    </w:p>
    <w:p w14:paraId="69F5BC6C" w14:textId="69336308" w:rsidR="00284A06" w:rsidRDefault="0097103D" w:rsidP="004368A2">
      <w:pPr>
        <w:pStyle w:val="Verzeichnis3"/>
        <w:rPr>
          <w:rFonts w:asciiTheme="minorHAnsi" w:eastAsiaTheme="minorEastAsia" w:hAnsiTheme="minorHAnsi" w:cstheme="minorBidi"/>
        </w:rPr>
      </w:pPr>
      <w:hyperlink w:anchor="_Toc143588020" w:history="1">
        <w:r w:rsidR="00284A06" w:rsidRPr="002903DB">
          <w:rPr>
            <w:rStyle w:val="Hyperlink"/>
          </w:rPr>
          <w:t>5.3.</w:t>
        </w:r>
        <w:r w:rsidR="00284A06">
          <w:rPr>
            <w:rFonts w:asciiTheme="minorHAnsi" w:eastAsiaTheme="minorEastAsia" w:hAnsiTheme="minorHAnsi" w:cstheme="minorBidi"/>
          </w:rPr>
          <w:tab/>
        </w:r>
        <w:r w:rsidR="00284A06" w:rsidRPr="002903DB">
          <w:rPr>
            <w:rStyle w:val="Hyperlink"/>
          </w:rPr>
          <w:t>Schutzgutbezogene Bewertung der Eingriffsschwere</w:t>
        </w:r>
        <w:r w:rsidR="00284A06">
          <w:rPr>
            <w:webHidden/>
          </w:rPr>
          <w:tab/>
        </w:r>
        <w:r w:rsidR="00284A06">
          <w:rPr>
            <w:webHidden/>
          </w:rPr>
          <w:fldChar w:fldCharType="begin"/>
        </w:r>
        <w:r w:rsidR="00284A06">
          <w:rPr>
            <w:webHidden/>
          </w:rPr>
          <w:instrText xml:space="preserve"> PAGEREF _Toc143588020 \h </w:instrText>
        </w:r>
        <w:r w:rsidR="00284A06">
          <w:rPr>
            <w:webHidden/>
          </w:rPr>
        </w:r>
        <w:r w:rsidR="00284A06">
          <w:rPr>
            <w:webHidden/>
          </w:rPr>
          <w:fldChar w:fldCharType="separate"/>
        </w:r>
        <w:r w:rsidR="00E24AB8">
          <w:rPr>
            <w:webHidden/>
          </w:rPr>
          <w:t>70</w:t>
        </w:r>
        <w:r w:rsidR="00284A06">
          <w:rPr>
            <w:webHidden/>
          </w:rPr>
          <w:fldChar w:fldCharType="end"/>
        </w:r>
      </w:hyperlink>
    </w:p>
    <w:p w14:paraId="134A70CD" w14:textId="7143E574" w:rsidR="00284A06" w:rsidRDefault="0097103D" w:rsidP="004368A2">
      <w:pPr>
        <w:pStyle w:val="Verzeichnis4"/>
        <w:rPr>
          <w:rFonts w:asciiTheme="minorHAnsi" w:eastAsiaTheme="minorEastAsia" w:hAnsiTheme="minorHAnsi" w:cstheme="minorBidi"/>
          <w:bCs w:val="0"/>
        </w:rPr>
      </w:pPr>
      <w:hyperlink w:anchor="_Toc143588021" w:history="1">
        <w:r w:rsidR="00284A06" w:rsidRPr="002903DB">
          <w:rPr>
            <w:rStyle w:val="Hyperlink"/>
          </w:rPr>
          <w:t>5.3.1.</w:t>
        </w:r>
        <w:r w:rsidR="00284A06">
          <w:rPr>
            <w:rFonts w:asciiTheme="minorHAnsi" w:eastAsiaTheme="minorEastAsia" w:hAnsiTheme="minorHAnsi" w:cstheme="minorBidi"/>
            <w:bCs w:val="0"/>
          </w:rPr>
          <w:tab/>
        </w:r>
        <w:r w:rsidR="00284A06" w:rsidRPr="002903DB">
          <w:rPr>
            <w:rStyle w:val="Hyperlink"/>
          </w:rPr>
          <w:t>EBS-Fälle beim Schutzgut Biotope</w:t>
        </w:r>
        <w:r w:rsidR="00284A06">
          <w:rPr>
            <w:webHidden/>
          </w:rPr>
          <w:tab/>
        </w:r>
        <w:r w:rsidR="00284A06">
          <w:rPr>
            <w:webHidden/>
          </w:rPr>
          <w:fldChar w:fldCharType="begin"/>
        </w:r>
        <w:r w:rsidR="00284A06">
          <w:rPr>
            <w:webHidden/>
          </w:rPr>
          <w:instrText xml:space="preserve"> PAGEREF _Toc143588021 \h </w:instrText>
        </w:r>
        <w:r w:rsidR="00284A06">
          <w:rPr>
            <w:webHidden/>
          </w:rPr>
        </w:r>
        <w:r w:rsidR="00284A06">
          <w:rPr>
            <w:webHidden/>
          </w:rPr>
          <w:fldChar w:fldCharType="separate"/>
        </w:r>
        <w:r w:rsidR="00E24AB8">
          <w:rPr>
            <w:webHidden/>
          </w:rPr>
          <w:t>74</w:t>
        </w:r>
        <w:r w:rsidR="00284A06">
          <w:rPr>
            <w:webHidden/>
          </w:rPr>
          <w:fldChar w:fldCharType="end"/>
        </w:r>
      </w:hyperlink>
    </w:p>
    <w:p w14:paraId="29D61BBA" w14:textId="5F26BEB3" w:rsidR="00284A06" w:rsidRDefault="0097103D" w:rsidP="004368A2">
      <w:pPr>
        <w:pStyle w:val="Verzeichnis4"/>
        <w:rPr>
          <w:rFonts w:asciiTheme="minorHAnsi" w:eastAsiaTheme="minorEastAsia" w:hAnsiTheme="minorHAnsi" w:cstheme="minorBidi"/>
          <w:bCs w:val="0"/>
        </w:rPr>
      </w:pPr>
      <w:hyperlink w:anchor="_Toc143588022" w:history="1">
        <w:r w:rsidR="00284A06" w:rsidRPr="002903DB">
          <w:rPr>
            <w:rStyle w:val="Hyperlink"/>
          </w:rPr>
          <w:t>5.3.2.</w:t>
        </w:r>
        <w:r w:rsidR="00284A06">
          <w:rPr>
            <w:rFonts w:asciiTheme="minorHAnsi" w:eastAsiaTheme="minorEastAsia" w:hAnsiTheme="minorHAnsi" w:cstheme="minorBidi"/>
            <w:bCs w:val="0"/>
          </w:rPr>
          <w:tab/>
        </w:r>
        <w:r w:rsidR="00284A06" w:rsidRPr="002903DB">
          <w:rPr>
            <w:rStyle w:val="Hyperlink"/>
          </w:rPr>
          <w:t>Eingriffsermittlung Tiere</w:t>
        </w:r>
        <w:r w:rsidR="00284A06">
          <w:rPr>
            <w:webHidden/>
          </w:rPr>
          <w:tab/>
        </w:r>
        <w:r w:rsidR="00284A06">
          <w:rPr>
            <w:webHidden/>
          </w:rPr>
          <w:fldChar w:fldCharType="begin"/>
        </w:r>
        <w:r w:rsidR="00284A06">
          <w:rPr>
            <w:webHidden/>
          </w:rPr>
          <w:instrText xml:space="preserve"> PAGEREF _Toc143588022 \h </w:instrText>
        </w:r>
        <w:r w:rsidR="00284A06">
          <w:rPr>
            <w:webHidden/>
          </w:rPr>
        </w:r>
        <w:r w:rsidR="00284A06">
          <w:rPr>
            <w:webHidden/>
          </w:rPr>
          <w:fldChar w:fldCharType="separate"/>
        </w:r>
        <w:r w:rsidR="00E24AB8">
          <w:rPr>
            <w:webHidden/>
          </w:rPr>
          <w:t>74</w:t>
        </w:r>
        <w:r w:rsidR="00284A06">
          <w:rPr>
            <w:webHidden/>
          </w:rPr>
          <w:fldChar w:fldCharType="end"/>
        </w:r>
      </w:hyperlink>
    </w:p>
    <w:p w14:paraId="15F26B57" w14:textId="704C03BD" w:rsidR="00284A06" w:rsidRDefault="0097103D" w:rsidP="004368A2">
      <w:pPr>
        <w:pStyle w:val="Verzeichnis4"/>
        <w:rPr>
          <w:rFonts w:asciiTheme="minorHAnsi" w:eastAsiaTheme="minorEastAsia" w:hAnsiTheme="minorHAnsi" w:cstheme="minorBidi"/>
          <w:bCs w:val="0"/>
        </w:rPr>
      </w:pPr>
      <w:hyperlink w:anchor="_Toc143588023" w:history="1">
        <w:r w:rsidR="00284A06" w:rsidRPr="002903DB">
          <w:rPr>
            <w:rStyle w:val="Hyperlink"/>
          </w:rPr>
          <w:t>5.3.3.</w:t>
        </w:r>
        <w:r w:rsidR="00284A06">
          <w:rPr>
            <w:rFonts w:asciiTheme="minorHAnsi" w:eastAsiaTheme="minorEastAsia" w:hAnsiTheme="minorHAnsi" w:cstheme="minorBidi"/>
            <w:bCs w:val="0"/>
          </w:rPr>
          <w:tab/>
        </w:r>
        <w:r w:rsidR="00284A06" w:rsidRPr="002903DB">
          <w:rPr>
            <w:rStyle w:val="Hyperlink"/>
          </w:rPr>
          <w:t>Eingriffsermittlung Pflanzen</w:t>
        </w:r>
        <w:r w:rsidR="00284A06">
          <w:rPr>
            <w:webHidden/>
          </w:rPr>
          <w:tab/>
        </w:r>
        <w:r w:rsidR="00284A06">
          <w:rPr>
            <w:webHidden/>
          </w:rPr>
          <w:fldChar w:fldCharType="begin"/>
        </w:r>
        <w:r w:rsidR="00284A06">
          <w:rPr>
            <w:webHidden/>
          </w:rPr>
          <w:instrText xml:space="preserve"> PAGEREF _Toc143588023 \h </w:instrText>
        </w:r>
        <w:r w:rsidR="00284A06">
          <w:rPr>
            <w:webHidden/>
          </w:rPr>
        </w:r>
        <w:r w:rsidR="00284A06">
          <w:rPr>
            <w:webHidden/>
          </w:rPr>
          <w:fldChar w:fldCharType="separate"/>
        </w:r>
        <w:r w:rsidR="00E24AB8">
          <w:rPr>
            <w:webHidden/>
          </w:rPr>
          <w:t>78</w:t>
        </w:r>
        <w:r w:rsidR="00284A06">
          <w:rPr>
            <w:webHidden/>
          </w:rPr>
          <w:fldChar w:fldCharType="end"/>
        </w:r>
      </w:hyperlink>
    </w:p>
    <w:p w14:paraId="100CA800" w14:textId="1DF246B2" w:rsidR="00284A06" w:rsidRDefault="0097103D" w:rsidP="004368A2">
      <w:pPr>
        <w:pStyle w:val="Verzeichnis4"/>
        <w:rPr>
          <w:rFonts w:asciiTheme="minorHAnsi" w:eastAsiaTheme="minorEastAsia" w:hAnsiTheme="minorHAnsi" w:cstheme="minorBidi"/>
          <w:bCs w:val="0"/>
        </w:rPr>
      </w:pPr>
      <w:hyperlink w:anchor="_Toc143588024" w:history="1">
        <w:r w:rsidR="00284A06" w:rsidRPr="002903DB">
          <w:rPr>
            <w:rStyle w:val="Hyperlink"/>
          </w:rPr>
          <w:t>5.3.4.</w:t>
        </w:r>
        <w:r w:rsidR="00284A06">
          <w:rPr>
            <w:rFonts w:asciiTheme="minorHAnsi" w:eastAsiaTheme="minorEastAsia" w:hAnsiTheme="minorHAnsi" w:cstheme="minorBidi"/>
            <w:bCs w:val="0"/>
          </w:rPr>
          <w:tab/>
        </w:r>
        <w:r w:rsidR="00284A06" w:rsidRPr="002903DB">
          <w:rPr>
            <w:rStyle w:val="Hyperlink"/>
          </w:rPr>
          <w:t>Eingriffsermittlung Boden</w:t>
        </w:r>
        <w:r w:rsidR="00284A06">
          <w:rPr>
            <w:webHidden/>
          </w:rPr>
          <w:tab/>
        </w:r>
        <w:r w:rsidR="00284A06">
          <w:rPr>
            <w:webHidden/>
          </w:rPr>
          <w:fldChar w:fldCharType="begin"/>
        </w:r>
        <w:r w:rsidR="00284A06">
          <w:rPr>
            <w:webHidden/>
          </w:rPr>
          <w:instrText xml:space="preserve"> PAGEREF _Toc143588024 \h </w:instrText>
        </w:r>
        <w:r w:rsidR="00284A06">
          <w:rPr>
            <w:webHidden/>
          </w:rPr>
        </w:r>
        <w:r w:rsidR="00284A06">
          <w:rPr>
            <w:webHidden/>
          </w:rPr>
          <w:fldChar w:fldCharType="separate"/>
        </w:r>
        <w:r w:rsidR="00E24AB8">
          <w:rPr>
            <w:webHidden/>
          </w:rPr>
          <w:t>79</w:t>
        </w:r>
        <w:r w:rsidR="00284A06">
          <w:rPr>
            <w:webHidden/>
          </w:rPr>
          <w:fldChar w:fldCharType="end"/>
        </w:r>
      </w:hyperlink>
    </w:p>
    <w:p w14:paraId="5095AEBD" w14:textId="6DF110F1" w:rsidR="00284A06" w:rsidRDefault="0097103D" w:rsidP="004368A2">
      <w:pPr>
        <w:pStyle w:val="Verzeichnis4"/>
        <w:rPr>
          <w:rFonts w:asciiTheme="minorHAnsi" w:eastAsiaTheme="minorEastAsia" w:hAnsiTheme="minorHAnsi" w:cstheme="minorBidi"/>
          <w:bCs w:val="0"/>
        </w:rPr>
      </w:pPr>
      <w:hyperlink w:anchor="_Toc143588025" w:history="1">
        <w:r w:rsidR="00284A06" w:rsidRPr="002903DB">
          <w:rPr>
            <w:rStyle w:val="Hyperlink"/>
          </w:rPr>
          <w:t>5.3.5.</w:t>
        </w:r>
        <w:r w:rsidR="00284A06">
          <w:rPr>
            <w:rFonts w:asciiTheme="minorHAnsi" w:eastAsiaTheme="minorEastAsia" w:hAnsiTheme="minorHAnsi" w:cstheme="minorBidi"/>
            <w:bCs w:val="0"/>
          </w:rPr>
          <w:tab/>
        </w:r>
        <w:r w:rsidR="00284A06" w:rsidRPr="002903DB">
          <w:rPr>
            <w:rStyle w:val="Hyperlink"/>
          </w:rPr>
          <w:t>Eingriffsermittlung Wasser</w:t>
        </w:r>
        <w:r w:rsidR="00284A06">
          <w:rPr>
            <w:webHidden/>
          </w:rPr>
          <w:tab/>
        </w:r>
        <w:r w:rsidR="00284A06">
          <w:rPr>
            <w:webHidden/>
          </w:rPr>
          <w:fldChar w:fldCharType="begin"/>
        </w:r>
        <w:r w:rsidR="00284A06">
          <w:rPr>
            <w:webHidden/>
          </w:rPr>
          <w:instrText xml:space="preserve"> PAGEREF _Toc143588025 \h </w:instrText>
        </w:r>
        <w:r w:rsidR="00284A06">
          <w:rPr>
            <w:webHidden/>
          </w:rPr>
        </w:r>
        <w:r w:rsidR="00284A06">
          <w:rPr>
            <w:webHidden/>
          </w:rPr>
          <w:fldChar w:fldCharType="separate"/>
        </w:r>
        <w:r w:rsidR="00E24AB8">
          <w:rPr>
            <w:webHidden/>
          </w:rPr>
          <w:t>83</w:t>
        </w:r>
        <w:r w:rsidR="00284A06">
          <w:rPr>
            <w:webHidden/>
          </w:rPr>
          <w:fldChar w:fldCharType="end"/>
        </w:r>
      </w:hyperlink>
    </w:p>
    <w:p w14:paraId="195D5EFB" w14:textId="00C99DD9" w:rsidR="00284A06" w:rsidRDefault="0097103D" w:rsidP="004368A2">
      <w:pPr>
        <w:pStyle w:val="Verzeichnis4"/>
        <w:rPr>
          <w:rFonts w:asciiTheme="minorHAnsi" w:eastAsiaTheme="minorEastAsia" w:hAnsiTheme="minorHAnsi" w:cstheme="minorBidi"/>
          <w:bCs w:val="0"/>
        </w:rPr>
      </w:pPr>
      <w:hyperlink w:anchor="_Toc143588026" w:history="1">
        <w:r w:rsidR="00284A06" w:rsidRPr="002903DB">
          <w:rPr>
            <w:rStyle w:val="Hyperlink"/>
          </w:rPr>
          <w:t>5.3.6.</w:t>
        </w:r>
        <w:r w:rsidR="00284A06">
          <w:rPr>
            <w:rFonts w:asciiTheme="minorHAnsi" w:eastAsiaTheme="minorEastAsia" w:hAnsiTheme="minorHAnsi" w:cstheme="minorBidi"/>
            <w:bCs w:val="0"/>
          </w:rPr>
          <w:tab/>
        </w:r>
        <w:r w:rsidR="00284A06" w:rsidRPr="002903DB">
          <w:rPr>
            <w:rStyle w:val="Hyperlink"/>
          </w:rPr>
          <w:t>Eingriffsermittlung Klima / Luft</w:t>
        </w:r>
        <w:r w:rsidR="00284A06">
          <w:rPr>
            <w:webHidden/>
          </w:rPr>
          <w:tab/>
        </w:r>
        <w:r w:rsidR="00284A06">
          <w:rPr>
            <w:webHidden/>
          </w:rPr>
          <w:fldChar w:fldCharType="begin"/>
        </w:r>
        <w:r w:rsidR="00284A06">
          <w:rPr>
            <w:webHidden/>
          </w:rPr>
          <w:instrText xml:space="preserve"> PAGEREF _Toc143588026 \h </w:instrText>
        </w:r>
        <w:r w:rsidR="00284A06">
          <w:rPr>
            <w:webHidden/>
          </w:rPr>
        </w:r>
        <w:r w:rsidR="00284A06">
          <w:rPr>
            <w:webHidden/>
          </w:rPr>
          <w:fldChar w:fldCharType="separate"/>
        </w:r>
        <w:r w:rsidR="00E24AB8">
          <w:rPr>
            <w:webHidden/>
          </w:rPr>
          <w:t>84</w:t>
        </w:r>
        <w:r w:rsidR="00284A06">
          <w:rPr>
            <w:webHidden/>
          </w:rPr>
          <w:fldChar w:fldCharType="end"/>
        </w:r>
      </w:hyperlink>
    </w:p>
    <w:p w14:paraId="2E118040" w14:textId="4AE02750" w:rsidR="00284A06" w:rsidRDefault="0097103D" w:rsidP="004368A2">
      <w:pPr>
        <w:pStyle w:val="Verzeichnis4"/>
        <w:rPr>
          <w:rFonts w:asciiTheme="minorHAnsi" w:eastAsiaTheme="minorEastAsia" w:hAnsiTheme="minorHAnsi" w:cstheme="minorBidi"/>
          <w:bCs w:val="0"/>
        </w:rPr>
      </w:pPr>
      <w:hyperlink w:anchor="_Toc143588027" w:history="1">
        <w:r w:rsidR="00284A06" w:rsidRPr="002903DB">
          <w:rPr>
            <w:rStyle w:val="Hyperlink"/>
          </w:rPr>
          <w:t>5.3.7.</w:t>
        </w:r>
        <w:r w:rsidR="00284A06">
          <w:rPr>
            <w:rFonts w:asciiTheme="minorHAnsi" w:eastAsiaTheme="minorEastAsia" w:hAnsiTheme="minorHAnsi" w:cstheme="minorBidi"/>
            <w:bCs w:val="0"/>
          </w:rPr>
          <w:tab/>
        </w:r>
        <w:r w:rsidR="00284A06" w:rsidRPr="002903DB">
          <w:rPr>
            <w:rStyle w:val="Hyperlink"/>
          </w:rPr>
          <w:t>Eingriffsermittlung Landschaftsbild</w:t>
        </w:r>
        <w:r w:rsidR="00284A06">
          <w:rPr>
            <w:webHidden/>
          </w:rPr>
          <w:tab/>
        </w:r>
        <w:r w:rsidR="00284A06">
          <w:rPr>
            <w:webHidden/>
          </w:rPr>
          <w:fldChar w:fldCharType="begin"/>
        </w:r>
        <w:r w:rsidR="00284A06">
          <w:rPr>
            <w:webHidden/>
          </w:rPr>
          <w:instrText xml:space="preserve"> PAGEREF _Toc143588027 \h </w:instrText>
        </w:r>
        <w:r w:rsidR="00284A06">
          <w:rPr>
            <w:webHidden/>
          </w:rPr>
        </w:r>
        <w:r w:rsidR="00284A06">
          <w:rPr>
            <w:webHidden/>
          </w:rPr>
          <w:fldChar w:fldCharType="separate"/>
        </w:r>
        <w:r w:rsidR="00E24AB8">
          <w:rPr>
            <w:webHidden/>
          </w:rPr>
          <w:t>87</w:t>
        </w:r>
        <w:r w:rsidR="00284A06">
          <w:rPr>
            <w:webHidden/>
          </w:rPr>
          <w:fldChar w:fldCharType="end"/>
        </w:r>
      </w:hyperlink>
    </w:p>
    <w:p w14:paraId="7071F283" w14:textId="022D5352" w:rsidR="00284A06" w:rsidRDefault="0097103D" w:rsidP="004368A2">
      <w:pPr>
        <w:pStyle w:val="Verzeichnis3"/>
        <w:rPr>
          <w:rFonts w:asciiTheme="minorHAnsi" w:eastAsiaTheme="minorEastAsia" w:hAnsiTheme="minorHAnsi" w:cstheme="minorBidi"/>
        </w:rPr>
      </w:pPr>
      <w:hyperlink w:anchor="_Toc143588028" w:history="1">
        <w:r w:rsidR="00284A06" w:rsidRPr="002903DB">
          <w:rPr>
            <w:rStyle w:val="Hyperlink"/>
          </w:rPr>
          <w:t>5.4.</w:t>
        </w:r>
        <w:r w:rsidR="00284A06">
          <w:rPr>
            <w:rFonts w:asciiTheme="minorHAnsi" w:eastAsiaTheme="minorEastAsia" w:hAnsiTheme="minorHAnsi" w:cstheme="minorBidi"/>
          </w:rPr>
          <w:tab/>
        </w:r>
        <w:r w:rsidR="00284A06" w:rsidRPr="002903DB">
          <w:rPr>
            <w:rStyle w:val="Hyperlink"/>
          </w:rPr>
          <w:t>Zusammenfassung der Beeinträchtigungen und Konflikte</w:t>
        </w:r>
        <w:r w:rsidR="00284A06">
          <w:rPr>
            <w:webHidden/>
          </w:rPr>
          <w:tab/>
        </w:r>
        <w:r w:rsidR="00284A06">
          <w:rPr>
            <w:webHidden/>
          </w:rPr>
          <w:fldChar w:fldCharType="begin"/>
        </w:r>
        <w:r w:rsidR="00284A06">
          <w:rPr>
            <w:webHidden/>
          </w:rPr>
          <w:instrText xml:space="preserve"> PAGEREF _Toc143588028 \h </w:instrText>
        </w:r>
        <w:r w:rsidR="00284A06">
          <w:rPr>
            <w:webHidden/>
          </w:rPr>
        </w:r>
        <w:r w:rsidR="00284A06">
          <w:rPr>
            <w:webHidden/>
          </w:rPr>
          <w:fldChar w:fldCharType="separate"/>
        </w:r>
        <w:r w:rsidR="00E24AB8">
          <w:rPr>
            <w:webHidden/>
          </w:rPr>
          <w:t>92</w:t>
        </w:r>
        <w:r w:rsidR="00284A06">
          <w:rPr>
            <w:webHidden/>
          </w:rPr>
          <w:fldChar w:fldCharType="end"/>
        </w:r>
      </w:hyperlink>
    </w:p>
    <w:p w14:paraId="5E716E92" w14:textId="3F237292" w:rsidR="00284A06" w:rsidRDefault="0097103D" w:rsidP="00A2401F">
      <w:pPr>
        <w:pStyle w:val="Verzeichnis2"/>
        <w:rPr>
          <w:rFonts w:asciiTheme="minorHAnsi" w:eastAsiaTheme="minorEastAsia" w:hAnsiTheme="minorHAnsi" w:cstheme="minorBidi"/>
        </w:rPr>
      </w:pPr>
      <w:hyperlink w:anchor="_Toc143588029" w:history="1">
        <w:r w:rsidR="00284A06" w:rsidRPr="002903DB">
          <w:rPr>
            <w:rStyle w:val="Hyperlink"/>
          </w:rPr>
          <w:t>6.</w:t>
        </w:r>
        <w:r w:rsidR="00284A06">
          <w:rPr>
            <w:rFonts w:asciiTheme="minorHAnsi" w:eastAsiaTheme="minorEastAsia" w:hAnsiTheme="minorHAnsi" w:cstheme="minorBidi"/>
          </w:rPr>
          <w:tab/>
        </w:r>
        <w:r w:rsidR="00284A06" w:rsidRPr="002903DB">
          <w:rPr>
            <w:rStyle w:val="Hyperlink"/>
          </w:rPr>
          <w:t>Maßnahmenplanung</w:t>
        </w:r>
        <w:r w:rsidR="00284A06">
          <w:rPr>
            <w:webHidden/>
          </w:rPr>
          <w:tab/>
        </w:r>
        <w:r w:rsidR="00284A06">
          <w:rPr>
            <w:webHidden/>
          </w:rPr>
          <w:fldChar w:fldCharType="begin"/>
        </w:r>
        <w:r w:rsidR="00284A06">
          <w:rPr>
            <w:webHidden/>
          </w:rPr>
          <w:instrText xml:space="preserve"> PAGEREF _Toc143588029 \h </w:instrText>
        </w:r>
        <w:r w:rsidR="00284A06">
          <w:rPr>
            <w:webHidden/>
          </w:rPr>
        </w:r>
        <w:r w:rsidR="00284A06">
          <w:rPr>
            <w:webHidden/>
          </w:rPr>
          <w:fldChar w:fldCharType="separate"/>
        </w:r>
        <w:r w:rsidR="00E24AB8">
          <w:rPr>
            <w:webHidden/>
          </w:rPr>
          <w:t>93</w:t>
        </w:r>
        <w:r w:rsidR="00284A06">
          <w:rPr>
            <w:webHidden/>
          </w:rPr>
          <w:fldChar w:fldCharType="end"/>
        </w:r>
      </w:hyperlink>
    </w:p>
    <w:p w14:paraId="40ABAEEE" w14:textId="6A6F3D05" w:rsidR="00284A06" w:rsidRDefault="0097103D" w:rsidP="004368A2">
      <w:pPr>
        <w:pStyle w:val="Verzeichnis3"/>
        <w:rPr>
          <w:rFonts w:asciiTheme="minorHAnsi" w:eastAsiaTheme="minorEastAsia" w:hAnsiTheme="minorHAnsi" w:cstheme="minorBidi"/>
        </w:rPr>
      </w:pPr>
      <w:hyperlink w:anchor="_Toc143588030" w:history="1">
        <w:r w:rsidR="00284A06" w:rsidRPr="002903DB">
          <w:rPr>
            <w:rStyle w:val="Hyperlink"/>
          </w:rPr>
          <w:t>6.1.</w:t>
        </w:r>
        <w:r w:rsidR="00284A06">
          <w:rPr>
            <w:rFonts w:asciiTheme="minorHAnsi" w:eastAsiaTheme="minorEastAsia" w:hAnsiTheme="minorHAnsi" w:cstheme="minorBidi"/>
          </w:rPr>
          <w:tab/>
        </w:r>
        <w:r w:rsidR="00284A06" w:rsidRPr="002903DB">
          <w:rPr>
            <w:rStyle w:val="Hyperlink"/>
          </w:rPr>
          <w:t>Arten von landschaftspflegerischen Maßnahmen, Ersatz</w:t>
        </w:r>
        <w:r w:rsidR="00A84B41">
          <w:rPr>
            <w:rStyle w:val="Hyperlink"/>
          </w:rPr>
          <w:t>zahlung</w:t>
        </w:r>
        <w:r w:rsidR="00284A06">
          <w:rPr>
            <w:webHidden/>
          </w:rPr>
          <w:tab/>
        </w:r>
        <w:r w:rsidR="00284A06">
          <w:rPr>
            <w:webHidden/>
          </w:rPr>
          <w:fldChar w:fldCharType="begin"/>
        </w:r>
        <w:r w:rsidR="00284A06">
          <w:rPr>
            <w:webHidden/>
          </w:rPr>
          <w:instrText xml:space="preserve"> PAGEREF _Toc143588030 \h </w:instrText>
        </w:r>
        <w:r w:rsidR="00284A06">
          <w:rPr>
            <w:webHidden/>
          </w:rPr>
        </w:r>
        <w:r w:rsidR="00284A06">
          <w:rPr>
            <w:webHidden/>
          </w:rPr>
          <w:fldChar w:fldCharType="separate"/>
        </w:r>
        <w:r w:rsidR="00E24AB8">
          <w:rPr>
            <w:webHidden/>
          </w:rPr>
          <w:t>93</w:t>
        </w:r>
        <w:r w:rsidR="00284A06">
          <w:rPr>
            <w:webHidden/>
          </w:rPr>
          <w:fldChar w:fldCharType="end"/>
        </w:r>
      </w:hyperlink>
    </w:p>
    <w:p w14:paraId="1562BCC7" w14:textId="2C00AC9B" w:rsidR="00284A06" w:rsidRDefault="0097103D" w:rsidP="004368A2">
      <w:pPr>
        <w:pStyle w:val="Verzeichnis4"/>
        <w:rPr>
          <w:rFonts w:asciiTheme="minorHAnsi" w:eastAsiaTheme="minorEastAsia" w:hAnsiTheme="minorHAnsi" w:cstheme="minorBidi"/>
          <w:bCs w:val="0"/>
        </w:rPr>
      </w:pPr>
      <w:hyperlink w:anchor="_Toc143588031" w:history="1">
        <w:r w:rsidR="00284A06" w:rsidRPr="002903DB">
          <w:rPr>
            <w:rStyle w:val="Hyperlink"/>
          </w:rPr>
          <w:t>6.1.1.</w:t>
        </w:r>
        <w:r w:rsidR="00284A06">
          <w:rPr>
            <w:rFonts w:asciiTheme="minorHAnsi" w:eastAsiaTheme="minorEastAsia" w:hAnsiTheme="minorHAnsi" w:cstheme="minorBidi"/>
            <w:bCs w:val="0"/>
          </w:rPr>
          <w:tab/>
        </w:r>
        <w:r w:rsidR="00284A06" w:rsidRPr="002903DB">
          <w:rPr>
            <w:rStyle w:val="Hyperlink"/>
          </w:rPr>
          <w:t>Ausgleichs- und Ersatzmaßnahmen</w:t>
        </w:r>
        <w:r w:rsidR="00284A06">
          <w:rPr>
            <w:webHidden/>
          </w:rPr>
          <w:tab/>
        </w:r>
        <w:r w:rsidR="00284A06">
          <w:rPr>
            <w:webHidden/>
          </w:rPr>
          <w:fldChar w:fldCharType="begin"/>
        </w:r>
        <w:r w:rsidR="00284A06">
          <w:rPr>
            <w:webHidden/>
          </w:rPr>
          <w:instrText xml:space="preserve"> PAGEREF _Toc143588031 \h </w:instrText>
        </w:r>
        <w:r w:rsidR="00284A06">
          <w:rPr>
            <w:webHidden/>
          </w:rPr>
        </w:r>
        <w:r w:rsidR="00284A06">
          <w:rPr>
            <w:webHidden/>
          </w:rPr>
          <w:fldChar w:fldCharType="separate"/>
        </w:r>
        <w:r w:rsidR="00E24AB8">
          <w:rPr>
            <w:webHidden/>
          </w:rPr>
          <w:t>93</w:t>
        </w:r>
        <w:r w:rsidR="00284A06">
          <w:rPr>
            <w:webHidden/>
          </w:rPr>
          <w:fldChar w:fldCharType="end"/>
        </w:r>
      </w:hyperlink>
    </w:p>
    <w:p w14:paraId="07F0C961" w14:textId="2DF71E07" w:rsidR="00284A06" w:rsidRDefault="0097103D" w:rsidP="004368A2">
      <w:pPr>
        <w:pStyle w:val="Verzeichnis4"/>
        <w:rPr>
          <w:rFonts w:asciiTheme="minorHAnsi" w:eastAsiaTheme="minorEastAsia" w:hAnsiTheme="minorHAnsi" w:cstheme="minorBidi"/>
          <w:bCs w:val="0"/>
        </w:rPr>
      </w:pPr>
      <w:hyperlink w:anchor="_Toc143588032" w:history="1">
        <w:r w:rsidR="00284A06" w:rsidRPr="002903DB">
          <w:rPr>
            <w:rStyle w:val="Hyperlink"/>
          </w:rPr>
          <w:t>6.1.2.</w:t>
        </w:r>
        <w:r w:rsidR="00284A06">
          <w:rPr>
            <w:rFonts w:asciiTheme="minorHAnsi" w:eastAsiaTheme="minorEastAsia" w:hAnsiTheme="minorHAnsi" w:cstheme="minorBidi"/>
            <w:bCs w:val="0"/>
          </w:rPr>
          <w:tab/>
        </w:r>
        <w:r w:rsidR="00284A06" w:rsidRPr="002903DB">
          <w:rPr>
            <w:rStyle w:val="Hyperlink"/>
          </w:rPr>
          <w:t>Begrünungsmaßnahmen auf Straßennebenflächen</w:t>
        </w:r>
        <w:r w:rsidR="00284A06">
          <w:rPr>
            <w:webHidden/>
          </w:rPr>
          <w:tab/>
        </w:r>
        <w:r w:rsidR="00284A06">
          <w:rPr>
            <w:webHidden/>
          </w:rPr>
          <w:fldChar w:fldCharType="begin"/>
        </w:r>
        <w:r w:rsidR="00284A06">
          <w:rPr>
            <w:webHidden/>
          </w:rPr>
          <w:instrText xml:space="preserve"> PAGEREF _Toc143588032 \h </w:instrText>
        </w:r>
        <w:r w:rsidR="00284A06">
          <w:rPr>
            <w:webHidden/>
          </w:rPr>
        </w:r>
        <w:r w:rsidR="00284A06">
          <w:rPr>
            <w:webHidden/>
          </w:rPr>
          <w:fldChar w:fldCharType="separate"/>
        </w:r>
        <w:r w:rsidR="00E24AB8">
          <w:rPr>
            <w:webHidden/>
          </w:rPr>
          <w:t>96</w:t>
        </w:r>
        <w:r w:rsidR="00284A06">
          <w:rPr>
            <w:webHidden/>
          </w:rPr>
          <w:fldChar w:fldCharType="end"/>
        </w:r>
      </w:hyperlink>
    </w:p>
    <w:p w14:paraId="3B6A52B9" w14:textId="659EA9A1" w:rsidR="00284A06" w:rsidRDefault="0097103D" w:rsidP="004368A2">
      <w:pPr>
        <w:pStyle w:val="Verzeichnis4"/>
        <w:rPr>
          <w:rFonts w:asciiTheme="minorHAnsi" w:eastAsiaTheme="minorEastAsia" w:hAnsiTheme="minorHAnsi" w:cstheme="minorBidi"/>
          <w:bCs w:val="0"/>
        </w:rPr>
      </w:pPr>
      <w:hyperlink w:anchor="_Toc143588033" w:history="1">
        <w:r w:rsidR="00284A06" w:rsidRPr="002903DB">
          <w:rPr>
            <w:rStyle w:val="Hyperlink"/>
          </w:rPr>
          <w:t>6.1.3.</w:t>
        </w:r>
        <w:r w:rsidR="00284A06">
          <w:rPr>
            <w:rFonts w:asciiTheme="minorHAnsi" w:eastAsiaTheme="minorEastAsia" w:hAnsiTheme="minorHAnsi" w:cstheme="minorBidi"/>
            <w:bCs w:val="0"/>
          </w:rPr>
          <w:tab/>
        </w:r>
        <w:r w:rsidR="00284A06" w:rsidRPr="002903DB">
          <w:rPr>
            <w:rStyle w:val="Hyperlink"/>
          </w:rPr>
          <w:t>Wiederherstellungsmaßnahmen</w:t>
        </w:r>
        <w:r w:rsidR="00284A06">
          <w:rPr>
            <w:webHidden/>
          </w:rPr>
          <w:tab/>
        </w:r>
        <w:r w:rsidR="00284A06">
          <w:rPr>
            <w:webHidden/>
          </w:rPr>
          <w:fldChar w:fldCharType="begin"/>
        </w:r>
        <w:r w:rsidR="00284A06">
          <w:rPr>
            <w:webHidden/>
          </w:rPr>
          <w:instrText xml:space="preserve"> PAGEREF _Toc143588033 \h </w:instrText>
        </w:r>
        <w:r w:rsidR="00284A06">
          <w:rPr>
            <w:webHidden/>
          </w:rPr>
        </w:r>
        <w:r w:rsidR="00284A06">
          <w:rPr>
            <w:webHidden/>
          </w:rPr>
          <w:fldChar w:fldCharType="separate"/>
        </w:r>
        <w:r w:rsidR="00E24AB8">
          <w:rPr>
            <w:webHidden/>
          </w:rPr>
          <w:t>98</w:t>
        </w:r>
        <w:r w:rsidR="00284A06">
          <w:rPr>
            <w:webHidden/>
          </w:rPr>
          <w:fldChar w:fldCharType="end"/>
        </w:r>
      </w:hyperlink>
    </w:p>
    <w:p w14:paraId="78F45DCB" w14:textId="7CCA33D5" w:rsidR="00284A06" w:rsidRDefault="0097103D" w:rsidP="004368A2">
      <w:pPr>
        <w:pStyle w:val="Verzeichnis4"/>
        <w:rPr>
          <w:rFonts w:asciiTheme="minorHAnsi" w:eastAsiaTheme="minorEastAsia" w:hAnsiTheme="minorHAnsi" w:cstheme="minorBidi"/>
          <w:bCs w:val="0"/>
        </w:rPr>
      </w:pPr>
      <w:hyperlink w:anchor="_Toc143588034" w:history="1">
        <w:r w:rsidR="00284A06" w:rsidRPr="002903DB">
          <w:rPr>
            <w:rStyle w:val="Hyperlink"/>
          </w:rPr>
          <w:t>6.1.4.</w:t>
        </w:r>
        <w:r w:rsidR="00284A06">
          <w:rPr>
            <w:rFonts w:asciiTheme="minorHAnsi" w:eastAsiaTheme="minorEastAsia" w:hAnsiTheme="minorHAnsi" w:cstheme="minorBidi"/>
            <w:bCs w:val="0"/>
          </w:rPr>
          <w:tab/>
        </w:r>
        <w:r w:rsidR="00284A06" w:rsidRPr="002903DB">
          <w:rPr>
            <w:rStyle w:val="Hyperlink"/>
          </w:rPr>
          <w:t>Ersatzzahlung</w:t>
        </w:r>
        <w:r w:rsidR="00284A06">
          <w:rPr>
            <w:webHidden/>
          </w:rPr>
          <w:tab/>
        </w:r>
        <w:r w:rsidR="00284A06">
          <w:rPr>
            <w:webHidden/>
          </w:rPr>
          <w:fldChar w:fldCharType="begin"/>
        </w:r>
        <w:r w:rsidR="00284A06">
          <w:rPr>
            <w:webHidden/>
          </w:rPr>
          <w:instrText xml:space="preserve"> PAGEREF _Toc143588034 \h </w:instrText>
        </w:r>
        <w:r w:rsidR="00284A06">
          <w:rPr>
            <w:webHidden/>
          </w:rPr>
        </w:r>
        <w:r w:rsidR="00284A06">
          <w:rPr>
            <w:webHidden/>
          </w:rPr>
          <w:fldChar w:fldCharType="separate"/>
        </w:r>
        <w:r w:rsidR="00E24AB8">
          <w:rPr>
            <w:webHidden/>
          </w:rPr>
          <w:t>99</w:t>
        </w:r>
        <w:r w:rsidR="00284A06">
          <w:rPr>
            <w:webHidden/>
          </w:rPr>
          <w:fldChar w:fldCharType="end"/>
        </w:r>
      </w:hyperlink>
    </w:p>
    <w:p w14:paraId="51BF25BD" w14:textId="74D0CF19" w:rsidR="00284A06" w:rsidRDefault="0097103D" w:rsidP="004368A2">
      <w:pPr>
        <w:pStyle w:val="Verzeichnis3"/>
        <w:rPr>
          <w:rFonts w:asciiTheme="minorHAnsi" w:eastAsiaTheme="minorEastAsia" w:hAnsiTheme="minorHAnsi" w:cstheme="minorBidi"/>
        </w:rPr>
      </w:pPr>
      <w:hyperlink w:anchor="_Toc143588035" w:history="1">
        <w:r w:rsidR="00284A06" w:rsidRPr="002903DB">
          <w:rPr>
            <w:rStyle w:val="Hyperlink"/>
          </w:rPr>
          <w:t>6.2.</w:t>
        </w:r>
        <w:r w:rsidR="00284A06">
          <w:rPr>
            <w:rFonts w:asciiTheme="minorHAnsi" w:eastAsiaTheme="minorEastAsia" w:hAnsiTheme="minorHAnsi" w:cstheme="minorBidi"/>
          </w:rPr>
          <w:tab/>
        </w:r>
        <w:r w:rsidR="00284A06" w:rsidRPr="002903DB">
          <w:rPr>
            <w:rStyle w:val="Hyperlink"/>
          </w:rPr>
          <w:t>Ableiten des Maßnahmenkonzeptes</w:t>
        </w:r>
        <w:r w:rsidR="00284A06">
          <w:rPr>
            <w:webHidden/>
          </w:rPr>
          <w:tab/>
        </w:r>
        <w:r w:rsidR="00284A06">
          <w:rPr>
            <w:webHidden/>
          </w:rPr>
          <w:fldChar w:fldCharType="begin"/>
        </w:r>
        <w:r w:rsidR="00284A06">
          <w:rPr>
            <w:webHidden/>
          </w:rPr>
          <w:instrText xml:space="preserve"> PAGEREF _Toc143588035 \h </w:instrText>
        </w:r>
        <w:r w:rsidR="00284A06">
          <w:rPr>
            <w:webHidden/>
          </w:rPr>
        </w:r>
        <w:r w:rsidR="00284A06">
          <w:rPr>
            <w:webHidden/>
          </w:rPr>
          <w:fldChar w:fldCharType="separate"/>
        </w:r>
        <w:r w:rsidR="00E24AB8">
          <w:rPr>
            <w:webHidden/>
          </w:rPr>
          <w:t>99</w:t>
        </w:r>
        <w:r w:rsidR="00284A06">
          <w:rPr>
            <w:webHidden/>
          </w:rPr>
          <w:fldChar w:fldCharType="end"/>
        </w:r>
      </w:hyperlink>
    </w:p>
    <w:p w14:paraId="2D179A34" w14:textId="3B950B90" w:rsidR="00284A06" w:rsidRDefault="0097103D" w:rsidP="004368A2">
      <w:pPr>
        <w:pStyle w:val="Verzeichnis4"/>
        <w:rPr>
          <w:rFonts w:asciiTheme="minorHAnsi" w:eastAsiaTheme="minorEastAsia" w:hAnsiTheme="minorHAnsi" w:cstheme="minorBidi"/>
          <w:bCs w:val="0"/>
        </w:rPr>
      </w:pPr>
      <w:hyperlink w:anchor="_Toc143588036" w:history="1">
        <w:r w:rsidR="00284A06" w:rsidRPr="002903DB">
          <w:rPr>
            <w:rStyle w:val="Hyperlink"/>
          </w:rPr>
          <w:t>6.2.1.</w:t>
        </w:r>
        <w:r w:rsidR="00284A06">
          <w:rPr>
            <w:rFonts w:asciiTheme="minorHAnsi" w:eastAsiaTheme="minorEastAsia" w:hAnsiTheme="minorHAnsi" w:cstheme="minorBidi"/>
            <w:bCs w:val="0"/>
          </w:rPr>
          <w:tab/>
        </w:r>
        <w:r w:rsidR="00284A06" w:rsidRPr="002903DB">
          <w:rPr>
            <w:rStyle w:val="Hyperlink"/>
          </w:rPr>
          <w:t>Multifunktionalität und Indikation</w:t>
        </w:r>
        <w:r w:rsidR="00284A06">
          <w:rPr>
            <w:webHidden/>
          </w:rPr>
          <w:tab/>
        </w:r>
        <w:r w:rsidR="00284A06">
          <w:rPr>
            <w:webHidden/>
          </w:rPr>
          <w:fldChar w:fldCharType="begin"/>
        </w:r>
        <w:r w:rsidR="00284A06">
          <w:rPr>
            <w:webHidden/>
          </w:rPr>
          <w:instrText xml:space="preserve"> PAGEREF _Toc143588036 \h </w:instrText>
        </w:r>
        <w:r w:rsidR="00284A06">
          <w:rPr>
            <w:webHidden/>
          </w:rPr>
        </w:r>
        <w:r w:rsidR="00284A06">
          <w:rPr>
            <w:webHidden/>
          </w:rPr>
          <w:fldChar w:fldCharType="separate"/>
        </w:r>
        <w:r w:rsidR="00E24AB8">
          <w:rPr>
            <w:webHidden/>
          </w:rPr>
          <w:t>100</w:t>
        </w:r>
        <w:r w:rsidR="00284A06">
          <w:rPr>
            <w:webHidden/>
          </w:rPr>
          <w:fldChar w:fldCharType="end"/>
        </w:r>
      </w:hyperlink>
    </w:p>
    <w:p w14:paraId="7D838EDC" w14:textId="1A0197DA" w:rsidR="00284A06" w:rsidRDefault="0097103D" w:rsidP="004368A2">
      <w:pPr>
        <w:pStyle w:val="Verzeichnis4"/>
        <w:rPr>
          <w:rFonts w:asciiTheme="minorHAnsi" w:eastAsiaTheme="minorEastAsia" w:hAnsiTheme="minorHAnsi" w:cstheme="minorBidi"/>
          <w:bCs w:val="0"/>
        </w:rPr>
      </w:pPr>
      <w:hyperlink w:anchor="_Toc143588037" w:history="1">
        <w:r w:rsidR="00284A06" w:rsidRPr="002903DB">
          <w:rPr>
            <w:rStyle w:val="Hyperlink"/>
          </w:rPr>
          <w:t>6.2.2.</w:t>
        </w:r>
        <w:r w:rsidR="00284A06">
          <w:rPr>
            <w:rFonts w:asciiTheme="minorHAnsi" w:eastAsiaTheme="minorEastAsia" w:hAnsiTheme="minorHAnsi" w:cstheme="minorBidi"/>
            <w:bCs w:val="0"/>
          </w:rPr>
          <w:tab/>
        </w:r>
        <w:r w:rsidR="00284A06" w:rsidRPr="002903DB">
          <w:rPr>
            <w:rStyle w:val="Hyperlink"/>
          </w:rPr>
          <w:t>Räumliche Bindung von Ausgleichs- und Ersatzmaßnahmen</w:t>
        </w:r>
        <w:r w:rsidR="00284A06">
          <w:rPr>
            <w:webHidden/>
          </w:rPr>
          <w:tab/>
        </w:r>
        <w:r w:rsidR="00284A06">
          <w:rPr>
            <w:webHidden/>
          </w:rPr>
          <w:fldChar w:fldCharType="begin"/>
        </w:r>
        <w:r w:rsidR="00284A06">
          <w:rPr>
            <w:webHidden/>
          </w:rPr>
          <w:instrText xml:space="preserve"> PAGEREF _Toc143588037 \h </w:instrText>
        </w:r>
        <w:r w:rsidR="00284A06">
          <w:rPr>
            <w:webHidden/>
          </w:rPr>
        </w:r>
        <w:r w:rsidR="00284A06">
          <w:rPr>
            <w:webHidden/>
          </w:rPr>
          <w:fldChar w:fldCharType="separate"/>
        </w:r>
        <w:r w:rsidR="00E24AB8">
          <w:rPr>
            <w:webHidden/>
          </w:rPr>
          <w:t>101</w:t>
        </w:r>
        <w:r w:rsidR="00284A06">
          <w:rPr>
            <w:webHidden/>
          </w:rPr>
          <w:fldChar w:fldCharType="end"/>
        </w:r>
      </w:hyperlink>
    </w:p>
    <w:p w14:paraId="3B0C832F" w14:textId="767E7698" w:rsidR="00284A06" w:rsidRDefault="0097103D" w:rsidP="004368A2">
      <w:pPr>
        <w:pStyle w:val="Verzeichnis4"/>
        <w:rPr>
          <w:rFonts w:asciiTheme="minorHAnsi" w:eastAsiaTheme="minorEastAsia" w:hAnsiTheme="minorHAnsi" w:cstheme="minorBidi"/>
          <w:bCs w:val="0"/>
        </w:rPr>
      </w:pPr>
      <w:hyperlink w:anchor="_Toc143588038" w:history="1">
        <w:r w:rsidR="00284A06" w:rsidRPr="002903DB">
          <w:rPr>
            <w:rStyle w:val="Hyperlink"/>
          </w:rPr>
          <w:t>6.2.3.</w:t>
        </w:r>
        <w:r w:rsidR="00284A06">
          <w:rPr>
            <w:rFonts w:asciiTheme="minorHAnsi" w:eastAsiaTheme="minorEastAsia" w:hAnsiTheme="minorHAnsi" w:cstheme="minorBidi"/>
            <w:bCs w:val="0"/>
          </w:rPr>
          <w:tab/>
        </w:r>
        <w:r w:rsidR="00284A06" w:rsidRPr="002903DB">
          <w:rPr>
            <w:rStyle w:val="Hyperlink"/>
          </w:rPr>
          <w:t>Integration von Maßnahmen des Gebiets- und Artenschutzes in das Zielkonzept der Kompensation</w:t>
        </w:r>
        <w:r w:rsidR="00284A06">
          <w:rPr>
            <w:webHidden/>
          </w:rPr>
          <w:tab/>
        </w:r>
        <w:r w:rsidR="00284A06">
          <w:rPr>
            <w:webHidden/>
          </w:rPr>
          <w:fldChar w:fldCharType="begin"/>
        </w:r>
        <w:r w:rsidR="00284A06">
          <w:rPr>
            <w:webHidden/>
          </w:rPr>
          <w:instrText xml:space="preserve"> PAGEREF _Toc143588038 \h </w:instrText>
        </w:r>
        <w:r w:rsidR="00284A06">
          <w:rPr>
            <w:webHidden/>
          </w:rPr>
        </w:r>
        <w:r w:rsidR="00284A06">
          <w:rPr>
            <w:webHidden/>
          </w:rPr>
          <w:fldChar w:fldCharType="separate"/>
        </w:r>
        <w:r w:rsidR="00E24AB8">
          <w:rPr>
            <w:webHidden/>
          </w:rPr>
          <w:t>101</w:t>
        </w:r>
        <w:r w:rsidR="00284A06">
          <w:rPr>
            <w:webHidden/>
          </w:rPr>
          <w:fldChar w:fldCharType="end"/>
        </w:r>
      </w:hyperlink>
    </w:p>
    <w:p w14:paraId="6A118640" w14:textId="3614DD29" w:rsidR="00284A06" w:rsidRDefault="0097103D" w:rsidP="004368A2">
      <w:pPr>
        <w:pStyle w:val="Verzeichnis4"/>
        <w:rPr>
          <w:rFonts w:asciiTheme="minorHAnsi" w:eastAsiaTheme="minorEastAsia" w:hAnsiTheme="minorHAnsi" w:cstheme="minorBidi"/>
          <w:bCs w:val="0"/>
        </w:rPr>
      </w:pPr>
      <w:hyperlink w:anchor="_Toc143588039" w:history="1">
        <w:r w:rsidR="00284A06" w:rsidRPr="002903DB">
          <w:rPr>
            <w:rStyle w:val="Hyperlink"/>
          </w:rPr>
          <w:t>6.2.4.</w:t>
        </w:r>
        <w:r w:rsidR="00284A06">
          <w:rPr>
            <w:rFonts w:asciiTheme="minorHAnsi" w:eastAsiaTheme="minorEastAsia" w:hAnsiTheme="minorHAnsi" w:cstheme="minorBidi"/>
            <w:bCs w:val="0"/>
          </w:rPr>
          <w:tab/>
        </w:r>
        <w:r w:rsidR="00284A06" w:rsidRPr="002903DB">
          <w:rPr>
            <w:rStyle w:val="Hyperlink"/>
          </w:rPr>
          <w:t>Kompensation von Eingriffen in geschützte Biotope und LRT außerhalb von FFH-Gebieten</w:t>
        </w:r>
        <w:r w:rsidR="00284A06">
          <w:rPr>
            <w:webHidden/>
          </w:rPr>
          <w:tab/>
        </w:r>
        <w:r w:rsidR="00284A06">
          <w:rPr>
            <w:webHidden/>
          </w:rPr>
          <w:fldChar w:fldCharType="begin"/>
        </w:r>
        <w:r w:rsidR="00284A06">
          <w:rPr>
            <w:webHidden/>
          </w:rPr>
          <w:instrText xml:space="preserve"> PAGEREF _Toc143588039 \h </w:instrText>
        </w:r>
        <w:r w:rsidR="00284A06">
          <w:rPr>
            <w:webHidden/>
          </w:rPr>
        </w:r>
        <w:r w:rsidR="00284A06">
          <w:rPr>
            <w:webHidden/>
          </w:rPr>
          <w:fldChar w:fldCharType="separate"/>
        </w:r>
        <w:r w:rsidR="00E24AB8">
          <w:rPr>
            <w:webHidden/>
          </w:rPr>
          <w:t>102</w:t>
        </w:r>
        <w:r w:rsidR="00284A06">
          <w:rPr>
            <w:webHidden/>
          </w:rPr>
          <w:fldChar w:fldCharType="end"/>
        </w:r>
      </w:hyperlink>
    </w:p>
    <w:p w14:paraId="3D583FD5" w14:textId="7F7C74F0" w:rsidR="00284A06" w:rsidRDefault="0097103D" w:rsidP="004368A2">
      <w:pPr>
        <w:pStyle w:val="Verzeichnis4"/>
        <w:rPr>
          <w:rFonts w:asciiTheme="minorHAnsi" w:eastAsiaTheme="minorEastAsia" w:hAnsiTheme="minorHAnsi" w:cstheme="minorBidi"/>
          <w:bCs w:val="0"/>
        </w:rPr>
      </w:pPr>
      <w:hyperlink w:anchor="_Toc143588040" w:history="1">
        <w:r w:rsidR="00284A06" w:rsidRPr="002903DB">
          <w:rPr>
            <w:rStyle w:val="Hyperlink"/>
          </w:rPr>
          <w:t>6.2.5.</w:t>
        </w:r>
        <w:r w:rsidR="00284A06">
          <w:rPr>
            <w:rFonts w:asciiTheme="minorHAnsi" w:eastAsiaTheme="minorEastAsia" w:hAnsiTheme="minorHAnsi" w:cstheme="minorBidi"/>
            <w:bCs w:val="0"/>
          </w:rPr>
          <w:tab/>
        </w:r>
        <w:r w:rsidR="00284A06" w:rsidRPr="002903DB">
          <w:rPr>
            <w:rStyle w:val="Hyperlink"/>
          </w:rPr>
          <w:t xml:space="preserve">Integration von </w:t>
        </w:r>
        <w:r w:rsidR="00A23DD0">
          <w:rPr>
            <w:rStyle w:val="Hyperlink"/>
          </w:rPr>
          <w:t xml:space="preserve">waldbaulichen Maßnahmen und </w:t>
        </w:r>
        <w:r w:rsidR="00284A06" w:rsidRPr="002903DB">
          <w:rPr>
            <w:rStyle w:val="Hyperlink"/>
          </w:rPr>
          <w:t>Maßnahmen des forstrechtlichen Ausgleichs</w:t>
        </w:r>
        <w:r w:rsidR="00284A06">
          <w:rPr>
            <w:webHidden/>
          </w:rPr>
          <w:tab/>
        </w:r>
        <w:r w:rsidR="00284A06">
          <w:rPr>
            <w:webHidden/>
          </w:rPr>
          <w:fldChar w:fldCharType="begin"/>
        </w:r>
        <w:r w:rsidR="00284A06">
          <w:rPr>
            <w:webHidden/>
          </w:rPr>
          <w:instrText xml:space="preserve"> PAGEREF _Toc143588040 \h </w:instrText>
        </w:r>
        <w:r w:rsidR="00284A06">
          <w:rPr>
            <w:webHidden/>
          </w:rPr>
        </w:r>
        <w:r w:rsidR="00284A06">
          <w:rPr>
            <w:webHidden/>
          </w:rPr>
          <w:fldChar w:fldCharType="separate"/>
        </w:r>
        <w:r w:rsidR="00E24AB8">
          <w:rPr>
            <w:webHidden/>
          </w:rPr>
          <w:t>102</w:t>
        </w:r>
        <w:r w:rsidR="00284A06">
          <w:rPr>
            <w:webHidden/>
          </w:rPr>
          <w:fldChar w:fldCharType="end"/>
        </w:r>
      </w:hyperlink>
    </w:p>
    <w:p w14:paraId="7D95AE82" w14:textId="441BFD68" w:rsidR="00284A06" w:rsidRDefault="0097103D" w:rsidP="004368A2">
      <w:pPr>
        <w:pStyle w:val="Verzeichnis4"/>
        <w:rPr>
          <w:rFonts w:asciiTheme="minorHAnsi" w:eastAsiaTheme="minorEastAsia" w:hAnsiTheme="minorHAnsi" w:cstheme="minorBidi"/>
          <w:bCs w:val="0"/>
        </w:rPr>
      </w:pPr>
      <w:hyperlink w:anchor="_Toc143588041" w:history="1">
        <w:r w:rsidR="00284A06" w:rsidRPr="002903DB">
          <w:rPr>
            <w:rStyle w:val="Hyperlink"/>
          </w:rPr>
          <w:t>6.2.6.</w:t>
        </w:r>
        <w:r w:rsidR="00284A06">
          <w:rPr>
            <w:rFonts w:asciiTheme="minorHAnsi" w:eastAsiaTheme="minorEastAsia" w:hAnsiTheme="minorHAnsi" w:cstheme="minorBidi"/>
            <w:bCs w:val="0"/>
          </w:rPr>
          <w:tab/>
        </w:r>
        <w:r w:rsidR="00284A06" w:rsidRPr="002903DB">
          <w:rPr>
            <w:rStyle w:val="Hyperlink"/>
          </w:rPr>
          <w:t>Integration von Maßnahmen aus anderem rechtlichen Kontext in das Maßnahmenkonzept des LBP</w:t>
        </w:r>
        <w:r w:rsidR="00284A06">
          <w:rPr>
            <w:webHidden/>
          </w:rPr>
          <w:tab/>
        </w:r>
        <w:r w:rsidR="00284A06">
          <w:rPr>
            <w:webHidden/>
          </w:rPr>
          <w:fldChar w:fldCharType="begin"/>
        </w:r>
        <w:r w:rsidR="00284A06">
          <w:rPr>
            <w:webHidden/>
          </w:rPr>
          <w:instrText xml:space="preserve"> PAGEREF _Toc143588041 \h </w:instrText>
        </w:r>
        <w:r w:rsidR="00284A06">
          <w:rPr>
            <w:webHidden/>
          </w:rPr>
        </w:r>
        <w:r w:rsidR="00284A06">
          <w:rPr>
            <w:webHidden/>
          </w:rPr>
          <w:fldChar w:fldCharType="separate"/>
        </w:r>
        <w:r w:rsidR="00E24AB8">
          <w:rPr>
            <w:webHidden/>
          </w:rPr>
          <w:t>104</w:t>
        </w:r>
        <w:r w:rsidR="00284A06">
          <w:rPr>
            <w:webHidden/>
          </w:rPr>
          <w:fldChar w:fldCharType="end"/>
        </w:r>
      </w:hyperlink>
    </w:p>
    <w:p w14:paraId="7254B326" w14:textId="13DAFBC1" w:rsidR="00284A06" w:rsidRDefault="0097103D" w:rsidP="004368A2">
      <w:pPr>
        <w:pStyle w:val="Verzeichnis4"/>
        <w:rPr>
          <w:rFonts w:asciiTheme="minorHAnsi" w:eastAsiaTheme="minorEastAsia" w:hAnsiTheme="minorHAnsi" w:cstheme="minorBidi"/>
          <w:bCs w:val="0"/>
        </w:rPr>
      </w:pPr>
      <w:hyperlink w:anchor="_Toc143588042" w:history="1">
        <w:r w:rsidR="00284A06" w:rsidRPr="002903DB">
          <w:rPr>
            <w:rStyle w:val="Hyperlink"/>
          </w:rPr>
          <w:t>6.2.7.</w:t>
        </w:r>
        <w:r w:rsidR="00284A06">
          <w:rPr>
            <w:rFonts w:asciiTheme="minorHAnsi" w:eastAsiaTheme="minorEastAsia" w:hAnsiTheme="minorHAnsi" w:cstheme="minorBidi"/>
            <w:bCs w:val="0"/>
          </w:rPr>
          <w:tab/>
        </w:r>
        <w:r w:rsidR="00284A06" w:rsidRPr="002903DB">
          <w:rPr>
            <w:rStyle w:val="Hyperlink"/>
          </w:rPr>
          <w:t>Vorgaben für die Umsetzung von Kompensationsmaßnahmen gemäß</w:t>
        </w:r>
        <w:r w:rsidR="008E69B1">
          <w:rPr>
            <w:rStyle w:val="Hyperlink"/>
          </w:rPr>
          <w:t xml:space="preserve">             </w:t>
        </w:r>
        <w:r w:rsidR="00284A06" w:rsidRPr="002903DB">
          <w:rPr>
            <w:rStyle w:val="Hyperlink"/>
          </w:rPr>
          <w:t xml:space="preserve"> § 7 LNatSchG RP</w:t>
        </w:r>
        <w:r w:rsidR="00284A06">
          <w:rPr>
            <w:webHidden/>
          </w:rPr>
          <w:tab/>
        </w:r>
        <w:r w:rsidR="00284A06">
          <w:rPr>
            <w:webHidden/>
          </w:rPr>
          <w:fldChar w:fldCharType="begin"/>
        </w:r>
        <w:r w:rsidR="00284A06">
          <w:rPr>
            <w:webHidden/>
          </w:rPr>
          <w:instrText xml:space="preserve"> PAGEREF _Toc143588042 \h </w:instrText>
        </w:r>
        <w:r w:rsidR="00284A06">
          <w:rPr>
            <w:webHidden/>
          </w:rPr>
        </w:r>
        <w:r w:rsidR="00284A06">
          <w:rPr>
            <w:webHidden/>
          </w:rPr>
          <w:fldChar w:fldCharType="separate"/>
        </w:r>
        <w:r w:rsidR="00E24AB8">
          <w:rPr>
            <w:webHidden/>
          </w:rPr>
          <w:t>104</w:t>
        </w:r>
        <w:r w:rsidR="00284A06">
          <w:rPr>
            <w:webHidden/>
          </w:rPr>
          <w:fldChar w:fldCharType="end"/>
        </w:r>
      </w:hyperlink>
    </w:p>
    <w:p w14:paraId="3669B7CF" w14:textId="31814CD8" w:rsidR="00284A06" w:rsidRDefault="0097103D" w:rsidP="004368A2">
      <w:pPr>
        <w:pStyle w:val="Verzeichnis4"/>
        <w:rPr>
          <w:rFonts w:asciiTheme="minorHAnsi" w:eastAsiaTheme="minorEastAsia" w:hAnsiTheme="minorHAnsi" w:cstheme="minorBidi"/>
          <w:bCs w:val="0"/>
        </w:rPr>
      </w:pPr>
      <w:hyperlink w:anchor="_Toc143588043" w:history="1">
        <w:r w:rsidR="00284A06" w:rsidRPr="002903DB">
          <w:rPr>
            <w:rStyle w:val="Hyperlink"/>
          </w:rPr>
          <w:t>6.2.8.</w:t>
        </w:r>
        <w:r w:rsidR="00284A06">
          <w:rPr>
            <w:rFonts w:asciiTheme="minorHAnsi" w:eastAsiaTheme="minorEastAsia" w:hAnsiTheme="minorHAnsi" w:cstheme="minorBidi"/>
            <w:bCs w:val="0"/>
          </w:rPr>
          <w:tab/>
        </w:r>
        <w:r w:rsidR="00284A06" w:rsidRPr="002903DB">
          <w:rPr>
            <w:rStyle w:val="Hyperlink"/>
          </w:rPr>
          <w:t>Berücksichtigung der Inhalte der gutachterlichen Landschaftsplanung</w:t>
        </w:r>
        <w:r w:rsidR="00284A06">
          <w:rPr>
            <w:webHidden/>
          </w:rPr>
          <w:tab/>
        </w:r>
        <w:r w:rsidR="00284A06">
          <w:rPr>
            <w:webHidden/>
          </w:rPr>
          <w:fldChar w:fldCharType="begin"/>
        </w:r>
        <w:r w:rsidR="00284A06">
          <w:rPr>
            <w:webHidden/>
          </w:rPr>
          <w:instrText xml:space="preserve"> PAGEREF _Toc143588043 \h </w:instrText>
        </w:r>
        <w:r w:rsidR="00284A06">
          <w:rPr>
            <w:webHidden/>
          </w:rPr>
        </w:r>
        <w:r w:rsidR="00284A06">
          <w:rPr>
            <w:webHidden/>
          </w:rPr>
          <w:fldChar w:fldCharType="separate"/>
        </w:r>
        <w:r w:rsidR="00E24AB8">
          <w:rPr>
            <w:webHidden/>
          </w:rPr>
          <w:t>106</w:t>
        </w:r>
        <w:r w:rsidR="00284A06">
          <w:rPr>
            <w:webHidden/>
          </w:rPr>
          <w:fldChar w:fldCharType="end"/>
        </w:r>
      </w:hyperlink>
    </w:p>
    <w:p w14:paraId="10BD558C" w14:textId="37711824" w:rsidR="00284A06" w:rsidRDefault="0097103D" w:rsidP="004368A2">
      <w:pPr>
        <w:pStyle w:val="Verzeichnis4"/>
        <w:rPr>
          <w:rFonts w:asciiTheme="minorHAnsi" w:eastAsiaTheme="minorEastAsia" w:hAnsiTheme="minorHAnsi" w:cstheme="minorBidi"/>
          <w:bCs w:val="0"/>
        </w:rPr>
      </w:pPr>
      <w:hyperlink w:anchor="_Toc143588044" w:history="1">
        <w:r w:rsidR="00284A06" w:rsidRPr="002903DB">
          <w:rPr>
            <w:rStyle w:val="Hyperlink"/>
          </w:rPr>
          <w:t>6.2.9.</w:t>
        </w:r>
        <w:r w:rsidR="00284A06">
          <w:rPr>
            <w:rFonts w:asciiTheme="minorHAnsi" w:eastAsiaTheme="minorEastAsia" w:hAnsiTheme="minorHAnsi" w:cstheme="minorBidi"/>
            <w:bCs w:val="0"/>
          </w:rPr>
          <w:tab/>
        </w:r>
        <w:r w:rsidR="00284A06" w:rsidRPr="002903DB">
          <w:rPr>
            <w:rStyle w:val="Hyperlink"/>
          </w:rPr>
          <w:t>Berücksichtigung agrarstruktureller Belange</w:t>
        </w:r>
        <w:r w:rsidR="00284A06">
          <w:rPr>
            <w:webHidden/>
          </w:rPr>
          <w:tab/>
        </w:r>
        <w:r w:rsidR="00284A06">
          <w:rPr>
            <w:webHidden/>
          </w:rPr>
          <w:fldChar w:fldCharType="begin"/>
        </w:r>
        <w:r w:rsidR="00284A06">
          <w:rPr>
            <w:webHidden/>
          </w:rPr>
          <w:instrText xml:space="preserve"> PAGEREF _Toc143588044 \h </w:instrText>
        </w:r>
        <w:r w:rsidR="00284A06">
          <w:rPr>
            <w:webHidden/>
          </w:rPr>
        </w:r>
        <w:r w:rsidR="00284A06">
          <w:rPr>
            <w:webHidden/>
          </w:rPr>
          <w:fldChar w:fldCharType="separate"/>
        </w:r>
        <w:r w:rsidR="00E24AB8">
          <w:rPr>
            <w:webHidden/>
          </w:rPr>
          <w:t>106</w:t>
        </w:r>
        <w:r w:rsidR="00284A06">
          <w:rPr>
            <w:webHidden/>
          </w:rPr>
          <w:fldChar w:fldCharType="end"/>
        </w:r>
      </w:hyperlink>
    </w:p>
    <w:p w14:paraId="4A878B10" w14:textId="132C96B2" w:rsidR="00284A06" w:rsidRDefault="0097103D" w:rsidP="004368A2">
      <w:pPr>
        <w:pStyle w:val="Verzeichnis4"/>
        <w:rPr>
          <w:rFonts w:asciiTheme="minorHAnsi" w:eastAsiaTheme="minorEastAsia" w:hAnsiTheme="minorHAnsi" w:cstheme="minorBidi"/>
          <w:bCs w:val="0"/>
        </w:rPr>
      </w:pPr>
      <w:hyperlink w:anchor="_Toc143588045" w:history="1">
        <w:r w:rsidR="00284A06" w:rsidRPr="002903DB">
          <w:rPr>
            <w:rStyle w:val="Hyperlink"/>
          </w:rPr>
          <w:t>6.2.10.</w:t>
        </w:r>
        <w:r w:rsidR="00284A06">
          <w:rPr>
            <w:rFonts w:asciiTheme="minorHAnsi" w:eastAsiaTheme="minorEastAsia" w:hAnsiTheme="minorHAnsi" w:cstheme="minorBidi"/>
            <w:bCs w:val="0"/>
          </w:rPr>
          <w:tab/>
        </w:r>
        <w:r w:rsidR="00284A06" w:rsidRPr="002903DB">
          <w:rPr>
            <w:rStyle w:val="Hyperlink"/>
          </w:rPr>
          <w:t>Nutzung von Ökokonto-Maßnahmen</w:t>
        </w:r>
        <w:r w:rsidR="00284A06">
          <w:rPr>
            <w:webHidden/>
          </w:rPr>
          <w:tab/>
        </w:r>
        <w:r w:rsidR="00284A06">
          <w:rPr>
            <w:webHidden/>
          </w:rPr>
          <w:fldChar w:fldCharType="begin"/>
        </w:r>
        <w:r w:rsidR="00284A06">
          <w:rPr>
            <w:webHidden/>
          </w:rPr>
          <w:instrText xml:space="preserve"> PAGEREF _Toc143588045 \h </w:instrText>
        </w:r>
        <w:r w:rsidR="00284A06">
          <w:rPr>
            <w:webHidden/>
          </w:rPr>
        </w:r>
        <w:r w:rsidR="00284A06">
          <w:rPr>
            <w:webHidden/>
          </w:rPr>
          <w:fldChar w:fldCharType="separate"/>
        </w:r>
        <w:r w:rsidR="00E24AB8">
          <w:rPr>
            <w:webHidden/>
          </w:rPr>
          <w:t>107</w:t>
        </w:r>
        <w:r w:rsidR="00284A06">
          <w:rPr>
            <w:webHidden/>
          </w:rPr>
          <w:fldChar w:fldCharType="end"/>
        </w:r>
      </w:hyperlink>
    </w:p>
    <w:p w14:paraId="4CEECF49" w14:textId="334BBDA8" w:rsidR="00284A06" w:rsidRDefault="0097103D" w:rsidP="004368A2">
      <w:pPr>
        <w:pStyle w:val="Verzeichnis4"/>
        <w:rPr>
          <w:rFonts w:asciiTheme="minorHAnsi" w:eastAsiaTheme="minorEastAsia" w:hAnsiTheme="minorHAnsi" w:cstheme="minorBidi"/>
          <w:bCs w:val="0"/>
        </w:rPr>
      </w:pPr>
      <w:hyperlink w:anchor="_Toc143588046" w:history="1">
        <w:r w:rsidR="00284A06" w:rsidRPr="002903DB">
          <w:rPr>
            <w:rStyle w:val="Hyperlink"/>
          </w:rPr>
          <w:t>6.2.11.</w:t>
        </w:r>
        <w:r w:rsidR="00284A06">
          <w:rPr>
            <w:rFonts w:asciiTheme="minorHAnsi" w:eastAsiaTheme="minorEastAsia" w:hAnsiTheme="minorHAnsi" w:cstheme="minorBidi"/>
            <w:bCs w:val="0"/>
          </w:rPr>
          <w:tab/>
        </w:r>
        <w:r w:rsidR="00284A06" w:rsidRPr="002903DB">
          <w:rPr>
            <w:rStyle w:val="Hyperlink"/>
          </w:rPr>
          <w:t>Weitere Anforderungen an Ausgleichs- und Ersatzmaßnahmen</w:t>
        </w:r>
        <w:r w:rsidR="00284A06">
          <w:rPr>
            <w:webHidden/>
          </w:rPr>
          <w:tab/>
        </w:r>
        <w:r w:rsidR="00284A06">
          <w:rPr>
            <w:webHidden/>
          </w:rPr>
          <w:fldChar w:fldCharType="begin"/>
        </w:r>
        <w:r w:rsidR="00284A06">
          <w:rPr>
            <w:webHidden/>
          </w:rPr>
          <w:instrText xml:space="preserve"> PAGEREF _Toc143588046 \h </w:instrText>
        </w:r>
        <w:r w:rsidR="00284A06">
          <w:rPr>
            <w:webHidden/>
          </w:rPr>
        </w:r>
        <w:r w:rsidR="00284A06">
          <w:rPr>
            <w:webHidden/>
          </w:rPr>
          <w:fldChar w:fldCharType="separate"/>
        </w:r>
        <w:r w:rsidR="00E24AB8">
          <w:rPr>
            <w:webHidden/>
          </w:rPr>
          <w:t>109</w:t>
        </w:r>
        <w:r w:rsidR="00284A06">
          <w:rPr>
            <w:webHidden/>
          </w:rPr>
          <w:fldChar w:fldCharType="end"/>
        </w:r>
      </w:hyperlink>
    </w:p>
    <w:p w14:paraId="009301A2" w14:textId="4F6480E2" w:rsidR="00284A06" w:rsidRDefault="0097103D" w:rsidP="004368A2">
      <w:pPr>
        <w:pStyle w:val="Verzeichnis4"/>
        <w:rPr>
          <w:rFonts w:asciiTheme="minorHAnsi" w:eastAsiaTheme="minorEastAsia" w:hAnsiTheme="minorHAnsi" w:cstheme="minorBidi"/>
          <w:bCs w:val="0"/>
        </w:rPr>
      </w:pPr>
      <w:hyperlink w:anchor="_Toc143588047" w:history="1">
        <w:r w:rsidR="00284A06" w:rsidRPr="002903DB">
          <w:rPr>
            <w:rStyle w:val="Hyperlink"/>
          </w:rPr>
          <w:t>6.2.12.</w:t>
        </w:r>
        <w:r w:rsidR="00284A06">
          <w:rPr>
            <w:rFonts w:asciiTheme="minorHAnsi" w:eastAsiaTheme="minorEastAsia" w:hAnsiTheme="minorHAnsi" w:cstheme="minorBidi"/>
            <w:bCs w:val="0"/>
          </w:rPr>
          <w:tab/>
        </w:r>
        <w:r w:rsidR="00284A06" w:rsidRPr="002903DB">
          <w:rPr>
            <w:rStyle w:val="Hyperlink"/>
          </w:rPr>
          <w:t>Flächenverfügbarkeit, Suche nach Kompensationsmaßnahmen</w:t>
        </w:r>
        <w:r w:rsidR="00284A06">
          <w:rPr>
            <w:webHidden/>
          </w:rPr>
          <w:tab/>
        </w:r>
        <w:r w:rsidR="00284A06">
          <w:rPr>
            <w:webHidden/>
          </w:rPr>
          <w:fldChar w:fldCharType="begin"/>
        </w:r>
        <w:r w:rsidR="00284A06">
          <w:rPr>
            <w:webHidden/>
          </w:rPr>
          <w:instrText xml:space="preserve"> PAGEREF _Toc143588047 \h </w:instrText>
        </w:r>
        <w:r w:rsidR="00284A06">
          <w:rPr>
            <w:webHidden/>
          </w:rPr>
        </w:r>
        <w:r w:rsidR="00284A06">
          <w:rPr>
            <w:webHidden/>
          </w:rPr>
          <w:fldChar w:fldCharType="separate"/>
        </w:r>
        <w:r w:rsidR="00E24AB8">
          <w:rPr>
            <w:webHidden/>
          </w:rPr>
          <w:t>110</w:t>
        </w:r>
        <w:r w:rsidR="00284A06">
          <w:rPr>
            <w:webHidden/>
          </w:rPr>
          <w:fldChar w:fldCharType="end"/>
        </w:r>
      </w:hyperlink>
    </w:p>
    <w:p w14:paraId="22B25CB9" w14:textId="745417DB" w:rsidR="00284A06" w:rsidRDefault="0097103D" w:rsidP="004368A2">
      <w:pPr>
        <w:pStyle w:val="Verzeichnis4"/>
        <w:rPr>
          <w:rFonts w:asciiTheme="minorHAnsi" w:eastAsiaTheme="minorEastAsia" w:hAnsiTheme="minorHAnsi" w:cstheme="minorBidi"/>
          <w:bCs w:val="0"/>
        </w:rPr>
      </w:pPr>
      <w:hyperlink w:anchor="_Toc143588048" w:history="1">
        <w:r w:rsidR="00284A06" w:rsidRPr="002903DB">
          <w:rPr>
            <w:rStyle w:val="Hyperlink"/>
          </w:rPr>
          <w:t>6.2.13.</w:t>
        </w:r>
        <w:r w:rsidR="00284A06">
          <w:rPr>
            <w:rFonts w:asciiTheme="minorHAnsi" w:eastAsiaTheme="minorEastAsia" w:hAnsiTheme="minorHAnsi" w:cstheme="minorBidi"/>
            <w:bCs w:val="0"/>
          </w:rPr>
          <w:tab/>
        </w:r>
        <w:r w:rsidR="00284A06" w:rsidRPr="002903DB">
          <w:rPr>
            <w:rStyle w:val="Hyperlink"/>
          </w:rPr>
          <w:t>Sicherung von Maßnahmenflächen und Unterhaltung von Maßnahmen</w:t>
        </w:r>
        <w:r w:rsidR="00284A06">
          <w:rPr>
            <w:webHidden/>
          </w:rPr>
          <w:tab/>
        </w:r>
        <w:r w:rsidR="00284A06">
          <w:rPr>
            <w:webHidden/>
          </w:rPr>
          <w:fldChar w:fldCharType="begin"/>
        </w:r>
        <w:r w:rsidR="00284A06">
          <w:rPr>
            <w:webHidden/>
          </w:rPr>
          <w:instrText xml:space="preserve"> PAGEREF _Toc143588048 \h </w:instrText>
        </w:r>
        <w:r w:rsidR="00284A06">
          <w:rPr>
            <w:webHidden/>
          </w:rPr>
        </w:r>
        <w:r w:rsidR="00284A06">
          <w:rPr>
            <w:webHidden/>
          </w:rPr>
          <w:fldChar w:fldCharType="separate"/>
        </w:r>
        <w:r w:rsidR="00E24AB8">
          <w:rPr>
            <w:webHidden/>
          </w:rPr>
          <w:t>111</w:t>
        </w:r>
        <w:r w:rsidR="00284A06">
          <w:rPr>
            <w:webHidden/>
          </w:rPr>
          <w:fldChar w:fldCharType="end"/>
        </w:r>
      </w:hyperlink>
    </w:p>
    <w:p w14:paraId="2F9BF9E1" w14:textId="5A4F182C" w:rsidR="00284A06" w:rsidRDefault="0097103D" w:rsidP="004368A2">
      <w:pPr>
        <w:pStyle w:val="Verzeichnis4"/>
        <w:rPr>
          <w:rFonts w:asciiTheme="minorHAnsi" w:eastAsiaTheme="minorEastAsia" w:hAnsiTheme="minorHAnsi" w:cstheme="minorBidi"/>
          <w:bCs w:val="0"/>
        </w:rPr>
      </w:pPr>
      <w:hyperlink w:anchor="_Toc143588049" w:history="1">
        <w:r w:rsidR="00284A06" w:rsidRPr="002903DB">
          <w:rPr>
            <w:rStyle w:val="Hyperlink"/>
          </w:rPr>
          <w:t>6.2.14.</w:t>
        </w:r>
        <w:r w:rsidR="00284A06">
          <w:rPr>
            <w:rFonts w:asciiTheme="minorHAnsi" w:eastAsiaTheme="minorEastAsia" w:hAnsiTheme="minorHAnsi" w:cstheme="minorBidi"/>
            <w:bCs w:val="0"/>
          </w:rPr>
          <w:tab/>
        </w:r>
        <w:r w:rsidR="00284A06" w:rsidRPr="002903DB">
          <w:rPr>
            <w:rStyle w:val="Hyperlink"/>
          </w:rPr>
          <w:t>Angaben zur Pflanzenverwendung und Ansaaten sowie Herstellung von Maßnahmen</w:t>
        </w:r>
        <w:r w:rsidR="00284A06">
          <w:rPr>
            <w:webHidden/>
          </w:rPr>
          <w:tab/>
        </w:r>
        <w:r w:rsidR="00284A06">
          <w:rPr>
            <w:webHidden/>
          </w:rPr>
          <w:fldChar w:fldCharType="begin"/>
        </w:r>
        <w:r w:rsidR="00284A06">
          <w:rPr>
            <w:webHidden/>
          </w:rPr>
          <w:instrText xml:space="preserve"> PAGEREF _Toc143588049 \h </w:instrText>
        </w:r>
        <w:r w:rsidR="00284A06">
          <w:rPr>
            <w:webHidden/>
          </w:rPr>
        </w:r>
        <w:r w:rsidR="00284A06">
          <w:rPr>
            <w:webHidden/>
          </w:rPr>
          <w:fldChar w:fldCharType="separate"/>
        </w:r>
        <w:r w:rsidR="00E24AB8">
          <w:rPr>
            <w:webHidden/>
          </w:rPr>
          <w:t>112</w:t>
        </w:r>
        <w:r w:rsidR="00284A06">
          <w:rPr>
            <w:webHidden/>
          </w:rPr>
          <w:fldChar w:fldCharType="end"/>
        </w:r>
      </w:hyperlink>
    </w:p>
    <w:p w14:paraId="0DCDF576" w14:textId="0D4F41BA" w:rsidR="00284A06" w:rsidRDefault="0097103D" w:rsidP="004368A2">
      <w:pPr>
        <w:pStyle w:val="Verzeichnis3"/>
        <w:rPr>
          <w:rFonts w:asciiTheme="minorHAnsi" w:eastAsiaTheme="minorEastAsia" w:hAnsiTheme="minorHAnsi" w:cstheme="minorBidi"/>
        </w:rPr>
      </w:pPr>
      <w:hyperlink w:anchor="_Toc143588050" w:history="1">
        <w:r w:rsidR="00284A06" w:rsidRPr="002903DB">
          <w:rPr>
            <w:rStyle w:val="Hyperlink"/>
          </w:rPr>
          <w:t>6.3.</w:t>
        </w:r>
        <w:r w:rsidR="00284A06">
          <w:rPr>
            <w:rFonts w:asciiTheme="minorHAnsi" w:eastAsiaTheme="minorEastAsia" w:hAnsiTheme="minorHAnsi" w:cstheme="minorBidi"/>
          </w:rPr>
          <w:tab/>
        </w:r>
        <w:r w:rsidR="00284A06" w:rsidRPr="002903DB">
          <w:rPr>
            <w:rStyle w:val="Hyperlink"/>
          </w:rPr>
          <w:t>Kompensation im Rahmen der integrierten Biotopbewertung</w:t>
        </w:r>
        <w:r w:rsidR="00284A06">
          <w:rPr>
            <w:webHidden/>
          </w:rPr>
          <w:tab/>
        </w:r>
        <w:r w:rsidR="00284A06">
          <w:rPr>
            <w:webHidden/>
          </w:rPr>
          <w:fldChar w:fldCharType="begin"/>
        </w:r>
        <w:r w:rsidR="00284A06">
          <w:rPr>
            <w:webHidden/>
          </w:rPr>
          <w:instrText xml:space="preserve"> PAGEREF _Toc143588050 \h </w:instrText>
        </w:r>
        <w:r w:rsidR="00284A06">
          <w:rPr>
            <w:webHidden/>
          </w:rPr>
        </w:r>
        <w:r w:rsidR="00284A06">
          <w:rPr>
            <w:webHidden/>
          </w:rPr>
          <w:fldChar w:fldCharType="separate"/>
        </w:r>
        <w:r w:rsidR="00E24AB8">
          <w:rPr>
            <w:webHidden/>
          </w:rPr>
          <w:t>116</w:t>
        </w:r>
        <w:r w:rsidR="00284A06">
          <w:rPr>
            <w:webHidden/>
          </w:rPr>
          <w:fldChar w:fldCharType="end"/>
        </w:r>
      </w:hyperlink>
    </w:p>
    <w:p w14:paraId="314E5AFD" w14:textId="748FE59F" w:rsidR="00284A06" w:rsidRDefault="0097103D" w:rsidP="004368A2">
      <w:pPr>
        <w:pStyle w:val="Verzeichnis4"/>
        <w:rPr>
          <w:rFonts w:asciiTheme="minorHAnsi" w:eastAsiaTheme="minorEastAsia" w:hAnsiTheme="minorHAnsi" w:cstheme="minorBidi"/>
          <w:bCs w:val="0"/>
        </w:rPr>
      </w:pPr>
      <w:hyperlink w:anchor="_Toc143588051" w:history="1">
        <w:r w:rsidR="00284A06" w:rsidRPr="002903DB">
          <w:rPr>
            <w:rStyle w:val="Hyperlink"/>
            <w:lang w:eastAsia="x-none"/>
          </w:rPr>
          <w:t>6.3.1.</w:t>
        </w:r>
        <w:r w:rsidR="00284A06">
          <w:rPr>
            <w:rFonts w:asciiTheme="minorHAnsi" w:eastAsiaTheme="minorEastAsia" w:hAnsiTheme="minorHAnsi" w:cstheme="minorBidi"/>
            <w:bCs w:val="0"/>
          </w:rPr>
          <w:tab/>
        </w:r>
        <w:r w:rsidR="00284A06" w:rsidRPr="002903DB">
          <w:rPr>
            <w:rStyle w:val="Hyperlink"/>
            <w:lang w:eastAsia="x-none"/>
          </w:rPr>
          <w:t>Kompensationswert der Maßnahmenflächen</w:t>
        </w:r>
        <w:r w:rsidR="00284A06">
          <w:rPr>
            <w:webHidden/>
          </w:rPr>
          <w:tab/>
        </w:r>
        <w:r w:rsidR="00284A06">
          <w:rPr>
            <w:webHidden/>
          </w:rPr>
          <w:fldChar w:fldCharType="begin"/>
        </w:r>
        <w:r w:rsidR="00284A06">
          <w:rPr>
            <w:webHidden/>
          </w:rPr>
          <w:instrText xml:space="preserve"> PAGEREF _Toc143588051 \h </w:instrText>
        </w:r>
        <w:r w:rsidR="00284A06">
          <w:rPr>
            <w:webHidden/>
          </w:rPr>
        </w:r>
        <w:r w:rsidR="00284A06">
          <w:rPr>
            <w:webHidden/>
          </w:rPr>
          <w:fldChar w:fldCharType="separate"/>
        </w:r>
        <w:r w:rsidR="00E24AB8">
          <w:rPr>
            <w:webHidden/>
          </w:rPr>
          <w:t>117</w:t>
        </w:r>
        <w:r w:rsidR="00284A06">
          <w:rPr>
            <w:webHidden/>
          </w:rPr>
          <w:fldChar w:fldCharType="end"/>
        </w:r>
      </w:hyperlink>
    </w:p>
    <w:p w14:paraId="26057710" w14:textId="0AF8E92B" w:rsidR="00284A06" w:rsidRDefault="0097103D" w:rsidP="004368A2">
      <w:pPr>
        <w:pStyle w:val="Verzeichnis4"/>
        <w:rPr>
          <w:rFonts w:asciiTheme="minorHAnsi" w:eastAsiaTheme="minorEastAsia" w:hAnsiTheme="minorHAnsi" w:cstheme="minorBidi"/>
          <w:bCs w:val="0"/>
        </w:rPr>
      </w:pPr>
      <w:hyperlink w:anchor="_Toc143588052" w:history="1">
        <w:r w:rsidR="00284A06" w:rsidRPr="002903DB">
          <w:rPr>
            <w:rStyle w:val="Hyperlink"/>
            <w:lang w:eastAsia="x-none"/>
          </w:rPr>
          <w:t>6.3.2.</w:t>
        </w:r>
        <w:r w:rsidR="00284A06">
          <w:rPr>
            <w:rFonts w:asciiTheme="minorHAnsi" w:eastAsiaTheme="minorEastAsia" w:hAnsiTheme="minorHAnsi" w:cstheme="minorBidi"/>
            <w:bCs w:val="0"/>
          </w:rPr>
          <w:tab/>
        </w:r>
        <w:r w:rsidR="00284A06" w:rsidRPr="002903DB">
          <w:rPr>
            <w:rStyle w:val="Hyperlink"/>
            <w:lang w:eastAsia="x-none"/>
          </w:rPr>
          <w:t>Gesamtbilanz Biotope nach integrierter Biotopbewertung</w:t>
        </w:r>
        <w:r w:rsidR="00284A06">
          <w:rPr>
            <w:webHidden/>
          </w:rPr>
          <w:tab/>
        </w:r>
        <w:r w:rsidR="00284A06">
          <w:rPr>
            <w:webHidden/>
          </w:rPr>
          <w:fldChar w:fldCharType="begin"/>
        </w:r>
        <w:r w:rsidR="00284A06">
          <w:rPr>
            <w:webHidden/>
          </w:rPr>
          <w:instrText xml:space="preserve"> PAGEREF _Toc143588052 \h </w:instrText>
        </w:r>
        <w:r w:rsidR="00284A06">
          <w:rPr>
            <w:webHidden/>
          </w:rPr>
        </w:r>
        <w:r w:rsidR="00284A06">
          <w:rPr>
            <w:webHidden/>
          </w:rPr>
          <w:fldChar w:fldCharType="separate"/>
        </w:r>
        <w:r w:rsidR="00E24AB8">
          <w:rPr>
            <w:webHidden/>
          </w:rPr>
          <w:t>121</w:t>
        </w:r>
        <w:r w:rsidR="00284A06">
          <w:rPr>
            <w:webHidden/>
          </w:rPr>
          <w:fldChar w:fldCharType="end"/>
        </w:r>
      </w:hyperlink>
    </w:p>
    <w:p w14:paraId="3AB56629" w14:textId="012210D1" w:rsidR="00284A06" w:rsidRDefault="0097103D" w:rsidP="004368A2">
      <w:pPr>
        <w:pStyle w:val="Verzeichnis3"/>
        <w:rPr>
          <w:rFonts w:asciiTheme="minorHAnsi" w:eastAsiaTheme="minorEastAsia" w:hAnsiTheme="minorHAnsi" w:cstheme="minorBidi"/>
        </w:rPr>
      </w:pPr>
      <w:hyperlink w:anchor="_Toc143588053" w:history="1">
        <w:r w:rsidR="00284A06" w:rsidRPr="002903DB">
          <w:rPr>
            <w:rStyle w:val="Hyperlink"/>
          </w:rPr>
          <w:t>6.4.</w:t>
        </w:r>
        <w:r w:rsidR="00284A06">
          <w:rPr>
            <w:rFonts w:asciiTheme="minorHAnsi" w:eastAsiaTheme="minorEastAsia" w:hAnsiTheme="minorHAnsi" w:cstheme="minorBidi"/>
          </w:rPr>
          <w:tab/>
        </w:r>
        <w:r w:rsidR="00284A06" w:rsidRPr="002903DB">
          <w:rPr>
            <w:rStyle w:val="Hyperlink"/>
          </w:rPr>
          <w:t>Funktionsspezifische Kompensation im Rahmen der schutzgutbezogenen Bewertung</w:t>
        </w:r>
        <w:r w:rsidR="00284A06">
          <w:rPr>
            <w:webHidden/>
          </w:rPr>
          <w:tab/>
        </w:r>
        <w:r w:rsidR="00284A06">
          <w:rPr>
            <w:webHidden/>
          </w:rPr>
          <w:fldChar w:fldCharType="begin"/>
        </w:r>
        <w:r w:rsidR="00284A06">
          <w:rPr>
            <w:webHidden/>
          </w:rPr>
          <w:instrText xml:space="preserve"> PAGEREF _Toc143588053 \h </w:instrText>
        </w:r>
        <w:r w:rsidR="00284A06">
          <w:rPr>
            <w:webHidden/>
          </w:rPr>
        </w:r>
        <w:r w:rsidR="00284A06">
          <w:rPr>
            <w:webHidden/>
          </w:rPr>
          <w:fldChar w:fldCharType="separate"/>
        </w:r>
        <w:r w:rsidR="00E24AB8">
          <w:rPr>
            <w:webHidden/>
          </w:rPr>
          <w:t>121</w:t>
        </w:r>
        <w:r w:rsidR="00284A06">
          <w:rPr>
            <w:webHidden/>
          </w:rPr>
          <w:fldChar w:fldCharType="end"/>
        </w:r>
      </w:hyperlink>
    </w:p>
    <w:p w14:paraId="5C1CFDB6" w14:textId="7E916921" w:rsidR="00284A06" w:rsidRDefault="0097103D" w:rsidP="004368A2">
      <w:pPr>
        <w:pStyle w:val="Verzeichnis4"/>
        <w:rPr>
          <w:rFonts w:asciiTheme="minorHAnsi" w:eastAsiaTheme="minorEastAsia" w:hAnsiTheme="minorHAnsi" w:cstheme="minorBidi"/>
          <w:bCs w:val="0"/>
        </w:rPr>
      </w:pPr>
      <w:hyperlink w:anchor="_Toc143588054" w:history="1">
        <w:r w:rsidR="00284A06" w:rsidRPr="002903DB">
          <w:rPr>
            <w:rStyle w:val="Hyperlink"/>
            <w:lang w:eastAsia="x-none"/>
          </w:rPr>
          <w:t>6.4.1.</w:t>
        </w:r>
        <w:r w:rsidR="00284A06">
          <w:rPr>
            <w:rFonts w:asciiTheme="minorHAnsi" w:eastAsiaTheme="minorEastAsia" w:hAnsiTheme="minorHAnsi" w:cstheme="minorBidi"/>
            <w:bCs w:val="0"/>
          </w:rPr>
          <w:tab/>
        </w:r>
        <w:r w:rsidR="00284A06" w:rsidRPr="002903DB">
          <w:rPr>
            <w:rStyle w:val="Hyperlink"/>
            <w:lang w:eastAsia="x-none"/>
          </w:rPr>
          <w:t>Funktionsspezifische Kompensation Biotope</w:t>
        </w:r>
        <w:r w:rsidR="00284A06">
          <w:rPr>
            <w:webHidden/>
          </w:rPr>
          <w:tab/>
        </w:r>
        <w:r w:rsidR="00284A06">
          <w:rPr>
            <w:webHidden/>
          </w:rPr>
          <w:fldChar w:fldCharType="begin"/>
        </w:r>
        <w:r w:rsidR="00284A06">
          <w:rPr>
            <w:webHidden/>
          </w:rPr>
          <w:instrText xml:space="preserve"> PAGEREF _Toc143588054 \h </w:instrText>
        </w:r>
        <w:r w:rsidR="00284A06">
          <w:rPr>
            <w:webHidden/>
          </w:rPr>
        </w:r>
        <w:r w:rsidR="00284A06">
          <w:rPr>
            <w:webHidden/>
          </w:rPr>
          <w:fldChar w:fldCharType="separate"/>
        </w:r>
        <w:r w:rsidR="00E24AB8">
          <w:rPr>
            <w:webHidden/>
          </w:rPr>
          <w:t>122</w:t>
        </w:r>
        <w:r w:rsidR="00284A06">
          <w:rPr>
            <w:webHidden/>
          </w:rPr>
          <w:fldChar w:fldCharType="end"/>
        </w:r>
      </w:hyperlink>
    </w:p>
    <w:p w14:paraId="5F3E03EF" w14:textId="29A791EF" w:rsidR="00284A06" w:rsidRDefault="0097103D" w:rsidP="004368A2">
      <w:pPr>
        <w:pStyle w:val="Verzeichnis4"/>
        <w:rPr>
          <w:rFonts w:asciiTheme="minorHAnsi" w:eastAsiaTheme="minorEastAsia" w:hAnsiTheme="minorHAnsi" w:cstheme="minorBidi"/>
          <w:bCs w:val="0"/>
        </w:rPr>
      </w:pPr>
      <w:hyperlink w:anchor="_Toc143588055" w:history="1">
        <w:r w:rsidR="00284A06" w:rsidRPr="002903DB">
          <w:rPr>
            <w:rStyle w:val="Hyperlink"/>
          </w:rPr>
          <w:t>6.4.2.</w:t>
        </w:r>
        <w:r w:rsidR="00284A06">
          <w:rPr>
            <w:rFonts w:asciiTheme="minorHAnsi" w:eastAsiaTheme="minorEastAsia" w:hAnsiTheme="minorHAnsi" w:cstheme="minorBidi"/>
            <w:bCs w:val="0"/>
          </w:rPr>
          <w:tab/>
        </w:r>
        <w:r w:rsidR="00284A06" w:rsidRPr="002903DB">
          <w:rPr>
            <w:rStyle w:val="Hyperlink"/>
          </w:rPr>
          <w:t>Funktionsspezifische Kompensation Tiere</w:t>
        </w:r>
        <w:r w:rsidR="00284A06">
          <w:rPr>
            <w:webHidden/>
          </w:rPr>
          <w:tab/>
        </w:r>
        <w:r w:rsidR="00284A06">
          <w:rPr>
            <w:webHidden/>
          </w:rPr>
          <w:fldChar w:fldCharType="begin"/>
        </w:r>
        <w:r w:rsidR="00284A06">
          <w:rPr>
            <w:webHidden/>
          </w:rPr>
          <w:instrText xml:space="preserve"> PAGEREF _Toc143588055 \h </w:instrText>
        </w:r>
        <w:r w:rsidR="00284A06">
          <w:rPr>
            <w:webHidden/>
          </w:rPr>
        </w:r>
        <w:r w:rsidR="00284A06">
          <w:rPr>
            <w:webHidden/>
          </w:rPr>
          <w:fldChar w:fldCharType="separate"/>
        </w:r>
        <w:r w:rsidR="00E24AB8">
          <w:rPr>
            <w:webHidden/>
          </w:rPr>
          <w:t>123</w:t>
        </w:r>
        <w:r w:rsidR="00284A06">
          <w:rPr>
            <w:webHidden/>
          </w:rPr>
          <w:fldChar w:fldCharType="end"/>
        </w:r>
      </w:hyperlink>
    </w:p>
    <w:p w14:paraId="6929D957" w14:textId="4BE7E65F" w:rsidR="00284A06" w:rsidRDefault="0097103D" w:rsidP="004368A2">
      <w:pPr>
        <w:pStyle w:val="Verzeichnis4"/>
        <w:rPr>
          <w:rFonts w:asciiTheme="minorHAnsi" w:eastAsiaTheme="minorEastAsia" w:hAnsiTheme="minorHAnsi" w:cstheme="minorBidi"/>
          <w:bCs w:val="0"/>
        </w:rPr>
      </w:pPr>
      <w:hyperlink w:anchor="_Toc143588056" w:history="1">
        <w:r w:rsidR="00284A06" w:rsidRPr="002903DB">
          <w:rPr>
            <w:rStyle w:val="Hyperlink"/>
          </w:rPr>
          <w:t>6.4.3.</w:t>
        </w:r>
        <w:r w:rsidR="00284A06">
          <w:rPr>
            <w:rFonts w:asciiTheme="minorHAnsi" w:eastAsiaTheme="minorEastAsia" w:hAnsiTheme="minorHAnsi" w:cstheme="minorBidi"/>
            <w:bCs w:val="0"/>
          </w:rPr>
          <w:tab/>
        </w:r>
        <w:r w:rsidR="00284A06" w:rsidRPr="002903DB">
          <w:rPr>
            <w:rStyle w:val="Hyperlink"/>
          </w:rPr>
          <w:t>Funktionsspezifische Kompensation Pflanzen</w:t>
        </w:r>
        <w:r w:rsidR="00284A06">
          <w:rPr>
            <w:webHidden/>
          </w:rPr>
          <w:tab/>
        </w:r>
        <w:r w:rsidR="00284A06">
          <w:rPr>
            <w:webHidden/>
          </w:rPr>
          <w:fldChar w:fldCharType="begin"/>
        </w:r>
        <w:r w:rsidR="00284A06">
          <w:rPr>
            <w:webHidden/>
          </w:rPr>
          <w:instrText xml:space="preserve"> PAGEREF _Toc143588056 \h </w:instrText>
        </w:r>
        <w:r w:rsidR="00284A06">
          <w:rPr>
            <w:webHidden/>
          </w:rPr>
        </w:r>
        <w:r w:rsidR="00284A06">
          <w:rPr>
            <w:webHidden/>
          </w:rPr>
          <w:fldChar w:fldCharType="separate"/>
        </w:r>
        <w:r w:rsidR="00E24AB8">
          <w:rPr>
            <w:webHidden/>
          </w:rPr>
          <w:t>124</w:t>
        </w:r>
        <w:r w:rsidR="00284A06">
          <w:rPr>
            <w:webHidden/>
          </w:rPr>
          <w:fldChar w:fldCharType="end"/>
        </w:r>
      </w:hyperlink>
    </w:p>
    <w:p w14:paraId="0583BF91" w14:textId="64165FD6" w:rsidR="00284A06" w:rsidRDefault="0097103D" w:rsidP="004368A2">
      <w:pPr>
        <w:pStyle w:val="Verzeichnis4"/>
        <w:rPr>
          <w:rFonts w:asciiTheme="minorHAnsi" w:eastAsiaTheme="minorEastAsia" w:hAnsiTheme="minorHAnsi" w:cstheme="minorBidi"/>
          <w:bCs w:val="0"/>
        </w:rPr>
      </w:pPr>
      <w:hyperlink w:anchor="_Toc143588057" w:history="1">
        <w:r w:rsidR="00284A06" w:rsidRPr="002903DB">
          <w:rPr>
            <w:rStyle w:val="Hyperlink"/>
          </w:rPr>
          <w:t>6.4.4.</w:t>
        </w:r>
        <w:r w:rsidR="00284A06">
          <w:rPr>
            <w:rFonts w:asciiTheme="minorHAnsi" w:eastAsiaTheme="minorEastAsia" w:hAnsiTheme="minorHAnsi" w:cstheme="minorBidi"/>
            <w:bCs w:val="0"/>
          </w:rPr>
          <w:tab/>
        </w:r>
        <w:r w:rsidR="00284A06" w:rsidRPr="002903DB">
          <w:rPr>
            <w:rStyle w:val="Hyperlink"/>
          </w:rPr>
          <w:t>Funktionsspezifische Kompensation Boden</w:t>
        </w:r>
        <w:r w:rsidR="00284A06">
          <w:rPr>
            <w:webHidden/>
          </w:rPr>
          <w:tab/>
        </w:r>
        <w:r w:rsidR="00284A06">
          <w:rPr>
            <w:webHidden/>
          </w:rPr>
          <w:fldChar w:fldCharType="begin"/>
        </w:r>
        <w:r w:rsidR="00284A06">
          <w:rPr>
            <w:webHidden/>
          </w:rPr>
          <w:instrText xml:space="preserve"> PAGEREF _Toc143588057 \h </w:instrText>
        </w:r>
        <w:r w:rsidR="00284A06">
          <w:rPr>
            <w:webHidden/>
          </w:rPr>
        </w:r>
        <w:r w:rsidR="00284A06">
          <w:rPr>
            <w:webHidden/>
          </w:rPr>
          <w:fldChar w:fldCharType="separate"/>
        </w:r>
        <w:r w:rsidR="00E24AB8">
          <w:rPr>
            <w:webHidden/>
          </w:rPr>
          <w:t>124</w:t>
        </w:r>
        <w:r w:rsidR="00284A06">
          <w:rPr>
            <w:webHidden/>
          </w:rPr>
          <w:fldChar w:fldCharType="end"/>
        </w:r>
      </w:hyperlink>
    </w:p>
    <w:p w14:paraId="2A58D2CD" w14:textId="21CD6780" w:rsidR="00284A06" w:rsidRDefault="0097103D" w:rsidP="004368A2">
      <w:pPr>
        <w:pStyle w:val="Verzeichnis4"/>
        <w:rPr>
          <w:rFonts w:asciiTheme="minorHAnsi" w:eastAsiaTheme="minorEastAsia" w:hAnsiTheme="minorHAnsi" w:cstheme="minorBidi"/>
          <w:bCs w:val="0"/>
        </w:rPr>
      </w:pPr>
      <w:hyperlink w:anchor="_Toc143588058" w:history="1">
        <w:r w:rsidR="00284A06" w:rsidRPr="002903DB">
          <w:rPr>
            <w:rStyle w:val="Hyperlink"/>
          </w:rPr>
          <w:t>6.4.5.</w:t>
        </w:r>
        <w:r w:rsidR="00284A06">
          <w:rPr>
            <w:rFonts w:asciiTheme="minorHAnsi" w:eastAsiaTheme="minorEastAsia" w:hAnsiTheme="minorHAnsi" w:cstheme="minorBidi"/>
            <w:bCs w:val="0"/>
          </w:rPr>
          <w:tab/>
        </w:r>
        <w:r w:rsidR="00284A06" w:rsidRPr="002903DB">
          <w:rPr>
            <w:rStyle w:val="Hyperlink"/>
          </w:rPr>
          <w:t>Funktionsspezifische Kompensation Wasser</w:t>
        </w:r>
        <w:r w:rsidR="00284A06">
          <w:rPr>
            <w:webHidden/>
          </w:rPr>
          <w:tab/>
        </w:r>
        <w:r w:rsidR="00284A06">
          <w:rPr>
            <w:webHidden/>
          </w:rPr>
          <w:fldChar w:fldCharType="begin"/>
        </w:r>
        <w:r w:rsidR="00284A06">
          <w:rPr>
            <w:webHidden/>
          </w:rPr>
          <w:instrText xml:space="preserve"> PAGEREF _Toc143588058 \h </w:instrText>
        </w:r>
        <w:r w:rsidR="00284A06">
          <w:rPr>
            <w:webHidden/>
          </w:rPr>
        </w:r>
        <w:r w:rsidR="00284A06">
          <w:rPr>
            <w:webHidden/>
          </w:rPr>
          <w:fldChar w:fldCharType="separate"/>
        </w:r>
        <w:r w:rsidR="00E24AB8">
          <w:rPr>
            <w:webHidden/>
          </w:rPr>
          <w:t>127</w:t>
        </w:r>
        <w:r w:rsidR="00284A06">
          <w:rPr>
            <w:webHidden/>
          </w:rPr>
          <w:fldChar w:fldCharType="end"/>
        </w:r>
      </w:hyperlink>
    </w:p>
    <w:p w14:paraId="2C9BD3FF" w14:textId="3A32FC58" w:rsidR="00284A06" w:rsidRDefault="0097103D" w:rsidP="004368A2">
      <w:pPr>
        <w:pStyle w:val="Verzeichnis4"/>
        <w:rPr>
          <w:rFonts w:asciiTheme="minorHAnsi" w:eastAsiaTheme="minorEastAsia" w:hAnsiTheme="minorHAnsi" w:cstheme="minorBidi"/>
          <w:bCs w:val="0"/>
        </w:rPr>
      </w:pPr>
      <w:hyperlink w:anchor="_Toc143588059" w:history="1">
        <w:r w:rsidR="00284A06" w:rsidRPr="002903DB">
          <w:rPr>
            <w:rStyle w:val="Hyperlink"/>
          </w:rPr>
          <w:t>6.4.6.</w:t>
        </w:r>
        <w:r w:rsidR="00284A06">
          <w:rPr>
            <w:rFonts w:asciiTheme="minorHAnsi" w:eastAsiaTheme="minorEastAsia" w:hAnsiTheme="minorHAnsi" w:cstheme="minorBidi"/>
            <w:bCs w:val="0"/>
          </w:rPr>
          <w:tab/>
        </w:r>
        <w:r w:rsidR="00284A06" w:rsidRPr="002903DB">
          <w:rPr>
            <w:rStyle w:val="Hyperlink"/>
          </w:rPr>
          <w:t>Funktionsspezifische Kompensation Klima / Luft</w:t>
        </w:r>
        <w:r w:rsidR="00284A06">
          <w:rPr>
            <w:webHidden/>
          </w:rPr>
          <w:tab/>
        </w:r>
        <w:r w:rsidR="00284A06">
          <w:rPr>
            <w:webHidden/>
          </w:rPr>
          <w:fldChar w:fldCharType="begin"/>
        </w:r>
        <w:r w:rsidR="00284A06">
          <w:rPr>
            <w:webHidden/>
          </w:rPr>
          <w:instrText xml:space="preserve"> PAGEREF _Toc143588059 \h </w:instrText>
        </w:r>
        <w:r w:rsidR="00284A06">
          <w:rPr>
            <w:webHidden/>
          </w:rPr>
        </w:r>
        <w:r w:rsidR="00284A06">
          <w:rPr>
            <w:webHidden/>
          </w:rPr>
          <w:fldChar w:fldCharType="separate"/>
        </w:r>
        <w:r w:rsidR="00E24AB8">
          <w:rPr>
            <w:webHidden/>
          </w:rPr>
          <w:t>129</w:t>
        </w:r>
        <w:r w:rsidR="00284A06">
          <w:rPr>
            <w:webHidden/>
          </w:rPr>
          <w:fldChar w:fldCharType="end"/>
        </w:r>
      </w:hyperlink>
    </w:p>
    <w:p w14:paraId="7120A916" w14:textId="2C4FC942" w:rsidR="00284A06" w:rsidRDefault="0097103D" w:rsidP="004368A2">
      <w:pPr>
        <w:pStyle w:val="Verzeichnis4"/>
        <w:rPr>
          <w:rFonts w:asciiTheme="minorHAnsi" w:eastAsiaTheme="minorEastAsia" w:hAnsiTheme="minorHAnsi" w:cstheme="minorBidi"/>
          <w:bCs w:val="0"/>
        </w:rPr>
      </w:pPr>
      <w:hyperlink w:anchor="_Toc143588060" w:history="1">
        <w:r w:rsidR="00284A06" w:rsidRPr="002903DB">
          <w:rPr>
            <w:rStyle w:val="Hyperlink"/>
          </w:rPr>
          <w:t>6.4.7.</w:t>
        </w:r>
        <w:r w:rsidR="00284A06">
          <w:rPr>
            <w:rFonts w:asciiTheme="minorHAnsi" w:eastAsiaTheme="minorEastAsia" w:hAnsiTheme="minorHAnsi" w:cstheme="minorBidi"/>
            <w:bCs w:val="0"/>
          </w:rPr>
          <w:tab/>
        </w:r>
        <w:r w:rsidR="00284A06" w:rsidRPr="002903DB">
          <w:rPr>
            <w:rStyle w:val="Hyperlink"/>
          </w:rPr>
          <w:t>Funktionsspezifische Kompensation Landschaftsbild</w:t>
        </w:r>
        <w:r w:rsidR="00284A06">
          <w:rPr>
            <w:webHidden/>
          </w:rPr>
          <w:tab/>
        </w:r>
        <w:r w:rsidR="00284A06">
          <w:rPr>
            <w:webHidden/>
          </w:rPr>
          <w:fldChar w:fldCharType="begin"/>
        </w:r>
        <w:r w:rsidR="00284A06">
          <w:rPr>
            <w:webHidden/>
          </w:rPr>
          <w:instrText xml:space="preserve"> PAGEREF _Toc143588060 \h </w:instrText>
        </w:r>
        <w:r w:rsidR="00284A06">
          <w:rPr>
            <w:webHidden/>
          </w:rPr>
        </w:r>
        <w:r w:rsidR="00284A06">
          <w:rPr>
            <w:webHidden/>
          </w:rPr>
          <w:fldChar w:fldCharType="separate"/>
        </w:r>
        <w:r w:rsidR="00E24AB8">
          <w:rPr>
            <w:webHidden/>
          </w:rPr>
          <w:t>131</w:t>
        </w:r>
        <w:r w:rsidR="00284A06">
          <w:rPr>
            <w:webHidden/>
          </w:rPr>
          <w:fldChar w:fldCharType="end"/>
        </w:r>
      </w:hyperlink>
    </w:p>
    <w:p w14:paraId="0D03ADD3" w14:textId="7AA9478D" w:rsidR="00284A06" w:rsidRDefault="0097103D" w:rsidP="004368A2">
      <w:pPr>
        <w:pStyle w:val="Verzeichnis3"/>
        <w:rPr>
          <w:rFonts w:asciiTheme="minorHAnsi" w:eastAsiaTheme="minorEastAsia" w:hAnsiTheme="minorHAnsi" w:cstheme="minorBidi"/>
        </w:rPr>
      </w:pPr>
      <w:hyperlink w:anchor="_Toc143588061" w:history="1">
        <w:r w:rsidR="00284A06" w:rsidRPr="002903DB">
          <w:rPr>
            <w:rStyle w:val="Hyperlink"/>
          </w:rPr>
          <w:t>6.5.</w:t>
        </w:r>
        <w:r w:rsidR="00284A06">
          <w:rPr>
            <w:rFonts w:asciiTheme="minorHAnsi" w:eastAsiaTheme="minorEastAsia" w:hAnsiTheme="minorHAnsi" w:cstheme="minorBidi"/>
          </w:rPr>
          <w:tab/>
        </w:r>
        <w:r w:rsidR="00284A06" w:rsidRPr="002903DB">
          <w:rPr>
            <w:rStyle w:val="Hyperlink"/>
          </w:rPr>
          <w:t>Maßnahmenübersicht</w:t>
        </w:r>
        <w:r w:rsidR="00284A06">
          <w:rPr>
            <w:webHidden/>
          </w:rPr>
          <w:tab/>
        </w:r>
        <w:r w:rsidR="00284A06">
          <w:rPr>
            <w:webHidden/>
          </w:rPr>
          <w:fldChar w:fldCharType="begin"/>
        </w:r>
        <w:r w:rsidR="00284A06">
          <w:rPr>
            <w:webHidden/>
          </w:rPr>
          <w:instrText xml:space="preserve"> PAGEREF _Toc143588061 \h </w:instrText>
        </w:r>
        <w:r w:rsidR="00284A06">
          <w:rPr>
            <w:webHidden/>
          </w:rPr>
        </w:r>
        <w:r w:rsidR="00284A06">
          <w:rPr>
            <w:webHidden/>
          </w:rPr>
          <w:fldChar w:fldCharType="separate"/>
        </w:r>
        <w:r w:rsidR="00E24AB8">
          <w:rPr>
            <w:webHidden/>
          </w:rPr>
          <w:t>132</w:t>
        </w:r>
        <w:r w:rsidR="00284A06">
          <w:rPr>
            <w:webHidden/>
          </w:rPr>
          <w:fldChar w:fldCharType="end"/>
        </w:r>
      </w:hyperlink>
    </w:p>
    <w:p w14:paraId="613042CE" w14:textId="4A3B3212" w:rsidR="00284A06" w:rsidRDefault="0097103D" w:rsidP="004368A2">
      <w:pPr>
        <w:pStyle w:val="Verzeichnis3"/>
        <w:rPr>
          <w:rFonts w:asciiTheme="minorHAnsi" w:eastAsiaTheme="minorEastAsia" w:hAnsiTheme="minorHAnsi" w:cstheme="minorBidi"/>
        </w:rPr>
      </w:pPr>
      <w:hyperlink w:anchor="_Toc143588062" w:history="1">
        <w:r w:rsidR="00284A06" w:rsidRPr="002903DB">
          <w:rPr>
            <w:rStyle w:val="Hyperlink"/>
          </w:rPr>
          <w:t>6.6.</w:t>
        </w:r>
        <w:r w:rsidR="00284A06">
          <w:rPr>
            <w:rFonts w:asciiTheme="minorHAnsi" w:eastAsiaTheme="minorEastAsia" w:hAnsiTheme="minorHAnsi" w:cstheme="minorBidi"/>
          </w:rPr>
          <w:tab/>
        </w:r>
        <w:r w:rsidR="00284A06" w:rsidRPr="002903DB">
          <w:rPr>
            <w:rStyle w:val="Hyperlink"/>
          </w:rPr>
          <w:t>Darstellung im LBP</w:t>
        </w:r>
        <w:r w:rsidR="00284A06">
          <w:rPr>
            <w:webHidden/>
          </w:rPr>
          <w:tab/>
        </w:r>
        <w:r w:rsidR="00284A06">
          <w:rPr>
            <w:webHidden/>
          </w:rPr>
          <w:fldChar w:fldCharType="begin"/>
        </w:r>
        <w:r w:rsidR="00284A06">
          <w:rPr>
            <w:webHidden/>
          </w:rPr>
          <w:instrText xml:space="preserve"> PAGEREF _Toc143588062 \h </w:instrText>
        </w:r>
        <w:r w:rsidR="00284A06">
          <w:rPr>
            <w:webHidden/>
          </w:rPr>
        </w:r>
        <w:r w:rsidR="00284A06">
          <w:rPr>
            <w:webHidden/>
          </w:rPr>
          <w:fldChar w:fldCharType="separate"/>
        </w:r>
        <w:r w:rsidR="00E24AB8">
          <w:rPr>
            <w:webHidden/>
          </w:rPr>
          <w:t>133</w:t>
        </w:r>
        <w:r w:rsidR="00284A06">
          <w:rPr>
            <w:webHidden/>
          </w:rPr>
          <w:fldChar w:fldCharType="end"/>
        </w:r>
      </w:hyperlink>
    </w:p>
    <w:p w14:paraId="137FB9CC" w14:textId="0735ACB3" w:rsidR="00284A06" w:rsidRDefault="0097103D" w:rsidP="004368A2">
      <w:pPr>
        <w:pStyle w:val="Verzeichnis4"/>
        <w:rPr>
          <w:rFonts w:asciiTheme="minorHAnsi" w:eastAsiaTheme="minorEastAsia" w:hAnsiTheme="minorHAnsi" w:cstheme="minorBidi"/>
          <w:bCs w:val="0"/>
        </w:rPr>
      </w:pPr>
      <w:hyperlink w:anchor="_Toc143588063" w:history="1">
        <w:r w:rsidR="00284A06" w:rsidRPr="002903DB">
          <w:rPr>
            <w:rStyle w:val="Hyperlink"/>
          </w:rPr>
          <w:t>6.6.1.</w:t>
        </w:r>
        <w:r w:rsidR="00284A06">
          <w:rPr>
            <w:rFonts w:asciiTheme="minorHAnsi" w:eastAsiaTheme="minorEastAsia" w:hAnsiTheme="minorHAnsi" w:cstheme="minorBidi"/>
            <w:bCs w:val="0"/>
          </w:rPr>
          <w:tab/>
        </w:r>
        <w:r w:rsidR="00284A06" w:rsidRPr="002903DB">
          <w:rPr>
            <w:rStyle w:val="Hyperlink"/>
          </w:rPr>
          <w:t>Maßnahmennummerierung und -bezeichnung</w:t>
        </w:r>
        <w:r w:rsidR="00284A06">
          <w:rPr>
            <w:webHidden/>
          </w:rPr>
          <w:tab/>
        </w:r>
        <w:r w:rsidR="00284A06">
          <w:rPr>
            <w:webHidden/>
          </w:rPr>
          <w:fldChar w:fldCharType="begin"/>
        </w:r>
        <w:r w:rsidR="00284A06">
          <w:rPr>
            <w:webHidden/>
          </w:rPr>
          <w:instrText xml:space="preserve"> PAGEREF _Toc143588063 \h </w:instrText>
        </w:r>
        <w:r w:rsidR="00284A06">
          <w:rPr>
            <w:webHidden/>
          </w:rPr>
        </w:r>
        <w:r w:rsidR="00284A06">
          <w:rPr>
            <w:webHidden/>
          </w:rPr>
          <w:fldChar w:fldCharType="separate"/>
        </w:r>
        <w:r w:rsidR="00E24AB8">
          <w:rPr>
            <w:webHidden/>
          </w:rPr>
          <w:t>133</w:t>
        </w:r>
        <w:r w:rsidR="00284A06">
          <w:rPr>
            <w:webHidden/>
          </w:rPr>
          <w:fldChar w:fldCharType="end"/>
        </w:r>
      </w:hyperlink>
    </w:p>
    <w:p w14:paraId="26077C3C" w14:textId="75EFA478" w:rsidR="00284A06" w:rsidRDefault="0097103D" w:rsidP="004368A2">
      <w:pPr>
        <w:pStyle w:val="Verzeichnis4"/>
        <w:rPr>
          <w:rFonts w:asciiTheme="minorHAnsi" w:eastAsiaTheme="minorEastAsia" w:hAnsiTheme="minorHAnsi" w:cstheme="minorBidi"/>
          <w:bCs w:val="0"/>
        </w:rPr>
      </w:pPr>
      <w:hyperlink w:anchor="_Toc143588064" w:history="1">
        <w:r w:rsidR="00284A06" w:rsidRPr="002903DB">
          <w:rPr>
            <w:rStyle w:val="Hyperlink"/>
          </w:rPr>
          <w:t>6.6.2.</w:t>
        </w:r>
        <w:r w:rsidR="00284A06">
          <w:rPr>
            <w:rFonts w:asciiTheme="minorHAnsi" w:eastAsiaTheme="minorEastAsia" w:hAnsiTheme="minorHAnsi" w:cstheme="minorBidi"/>
            <w:bCs w:val="0"/>
          </w:rPr>
          <w:tab/>
        </w:r>
        <w:r w:rsidR="00284A06" w:rsidRPr="002903DB">
          <w:rPr>
            <w:rStyle w:val="Hyperlink"/>
          </w:rPr>
          <w:t>Maßnahmenpläne</w:t>
        </w:r>
        <w:r w:rsidR="00284A06">
          <w:rPr>
            <w:webHidden/>
          </w:rPr>
          <w:tab/>
        </w:r>
        <w:r w:rsidR="00284A06">
          <w:rPr>
            <w:webHidden/>
          </w:rPr>
          <w:fldChar w:fldCharType="begin"/>
        </w:r>
        <w:r w:rsidR="00284A06">
          <w:rPr>
            <w:webHidden/>
          </w:rPr>
          <w:instrText xml:space="preserve"> PAGEREF _Toc143588064 \h </w:instrText>
        </w:r>
        <w:r w:rsidR="00284A06">
          <w:rPr>
            <w:webHidden/>
          </w:rPr>
        </w:r>
        <w:r w:rsidR="00284A06">
          <w:rPr>
            <w:webHidden/>
          </w:rPr>
          <w:fldChar w:fldCharType="separate"/>
        </w:r>
        <w:r w:rsidR="00E24AB8">
          <w:rPr>
            <w:webHidden/>
          </w:rPr>
          <w:t>136</w:t>
        </w:r>
        <w:r w:rsidR="00284A06">
          <w:rPr>
            <w:webHidden/>
          </w:rPr>
          <w:fldChar w:fldCharType="end"/>
        </w:r>
      </w:hyperlink>
    </w:p>
    <w:p w14:paraId="0835DB53" w14:textId="6E100C44" w:rsidR="00284A06" w:rsidRDefault="0097103D" w:rsidP="004368A2">
      <w:pPr>
        <w:pStyle w:val="Verzeichnis4"/>
        <w:rPr>
          <w:rFonts w:asciiTheme="minorHAnsi" w:eastAsiaTheme="minorEastAsia" w:hAnsiTheme="minorHAnsi" w:cstheme="minorBidi"/>
          <w:bCs w:val="0"/>
        </w:rPr>
      </w:pPr>
      <w:hyperlink w:anchor="_Toc143588065" w:history="1">
        <w:r w:rsidR="00284A06" w:rsidRPr="002903DB">
          <w:rPr>
            <w:rStyle w:val="Hyperlink"/>
          </w:rPr>
          <w:t>6.6.3.</w:t>
        </w:r>
        <w:r w:rsidR="00284A06">
          <w:rPr>
            <w:rFonts w:asciiTheme="minorHAnsi" w:eastAsiaTheme="minorEastAsia" w:hAnsiTheme="minorHAnsi" w:cstheme="minorBidi"/>
            <w:bCs w:val="0"/>
          </w:rPr>
          <w:tab/>
        </w:r>
        <w:r w:rsidR="00284A06" w:rsidRPr="002903DB">
          <w:rPr>
            <w:rStyle w:val="Hyperlink"/>
          </w:rPr>
          <w:t>Maßnahmenblätter</w:t>
        </w:r>
        <w:r w:rsidR="00284A06">
          <w:rPr>
            <w:webHidden/>
          </w:rPr>
          <w:tab/>
        </w:r>
        <w:r w:rsidR="00284A06">
          <w:rPr>
            <w:webHidden/>
          </w:rPr>
          <w:fldChar w:fldCharType="begin"/>
        </w:r>
        <w:r w:rsidR="00284A06">
          <w:rPr>
            <w:webHidden/>
          </w:rPr>
          <w:instrText xml:space="preserve"> PAGEREF _Toc143588065 \h </w:instrText>
        </w:r>
        <w:r w:rsidR="00284A06">
          <w:rPr>
            <w:webHidden/>
          </w:rPr>
        </w:r>
        <w:r w:rsidR="00284A06">
          <w:rPr>
            <w:webHidden/>
          </w:rPr>
          <w:fldChar w:fldCharType="separate"/>
        </w:r>
        <w:r w:rsidR="00E24AB8">
          <w:rPr>
            <w:webHidden/>
          </w:rPr>
          <w:t>137</w:t>
        </w:r>
        <w:r w:rsidR="00284A06">
          <w:rPr>
            <w:webHidden/>
          </w:rPr>
          <w:fldChar w:fldCharType="end"/>
        </w:r>
      </w:hyperlink>
    </w:p>
    <w:p w14:paraId="152BA43F" w14:textId="1BA18D10" w:rsidR="00284A06" w:rsidRDefault="0097103D" w:rsidP="004368A2">
      <w:pPr>
        <w:pStyle w:val="Verzeichnis4"/>
        <w:rPr>
          <w:rFonts w:asciiTheme="minorHAnsi" w:eastAsiaTheme="minorEastAsia" w:hAnsiTheme="minorHAnsi" w:cstheme="minorBidi"/>
          <w:bCs w:val="0"/>
        </w:rPr>
      </w:pPr>
      <w:hyperlink w:anchor="_Toc143588066" w:history="1">
        <w:r w:rsidR="00284A06" w:rsidRPr="002903DB">
          <w:rPr>
            <w:rStyle w:val="Hyperlink"/>
          </w:rPr>
          <w:t>6.6.4.</w:t>
        </w:r>
        <w:r w:rsidR="00284A06">
          <w:rPr>
            <w:rFonts w:asciiTheme="minorHAnsi" w:eastAsiaTheme="minorEastAsia" w:hAnsiTheme="minorHAnsi" w:cstheme="minorBidi"/>
            <w:bCs w:val="0"/>
          </w:rPr>
          <w:tab/>
        </w:r>
        <w:r w:rsidR="00B16E4B" w:rsidRPr="00B16E4B">
          <w:rPr>
            <w:rStyle w:val="Hyperlink"/>
          </w:rPr>
          <w:t xml:space="preserve">Tabellarische </w:t>
        </w:r>
        <w:r w:rsidR="00284A06" w:rsidRPr="002903DB">
          <w:rPr>
            <w:rStyle w:val="Hyperlink"/>
          </w:rPr>
          <w:t>Gegenüberstellung von Eingriff und Kompensation</w:t>
        </w:r>
        <w:r w:rsidR="00284A06">
          <w:rPr>
            <w:webHidden/>
          </w:rPr>
          <w:tab/>
        </w:r>
        <w:r w:rsidR="00284A06">
          <w:rPr>
            <w:webHidden/>
          </w:rPr>
          <w:fldChar w:fldCharType="begin"/>
        </w:r>
        <w:r w:rsidR="00284A06">
          <w:rPr>
            <w:webHidden/>
          </w:rPr>
          <w:instrText xml:space="preserve"> PAGEREF _Toc143588066 \h </w:instrText>
        </w:r>
        <w:r w:rsidR="00284A06">
          <w:rPr>
            <w:webHidden/>
          </w:rPr>
        </w:r>
        <w:r w:rsidR="00284A06">
          <w:rPr>
            <w:webHidden/>
          </w:rPr>
          <w:fldChar w:fldCharType="separate"/>
        </w:r>
        <w:r w:rsidR="00E24AB8">
          <w:rPr>
            <w:webHidden/>
          </w:rPr>
          <w:t>138</w:t>
        </w:r>
        <w:r w:rsidR="00284A06">
          <w:rPr>
            <w:webHidden/>
          </w:rPr>
          <w:fldChar w:fldCharType="end"/>
        </w:r>
      </w:hyperlink>
    </w:p>
    <w:p w14:paraId="4648B4FE" w14:textId="582C27B1" w:rsidR="00284A06" w:rsidRDefault="0097103D" w:rsidP="00A2401F">
      <w:pPr>
        <w:pStyle w:val="Verzeichnis2"/>
        <w:rPr>
          <w:rFonts w:asciiTheme="minorHAnsi" w:eastAsiaTheme="minorEastAsia" w:hAnsiTheme="minorHAnsi" w:cstheme="minorBidi"/>
        </w:rPr>
      </w:pPr>
      <w:hyperlink w:anchor="_Toc143588067" w:history="1">
        <w:r w:rsidR="00284A06" w:rsidRPr="002903DB">
          <w:rPr>
            <w:rStyle w:val="Hyperlink"/>
          </w:rPr>
          <w:t>7.</w:t>
        </w:r>
        <w:r w:rsidR="00284A06">
          <w:rPr>
            <w:rFonts w:asciiTheme="minorHAnsi" w:eastAsiaTheme="minorEastAsia" w:hAnsiTheme="minorHAnsi" w:cstheme="minorBidi"/>
          </w:rPr>
          <w:tab/>
        </w:r>
        <w:r w:rsidR="00284A06" w:rsidRPr="002903DB">
          <w:rPr>
            <w:rStyle w:val="Hyperlink"/>
          </w:rPr>
          <w:t>Gesamtbeurteilung des Eingriffs</w:t>
        </w:r>
        <w:r w:rsidR="00284A06">
          <w:rPr>
            <w:webHidden/>
          </w:rPr>
          <w:tab/>
        </w:r>
        <w:r w:rsidR="00284A06">
          <w:rPr>
            <w:webHidden/>
          </w:rPr>
          <w:fldChar w:fldCharType="begin"/>
        </w:r>
        <w:r w:rsidR="00284A06">
          <w:rPr>
            <w:webHidden/>
          </w:rPr>
          <w:instrText xml:space="preserve"> PAGEREF _Toc143588067 \h </w:instrText>
        </w:r>
        <w:r w:rsidR="00284A06">
          <w:rPr>
            <w:webHidden/>
          </w:rPr>
        </w:r>
        <w:r w:rsidR="00284A06">
          <w:rPr>
            <w:webHidden/>
          </w:rPr>
          <w:fldChar w:fldCharType="separate"/>
        </w:r>
        <w:r w:rsidR="00E24AB8">
          <w:rPr>
            <w:webHidden/>
          </w:rPr>
          <w:t>139</w:t>
        </w:r>
        <w:r w:rsidR="00284A06">
          <w:rPr>
            <w:webHidden/>
          </w:rPr>
          <w:fldChar w:fldCharType="end"/>
        </w:r>
      </w:hyperlink>
    </w:p>
    <w:p w14:paraId="6E543F46" w14:textId="3CE1F814" w:rsidR="00284A06" w:rsidRDefault="0097103D" w:rsidP="00A2401F">
      <w:pPr>
        <w:pStyle w:val="Verzeichnis2"/>
        <w:rPr>
          <w:rFonts w:asciiTheme="minorHAnsi" w:eastAsiaTheme="minorEastAsia" w:hAnsiTheme="minorHAnsi" w:cstheme="minorBidi"/>
        </w:rPr>
      </w:pPr>
      <w:hyperlink w:anchor="_Toc143588068" w:history="1">
        <w:r w:rsidR="00284A06" w:rsidRPr="002903DB">
          <w:rPr>
            <w:rStyle w:val="Hyperlink"/>
          </w:rPr>
          <w:t>8.</w:t>
        </w:r>
        <w:r w:rsidR="00284A06">
          <w:rPr>
            <w:rFonts w:asciiTheme="minorHAnsi" w:eastAsiaTheme="minorEastAsia" w:hAnsiTheme="minorHAnsi" w:cstheme="minorBidi"/>
          </w:rPr>
          <w:tab/>
        </w:r>
        <w:r w:rsidR="00284A06" w:rsidRPr="002903DB">
          <w:rPr>
            <w:rStyle w:val="Hyperlink"/>
          </w:rPr>
          <w:t>Kostenermittlung</w:t>
        </w:r>
        <w:r w:rsidR="00284A06">
          <w:rPr>
            <w:webHidden/>
          </w:rPr>
          <w:tab/>
        </w:r>
        <w:r w:rsidR="00284A06">
          <w:rPr>
            <w:webHidden/>
          </w:rPr>
          <w:fldChar w:fldCharType="begin"/>
        </w:r>
        <w:r w:rsidR="00284A06">
          <w:rPr>
            <w:webHidden/>
          </w:rPr>
          <w:instrText xml:space="preserve"> PAGEREF _Toc143588068 \h </w:instrText>
        </w:r>
        <w:r w:rsidR="00284A06">
          <w:rPr>
            <w:webHidden/>
          </w:rPr>
        </w:r>
        <w:r w:rsidR="00284A06">
          <w:rPr>
            <w:webHidden/>
          </w:rPr>
          <w:fldChar w:fldCharType="separate"/>
        </w:r>
        <w:r w:rsidR="00E24AB8">
          <w:rPr>
            <w:webHidden/>
          </w:rPr>
          <w:t>140</w:t>
        </w:r>
        <w:r w:rsidR="00284A06">
          <w:rPr>
            <w:webHidden/>
          </w:rPr>
          <w:fldChar w:fldCharType="end"/>
        </w:r>
      </w:hyperlink>
    </w:p>
    <w:p w14:paraId="310C59D1" w14:textId="73196FA7" w:rsidR="00284A06" w:rsidRDefault="0097103D" w:rsidP="00A2401F">
      <w:pPr>
        <w:pStyle w:val="Verzeichnis2"/>
        <w:rPr>
          <w:rFonts w:asciiTheme="minorHAnsi" w:eastAsiaTheme="minorEastAsia" w:hAnsiTheme="minorHAnsi" w:cstheme="minorBidi"/>
        </w:rPr>
      </w:pPr>
      <w:hyperlink w:anchor="_Toc143588069" w:history="1">
        <w:r w:rsidR="00284A06" w:rsidRPr="002903DB">
          <w:rPr>
            <w:rStyle w:val="Hyperlink"/>
          </w:rPr>
          <w:t>9.</w:t>
        </w:r>
        <w:r w:rsidR="00284A06">
          <w:rPr>
            <w:rFonts w:asciiTheme="minorHAnsi" w:eastAsiaTheme="minorEastAsia" w:hAnsiTheme="minorHAnsi" w:cstheme="minorBidi"/>
          </w:rPr>
          <w:tab/>
        </w:r>
        <w:r w:rsidR="00284A06" w:rsidRPr="002903DB">
          <w:rPr>
            <w:rStyle w:val="Hyperlink"/>
          </w:rPr>
          <w:t>Kompensationskataster FLISTRA</w:t>
        </w:r>
        <w:r w:rsidR="00284A06" w:rsidRPr="002903DB">
          <w:rPr>
            <w:rStyle w:val="Hyperlink"/>
            <w:i/>
          </w:rPr>
          <w:t xml:space="preserve">neo </w:t>
        </w:r>
        <w:r w:rsidR="00284A06" w:rsidRPr="002903DB">
          <w:rPr>
            <w:rStyle w:val="Hyperlink"/>
          </w:rPr>
          <w:t>und KSP</w:t>
        </w:r>
        <w:r w:rsidR="00284A06">
          <w:rPr>
            <w:webHidden/>
          </w:rPr>
          <w:tab/>
        </w:r>
        <w:r w:rsidR="00284A06">
          <w:rPr>
            <w:webHidden/>
          </w:rPr>
          <w:fldChar w:fldCharType="begin"/>
        </w:r>
        <w:r w:rsidR="00284A06">
          <w:rPr>
            <w:webHidden/>
          </w:rPr>
          <w:instrText xml:space="preserve"> PAGEREF _Toc143588069 \h </w:instrText>
        </w:r>
        <w:r w:rsidR="00284A06">
          <w:rPr>
            <w:webHidden/>
          </w:rPr>
        </w:r>
        <w:r w:rsidR="00284A06">
          <w:rPr>
            <w:webHidden/>
          </w:rPr>
          <w:fldChar w:fldCharType="separate"/>
        </w:r>
        <w:r w:rsidR="00E24AB8">
          <w:rPr>
            <w:webHidden/>
          </w:rPr>
          <w:t>144</w:t>
        </w:r>
        <w:r w:rsidR="00284A06">
          <w:rPr>
            <w:webHidden/>
          </w:rPr>
          <w:fldChar w:fldCharType="end"/>
        </w:r>
      </w:hyperlink>
    </w:p>
    <w:p w14:paraId="41DE644B" w14:textId="0FB18118" w:rsidR="00284A06" w:rsidRDefault="0097103D" w:rsidP="00A2401F">
      <w:pPr>
        <w:pStyle w:val="Verzeichnis2"/>
        <w:ind w:left="1320" w:hanging="1320"/>
        <w:rPr>
          <w:rFonts w:asciiTheme="minorHAnsi" w:eastAsiaTheme="minorEastAsia" w:hAnsiTheme="minorHAnsi" w:cstheme="minorBidi"/>
        </w:rPr>
      </w:pPr>
      <w:hyperlink w:anchor="_Toc143588070" w:history="1">
        <w:r w:rsidR="00284A06" w:rsidRPr="002903DB">
          <w:rPr>
            <w:rStyle w:val="Hyperlink"/>
          </w:rPr>
          <w:t>10.</w:t>
        </w:r>
        <w:r w:rsidR="00284A06">
          <w:rPr>
            <w:rFonts w:asciiTheme="minorHAnsi" w:eastAsiaTheme="minorEastAsia" w:hAnsiTheme="minorHAnsi" w:cstheme="minorBidi"/>
          </w:rPr>
          <w:tab/>
        </w:r>
        <w:r w:rsidR="00284A06" w:rsidRPr="002903DB">
          <w:rPr>
            <w:rStyle w:val="Hyperlink"/>
          </w:rPr>
          <w:t xml:space="preserve">Integration umweltrelevanter Inhalte in die Entwurfsunterlagen </w:t>
        </w:r>
        <w:r w:rsidR="00A2401F">
          <w:rPr>
            <w:rStyle w:val="Hyperlink"/>
          </w:rPr>
          <w:t xml:space="preserve">                   </w:t>
        </w:r>
        <w:r w:rsidR="00284A06" w:rsidRPr="002903DB">
          <w:rPr>
            <w:rStyle w:val="Hyperlink"/>
          </w:rPr>
          <w:t xml:space="preserve">nach RE </w:t>
        </w:r>
        <w:r w:rsidR="00A2401F">
          <w:rPr>
            <w:rStyle w:val="Hyperlink"/>
          </w:rPr>
          <w:t>2</w:t>
        </w:r>
        <w:r w:rsidR="00284A06" w:rsidRPr="002903DB">
          <w:rPr>
            <w:rStyle w:val="Hyperlink"/>
          </w:rPr>
          <w:t>012</w:t>
        </w:r>
        <w:r w:rsidR="00A2401F">
          <w:rPr>
            <w:rStyle w:val="Hyperlink"/>
          </w:rPr>
          <w:t xml:space="preserve"> </w:t>
        </w:r>
        <w:r w:rsidR="00EA43C2">
          <w:rPr>
            <w:webHidden/>
          </w:rPr>
          <w:tab/>
        </w:r>
        <w:r w:rsidR="00284A06">
          <w:rPr>
            <w:webHidden/>
          </w:rPr>
          <w:fldChar w:fldCharType="begin"/>
        </w:r>
        <w:r w:rsidR="00284A06">
          <w:rPr>
            <w:webHidden/>
          </w:rPr>
          <w:instrText xml:space="preserve"> PAGEREF _Toc143588070 \h </w:instrText>
        </w:r>
        <w:r w:rsidR="00284A06">
          <w:rPr>
            <w:webHidden/>
          </w:rPr>
        </w:r>
        <w:r w:rsidR="00284A06">
          <w:rPr>
            <w:webHidden/>
          </w:rPr>
          <w:fldChar w:fldCharType="separate"/>
        </w:r>
        <w:r w:rsidR="00E24AB8">
          <w:rPr>
            <w:webHidden/>
          </w:rPr>
          <w:t>145</w:t>
        </w:r>
        <w:r w:rsidR="00284A06">
          <w:rPr>
            <w:webHidden/>
          </w:rPr>
          <w:fldChar w:fldCharType="end"/>
        </w:r>
      </w:hyperlink>
    </w:p>
    <w:p w14:paraId="0BBA6206" w14:textId="7BAEF4A1" w:rsidR="00284A06" w:rsidRDefault="0097103D" w:rsidP="004368A2">
      <w:pPr>
        <w:pStyle w:val="Verzeichnis3"/>
        <w:rPr>
          <w:rFonts w:asciiTheme="minorHAnsi" w:eastAsiaTheme="minorEastAsia" w:hAnsiTheme="minorHAnsi" w:cstheme="minorBidi"/>
        </w:rPr>
      </w:pPr>
      <w:hyperlink w:anchor="_Toc143588071" w:history="1">
        <w:r w:rsidR="00284A06" w:rsidRPr="002903DB">
          <w:rPr>
            <w:rStyle w:val="Hyperlink"/>
          </w:rPr>
          <w:t>10.1.</w:t>
        </w:r>
        <w:r w:rsidR="00284A06">
          <w:rPr>
            <w:rFonts w:asciiTheme="minorHAnsi" w:eastAsiaTheme="minorEastAsia" w:hAnsiTheme="minorHAnsi" w:cstheme="minorBidi"/>
          </w:rPr>
          <w:tab/>
        </w:r>
        <w:r w:rsidR="00284A06" w:rsidRPr="002903DB">
          <w:rPr>
            <w:rStyle w:val="Hyperlink"/>
          </w:rPr>
          <w:t>Erläuterungsbericht (Unterlage 1)</w:t>
        </w:r>
        <w:r w:rsidR="00284A06">
          <w:rPr>
            <w:webHidden/>
          </w:rPr>
          <w:tab/>
        </w:r>
        <w:r w:rsidR="00284A06">
          <w:rPr>
            <w:webHidden/>
          </w:rPr>
          <w:fldChar w:fldCharType="begin"/>
        </w:r>
        <w:r w:rsidR="00284A06">
          <w:rPr>
            <w:webHidden/>
          </w:rPr>
          <w:instrText xml:space="preserve"> PAGEREF _Toc143588071 \h </w:instrText>
        </w:r>
        <w:r w:rsidR="00284A06">
          <w:rPr>
            <w:webHidden/>
          </w:rPr>
        </w:r>
        <w:r w:rsidR="00284A06">
          <w:rPr>
            <w:webHidden/>
          </w:rPr>
          <w:fldChar w:fldCharType="separate"/>
        </w:r>
        <w:r w:rsidR="00E24AB8">
          <w:rPr>
            <w:webHidden/>
          </w:rPr>
          <w:t>145</w:t>
        </w:r>
        <w:r w:rsidR="00284A06">
          <w:rPr>
            <w:webHidden/>
          </w:rPr>
          <w:fldChar w:fldCharType="end"/>
        </w:r>
      </w:hyperlink>
    </w:p>
    <w:p w14:paraId="084F2C51" w14:textId="4E471C37" w:rsidR="00284A06" w:rsidRDefault="0097103D" w:rsidP="004368A2">
      <w:pPr>
        <w:pStyle w:val="Verzeichnis3"/>
        <w:rPr>
          <w:rFonts w:asciiTheme="minorHAnsi" w:eastAsiaTheme="minorEastAsia" w:hAnsiTheme="minorHAnsi" w:cstheme="minorBidi"/>
        </w:rPr>
      </w:pPr>
      <w:hyperlink w:anchor="_Toc143588072" w:history="1">
        <w:r w:rsidR="00284A06" w:rsidRPr="002903DB">
          <w:rPr>
            <w:rStyle w:val="Hyperlink"/>
          </w:rPr>
          <w:t>10.2.</w:t>
        </w:r>
        <w:r w:rsidR="00284A06">
          <w:rPr>
            <w:rFonts w:asciiTheme="minorHAnsi" w:eastAsiaTheme="minorEastAsia" w:hAnsiTheme="minorHAnsi" w:cstheme="minorBidi"/>
          </w:rPr>
          <w:tab/>
        </w:r>
        <w:r w:rsidR="00284A06" w:rsidRPr="002903DB">
          <w:rPr>
            <w:rStyle w:val="Hyperlink"/>
          </w:rPr>
          <w:t>Übersichtslageplan (Unterlage 3)</w:t>
        </w:r>
        <w:r w:rsidR="00284A06">
          <w:rPr>
            <w:webHidden/>
          </w:rPr>
          <w:tab/>
        </w:r>
        <w:r w:rsidR="00284A06">
          <w:rPr>
            <w:webHidden/>
          </w:rPr>
          <w:fldChar w:fldCharType="begin"/>
        </w:r>
        <w:r w:rsidR="00284A06">
          <w:rPr>
            <w:webHidden/>
          </w:rPr>
          <w:instrText xml:space="preserve"> PAGEREF _Toc143588072 \h </w:instrText>
        </w:r>
        <w:r w:rsidR="00284A06">
          <w:rPr>
            <w:webHidden/>
          </w:rPr>
        </w:r>
        <w:r w:rsidR="00284A06">
          <w:rPr>
            <w:webHidden/>
          </w:rPr>
          <w:fldChar w:fldCharType="separate"/>
        </w:r>
        <w:r w:rsidR="00E24AB8">
          <w:rPr>
            <w:webHidden/>
          </w:rPr>
          <w:t>148</w:t>
        </w:r>
        <w:r w:rsidR="00284A06">
          <w:rPr>
            <w:webHidden/>
          </w:rPr>
          <w:fldChar w:fldCharType="end"/>
        </w:r>
      </w:hyperlink>
    </w:p>
    <w:p w14:paraId="6063D260" w14:textId="6D8CCEC7" w:rsidR="00284A06" w:rsidRDefault="0097103D" w:rsidP="004368A2">
      <w:pPr>
        <w:pStyle w:val="Verzeichnis3"/>
        <w:rPr>
          <w:rFonts w:asciiTheme="minorHAnsi" w:eastAsiaTheme="minorEastAsia" w:hAnsiTheme="minorHAnsi" w:cstheme="minorBidi"/>
        </w:rPr>
      </w:pPr>
      <w:hyperlink w:anchor="_Toc143588073" w:history="1">
        <w:r w:rsidR="00284A06" w:rsidRPr="002903DB">
          <w:rPr>
            <w:rStyle w:val="Hyperlink"/>
          </w:rPr>
          <w:t>10.3.</w:t>
        </w:r>
        <w:r w:rsidR="00284A06">
          <w:rPr>
            <w:rFonts w:asciiTheme="minorHAnsi" w:eastAsiaTheme="minorEastAsia" w:hAnsiTheme="minorHAnsi" w:cstheme="minorBidi"/>
          </w:rPr>
          <w:tab/>
        </w:r>
        <w:r w:rsidR="00284A06" w:rsidRPr="002903DB">
          <w:rPr>
            <w:rStyle w:val="Hyperlink"/>
          </w:rPr>
          <w:t>Lageplan (Unterlage 5)</w:t>
        </w:r>
        <w:r w:rsidR="00284A06">
          <w:rPr>
            <w:webHidden/>
          </w:rPr>
          <w:tab/>
        </w:r>
        <w:r w:rsidR="00284A06">
          <w:rPr>
            <w:webHidden/>
          </w:rPr>
          <w:fldChar w:fldCharType="begin"/>
        </w:r>
        <w:r w:rsidR="00284A06">
          <w:rPr>
            <w:webHidden/>
          </w:rPr>
          <w:instrText xml:space="preserve"> PAGEREF _Toc143588073 \h </w:instrText>
        </w:r>
        <w:r w:rsidR="00284A06">
          <w:rPr>
            <w:webHidden/>
          </w:rPr>
        </w:r>
        <w:r w:rsidR="00284A06">
          <w:rPr>
            <w:webHidden/>
          </w:rPr>
          <w:fldChar w:fldCharType="separate"/>
        </w:r>
        <w:r w:rsidR="00E24AB8">
          <w:rPr>
            <w:webHidden/>
          </w:rPr>
          <w:t>148</w:t>
        </w:r>
        <w:r w:rsidR="00284A06">
          <w:rPr>
            <w:webHidden/>
          </w:rPr>
          <w:fldChar w:fldCharType="end"/>
        </w:r>
      </w:hyperlink>
    </w:p>
    <w:p w14:paraId="708A9A7E" w14:textId="7F35D99A" w:rsidR="00284A06" w:rsidRDefault="0097103D" w:rsidP="004368A2">
      <w:pPr>
        <w:pStyle w:val="Verzeichnis3"/>
        <w:rPr>
          <w:rFonts w:asciiTheme="minorHAnsi" w:eastAsiaTheme="minorEastAsia" w:hAnsiTheme="minorHAnsi" w:cstheme="minorBidi"/>
        </w:rPr>
      </w:pPr>
      <w:hyperlink w:anchor="_Toc143588074" w:history="1">
        <w:r w:rsidR="00284A06" w:rsidRPr="002903DB">
          <w:rPr>
            <w:rStyle w:val="Hyperlink"/>
          </w:rPr>
          <w:t>10.4.</w:t>
        </w:r>
        <w:r w:rsidR="00284A06">
          <w:rPr>
            <w:rFonts w:asciiTheme="minorHAnsi" w:eastAsiaTheme="minorEastAsia" w:hAnsiTheme="minorHAnsi" w:cstheme="minorBidi"/>
          </w:rPr>
          <w:tab/>
        </w:r>
        <w:r w:rsidR="00284A06" w:rsidRPr="002903DB">
          <w:rPr>
            <w:rStyle w:val="Hyperlink"/>
          </w:rPr>
          <w:t>Landschaftspflegerische Maßnahmen (Unterlage 9)</w:t>
        </w:r>
        <w:r w:rsidR="00284A06">
          <w:rPr>
            <w:webHidden/>
          </w:rPr>
          <w:tab/>
        </w:r>
        <w:r w:rsidR="00284A06">
          <w:rPr>
            <w:webHidden/>
          </w:rPr>
          <w:fldChar w:fldCharType="begin"/>
        </w:r>
        <w:r w:rsidR="00284A06">
          <w:rPr>
            <w:webHidden/>
          </w:rPr>
          <w:instrText xml:space="preserve"> PAGEREF _Toc143588074 \h </w:instrText>
        </w:r>
        <w:r w:rsidR="00284A06">
          <w:rPr>
            <w:webHidden/>
          </w:rPr>
        </w:r>
        <w:r w:rsidR="00284A06">
          <w:rPr>
            <w:webHidden/>
          </w:rPr>
          <w:fldChar w:fldCharType="separate"/>
        </w:r>
        <w:r w:rsidR="00E24AB8">
          <w:rPr>
            <w:webHidden/>
          </w:rPr>
          <w:t>148</w:t>
        </w:r>
        <w:r w:rsidR="00284A06">
          <w:rPr>
            <w:webHidden/>
          </w:rPr>
          <w:fldChar w:fldCharType="end"/>
        </w:r>
      </w:hyperlink>
    </w:p>
    <w:p w14:paraId="1055CA03" w14:textId="5D543519" w:rsidR="00284A06" w:rsidRDefault="0097103D" w:rsidP="004368A2">
      <w:pPr>
        <w:pStyle w:val="Verzeichnis3"/>
        <w:rPr>
          <w:rFonts w:asciiTheme="minorHAnsi" w:eastAsiaTheme="minorEastAsia" w:hAnsiTheme="minorHAnsi" w:cstheme="minorBidi"/>
        </w:rPr>
      </w:pPr>
      <w:hyperlink w:anchor="_Toc143588075" w:history="1">
        <w:r w:rsidR="00284A06" w:rsidRPr="002903DB">
          <w:rPr>
            <w:rStyle w:val="Hyperlink"/>
          </w:rPr>
          <w:t>10.5.</w:t>
        </w:r>
        <w:r w:rsidR="00284A06">
          <w:rPr>
            <w:rFonts w:asciiTheme="minorHAnsi" w:eastAsiaTheme="minorEastAsia" w:hAnsiTheme="minorHAnsi" w:cstheme="minorBidi"/>
          </w:rPr>
          <w:tab/>
        </w:r>
        <w:r w:rsidR="00284A06" w:rsidRPr="002903DB">
          <w:rPr>
            <w:rStyle w:val="Hyperlink"/>
          </w:rPr>
          <w:t>Grunderwerb (Unterlage 10) und Regelungsverzeichnis (Unterlage 11)</w:t>
        </w:r>
        <w:r w:rsidR="00284A06">
          <w:rPr>
            <w:webHidden/>
          </w:rPr>
          <w:tab/>
        </w:r>
        <w:r w:rsidR="00284A06">
          <w:rPr>
            <w:webHidden/>
          </w:rPr>
          <w:fldChar w:fldCharType="begin"/>
        </w:r>
        <w:r w:rsidR="00284A06">
          <w:rPr>
            <w:webHidden/>
          </w:rPr>
          <w:instrText xml:space="preserve"> PAGEREF _Toc143588075 \h </w:instrText>
        </w:r>
        <w:r w:rsidR="00284A06">
          <w:rPr>
            <w:webHidden/>
          </w:rPr>
        </w:r>
        <w:r w:rsidR="00284A06">
          <w:rPr>
            <w:webHidden/>
          </w:rPr>
          <w:fldChar w:fldCharType="separate"/>
        </w:r>
        <w:r w:rsidR="00E24AB8">
          <w:rPr>
            <w:webHidden/>
          </w:rPr>
          <w:t>149</w:t>
        </w:r>
        <w:r w:rsidR="00284A06">
          <w:rPr>
            <w:webHidden/>
          </w:rPr>
          <w:fldChar w:fldCharType="end"/>
        </w:r>
      </w:hyperlink>
    </w:p>
    <w:p w14:paraId="4633A0D8" w14:textId="64C69BBD" w:rsidR="00284A06" w:rsidRDefault="0097103D" w:rsidP="004368A2">
      <w:pPr>
        <w:pStyle w:val="Verzeichnis3"/>
        <w:rPr>
          <w:rFonts w:asciiTheme="minorHAnsi" w:eastAsiaTheme="minorEastAsia" w:hAnsiTheme="minorHAnsi" w:cstheme="minorBidi"/>
        </w:rPr>
      </w:pPr>
      <w:hyperlink w:anchor="_Toc143588076" w:history="1">
        <w:r w:rsidR="00284A06" w:rsidRPr="002903DB">
          <w:rPr>
            <w:rStyle w:val="Hyperlink"/>
          </w:rPr>
          <w:t>10.6.</w:t>
        </w:r>
        <w:r w:rsidR="00284A06">
          <w:rPr>
            <w:rFonts w:asciiTheme="minorHAnsi" w:eastAsiaTheme="minorEastAsia" w:hAnsiTheme="minorHAnsi" w:cstheme="minorBidi"/>
          </w:rPr>
          <w:tab/>
        </w:r>
        <w:r w:rsidR="00284A06" w:rsidRPr="002903DB">
          <w:rPr>
            <w:rStyle w:val="Hyperlink"/>
          </w:rPr>
          <w:t>Kostenermittlung (Unterlage 13)</w:t>
        </w:r>
        <w:r w:rsidR="00284A06">
          <w:rPr>
            <w:webHidden/>
          </w:rPr>
          <w:tab/>
        </w:r>
        <w:r w:rsidR="00284A06">
          <w:rPr>
            <w:webHidden/>
          </w:rPr>
          <w:fldChar w:fldCharType="begin"/>
        </w:r>
        <w:r w:rsidR="00284A06">
          <w:rPr>
            <w:webHidden/>
          </w:rPr>
          <w:instrText xml:space="preserve"> PAGEREF _Toc143588076 \h </w:instrText>
        </w:r>
        <w:r w:rsidR="00284A06">
          <w:rPr>
            <w:webHidden/>
          </w:rPr>
        </w:r>
        <w:r w:rsidR="00284A06">
          <w:rPr>
            <w:webHidden/>
          </w:rPr>
          <w:fldChar w:fldCharType="separate"/>
        </w:r>
        <w:r w:rsidR="00E24AB8">
          <w:rPr>
            <w:webHidden/>
          </w:rPr>
          <w:t>149</w:t>
        </w:r>
        <w:r w:rsidR="00284A06">
          <w:rPr>
            <w:webHidden/>
          </w:rPr>
          <w:fldChar w:fldCharType="end"/>
        </w:r>
      </w:hyperlink>
    </w:p>
    <w:p w14:paraId="45AE4A72" w14:textId="7F87F1CB" w:rsidR="00284A06" w:rsidRDefault="0097103D" w:rsidP="004368A2">
      <w:pPr>
        <w:pStyle w:val="Verzeichnis3"/>
        <w:rPr>
          <w:rFonts w:asciiTheme="minorHAnsi" w:eastAsiaTheme="minorEastAsia" w:hAnsiTheme="minorHAnsi" w:cstheme="minorBidi"/>
        </w:rPr>
      </w:pPr>
      <w:hyperlink w:anchor="_Toc143588077" w:history="1">
        <w:r w:rsidR="00284A06" w:rsidRPr="002903DB">
          <w:rPr>
            <w:rStyle w:val="Hyperlink"/>
          </w:rPr>
          <w:t>10.7.</w:t>
        </w:r>
        <w:r w:rsidR="00284A06">
          <w:rPr>
            <w:rFonts w:asciiTheme="minorHAnsi" w:eastAsiaTheme="minorEastAsia" w:hAnsiTheme="minorHAnsi" w:cstheme="minorBidi"/>
          </w:rPr>
          <w:tab/>
        </w:r>
        <w:r w:rsidR="00284A06" w:rsidRPr="002903DB">
          <w:rPr>
            <w:rStyle w:val="Hyperlink"/>
          </w:rPr>
          <w:t>Umweltfachliche Untersuchungen (Unterlage 19)</w:t>
        </w:r>
        <w:r w:rsidR="00284A06">
          <w:rPr>
            <w:webHidden/>
          </w:rPr>
          <w:tab/>
        </w:r>
        <w:r w:rsidR="00284A06">
          <w:rPr>
            <w:webHidden/>
          </w:rPr>
          <w:fldChar w:fldCharType="begin"/>
        </w:r>
        <w:r w:rsidR="00284A06">
          <w:rPr>
            <w:webHidden/>
          </w:rPr>
          <w:instrText xml:space="preserve"> PAGEREF _Toc143588077 \h </w:instrText>
        </w:r>
        <w:r w:rsidR="00284A06">
          <w:rPr>
            <w:webHidden/>
          </w:rPr>
        </w:r>
        <w:r w:rsidR="00284A06">
          <w:rPr>
            <w:webHidden/>
          </w:rPr>
          <w:fldChar w:fldCharType="separate"/>
        </w:r>
        <w:r w:rsidR="00E24AB8">
          <w:rPr>
            <w:webHidden/>
          </w:rPr>
          <w:t>149</w:t>
        </w:r>
        <w:r w:rsidR="00284A06">
          <w:rPr>
            <w:webHidden/>
          </w:rPr>
          <w:fldChar w:fldCharType="end"/>
        </w:r>
      </w:hyperlink>
    </w:p>
    <w:p w14:paraId="4A6AD84C" w14:textId="3AEC83BB" w:rsidR="00284A06" w:rsidRDefault="0097103D" w:rsidP="00A2401F">
      <w:pPr>
        <w:pStyle w:val="Verzeichnis2"/>
        <w:rPr>
          <w:rFonts w:asciiTheme="minorHAnsi" w:eastAsiaTheme="minorEastAsia" w:hAnsiTheme="minorHAnsi" w:cstheme="minorBidi"/>
        </w:rPr>
      </w:pPr>
      <w:hyperlink w:anchor="_Toc143588078" w:history="1">
        <w:r w:rsidR="00284A06" w:rsidRPr="002903DB">
          <w:rPr>
            <w:rStyle w:val="Hyperlink"/>
          </w:rPr>
          <w:t>11.</w:t>
        </w:r>
        <w:r w:rsidR="00284A06">
          <w:rPr>
            <w:rFonts w:asciiTheme="minorHAnsi" w:eastAsiaTheme="minorEastAsia" w:hAnsiTheme="minorHAnsi" w:cstheme="minorBidi"/>
          </w:rPr>
          <w:tab/>
        </w:r>
        <w:r w:rsidR="00284A06" w:rsidRPr="002903DB">
          <w:rPr>
            <w:rStyle w:val="Hyperlink"/>
          </w:rPr>
          <w:t>Literatur-</w:t>
        </w:r>
        <w:r w:rsidR="00C7340B">
          <w:rPr>
            <w:rStyle w:val="Hyperlink"/>
          </w:rPr>
          <w:t>,</w:t>
        </w:r>
        <w:r w:rsidR="00284A06" w:rsidRPr="002903DB">
          <w:rPr>
            <w:rStyle w:val="Hyperlink"/>
          </w:rPr>
          <w:t xml:space="preserve"> Quellenverzeichnis</w:t>
        </w:r>
        <w:r w:rsidR="00C7340B">
          <w:rPr>
            <w:rStyle w:val="Hyperlink"/>
          </w:rPr>
          <w:t xml:space="preserve"> und Internetlinks</w:t>
        </w:r>
        <w:r w:rsidR="00284A06">
          <w:rPr>
            <w:webHidden/>
          </w:rPr>
          <w:tab/>
        </w:r>
        <w:r w:rsidR="00284A06">
          <w:rPr>
            <w:webHidden/>
          </w:rPr>
          <w:fldChar w:fldCharType="begin"/>
        </w:r>
        <w:r w:rsidR="00284A06">
          <w:rPr>
            <w:webHidden/>
          </w:rPr>
          <w:instrText xml:space="preserve"> PAGEREF _Toc143588078 \h </w:instrText>
        </w:r>
        <w:r w:rsidR="00284A06">
          <w:rPr>
            <w:webHidden/>
          </w:rPr>
        </w:r>
        <w:r w:rsidR="00284A06">
          <w:rPr>
            <w:webHidden/>
          </w:rPr>
          <w:fldChar w:fldCharType="separate"/>
        </w:r>
        <w:r w:rsidR="00E24AB8">
          <w:rPr>
            <w:webHidden/>
          </w:rPr>
          <w:t>151</w:t>
        </w:r>
        <w:r w:rsidR="00284A06">
          <w:rPr>
            <w:webHidden/>
          </w:rPr>
          <w:fldChar w:fldCharType="end"/>
        </w:r>
      </w:hyperlink>
    </w:p>
    <w:p w14:paraId="7FF8B020" w14:textId="256DD3CA" w:rsidR="00284A06" w:rsidRDefault="0097103D" w:rsidP="00EA43C2">
      <w:pPr>
        <w:pStyle w:val="Verzeichnis1"/>
        <w:rPr>
          <w:rFonts w:asciiTheme="minorHAnsi" w:eastAsiaTheme="minorEastAsia" w:hAnsiTheme="minorHAnsi" w:cstheme="minorBidi"/>
          <w:szCs w:val="22"/>
        </w:rPr>
      </w:pPr>
      <w:hyperlink w:anchor="_Toc143588079" w:history="1">
        <w:r w:rsidR="00EA43C2">
          <w:rPr>
            <w:rStyle w:val="Hyperlink"/>
          </w:rPr>
          <w:t>Teil II</w:t>
        </w:r>
        <w:r w:rsidR="00EA43C2">
          <w:rPr>
            <w:rStyle w:val="Hyperlink"/>
          </w:rPr>
          <w:tab/>
        </w:r>
        <w:r w:rsidR="00284A06" w:rsidRPr="002903DB">
          <w:rPr>
            <w:rStyle w:val="Hyperlink"/>
          </w:rPr>
          <w:t>Anlagen</w:t>
        </w:r>
        <w:r w:rsidR="00284A06">
          <w:rPr>
            <w:webHidden/>
          </w:rPr>
          <w:tab/>
        </w:r>
        <w:r w:rsidR="00284A06">
          <w:rPr>
            <w:webHidden/>
          </w:rPr>
          <w:fldChar w:fldCharType="begin"/>
        </w:r>
        <w:r w:rsidR="00284A06">
          <w:rPr>
            <w:webHidden/>
          </w:rPr>
          <w:instrText xml:space="preserve"> PAGEREF _Toc143588079 \h </w:instrText>
        </w:r>
        <w:r w:rsidR="00284A06">
          <w:rPr>
            <w:webHidden/>
          </w:rPr>
        </w:r>
        <w:r w:rsidR="00284A06">
          <w:rPr>
            <w:webHidden/>
          </w:rPr>
          <w:fldChar w:fldCharType="separate"/>
        </w:r>
        <w:r w:rsidR="00E24AB8">
          <w:rPr>
            <w:webHidden/>
          </w:rPr>
          <w:t>169</w:t>
        </w:r>
        <w:r w:rsidR="00284A06">
          <w:rPr>
            <w:webHidden/>
          </w:rPr>
          <w:fldChar w:fldCharType="end"/>
        </w:r>
      </w:hyperlink>
    </w:p>
    <w:p w14:paraId="0289B7A3" w14:textId="400BA78D" w:rsidR="00284A06" w:rsidRDefault="0097103D" w:rsidP="00284A06">
      <w:pPr>
        <w:pStyle w:val="Verzeichnis3"/>
        <w:rPr>
          <w:rFonts w:asciiTheme="minorHAnsi" w:eastAsiaTheme="minorEastAsia" w:hAnsiTheme="minorHAnsi" w:cstheme="minorBidi"/>
        </w:rPr>
      </w:pPr>
      <w:hyperlink w:anchor="_Toc143588080" w:history="1">
        <w:r w:rsidR="00284A06" w:rsidRPr="002903DB">
          <w:rPr>
            <w:rStyle w:val="Hyperlink"/>
          </w:rPr>
          <w:t>Anlage I</w:t>
        </w:r>
        <w:r w:rsidR="00284A06">
          <w:rPr>
            <w:rFonts w:asciiTheme="minorHAnsi" w:eastAsiaTheme="minorEastAsia" w:hAnsiTheme="minorHAnsi" w:cstheme="minorBidi"/>
          </w:rPr>
          <w:tab/>
        </w:r>
        <w:r w:rsidR="005D3BD0">
          <w:rPr>
            <w:rStyle w:val="Hyperlink"/>
          </w:rPr>
          <w:t>K</w:t>
        </w:r>
        <w:r w:rsidR="00284A06" w:rsidRPr="002903DB">
          <w:rPr>
            <w:rStyle w:val="Hyperlink"/>
          </w:rPr>
          <w:t>ar</w:t>
        </w:r>
        <w:r w:rsidR="00600C15">
          <w:rPr>
            <w:rStyle w:val="Hyperlink"/>
          </w:rPr>
          <w:t>ten und P</w:t>
        </w:r>
        <w:r w:rsidR="00284A06" w:rsidRPr="002903DB">
          <w:rPr>
            <w:rStyle w:val="Hyperlink"/>
          </w:rPr>
          <w:t>läne</w:t>
        </w:r>
        <w:r w:rsidR="00284A06">
          <w:rPr>
            <w:webHidden/>
          </w:rPr>
          <w:tab/>
        </w:r>
        <w:r w:rsidR="00284A06">
          <w:rPr>
            <w:webHidden/>
          </w:rPr>
          <w:fldChar w:fldCharType="begin"/>
        </w:r>
        <w:r w:rsidR="00284A06">
          <w:rPr>
            <w:webHidden/>
          </w:rPr>
          <w:instrText xml:space="preserve"> PAGEREF _Toc143588080 \h </w:instrText>
        </w:r>
        <w:r w:rsidR="00284A06">
          <w:rPr>
            <w:webHidden/>
          </w:rPr>
        </w:r>
        <w:r w:rsidR="00284A06">
          <w:rPr>
            <w:webHidden/>
          </w:rPr>
          <w:fldChar w:fldCharType="separate"/>
        </w:r>
        <w:r w:rsidR="00E24AB8">
          <w:rPr>
            <w:webHidden/>
          </w:rPr>
          <w:t>171</w:t>
        </w:r>
        <w:r w:rsidR="00284A06">
          <w:rPr>
            <w:webHidden/>
          </w:rPr>
          <w:fldChar w:fldCharType="end"/>
        </w:r>
      </w:hyperlink>
    </w:p>
    <w:p w14:paraId="78568D00" w14:textId="7CF27E44" w:rsidR="00284A06" w:rsidRDefault="0097103D" w:rsidP="00284A06">
      <w:pPr>
        <w:pStyle w:val="Verzeichnis3"/>
        <w:rPr>
          <w:rFonts w:asciiTheme="minorHAnsi" w:eastAsiaTheme="minorEastAsia" w:hAnsiTheme="minorHAnsi" w:cstheme="minorBidi"/>
        </w:rPr>
      </w:pPr>
      <w:hyperlink w:anchor="_Toc143588081" w:history="1">
        <w:r w:rsidR="00284A06" w:rsidRPr="002903DB">
          <w:rPr>
            <w:rStyle w:val="Hyperlink"/>
          </w:rPr>
          <w:t>Anlage II</w:t>
        </w:r>
        <w:r w:rsidR="00284A06">
          <w:rPr>
            <w:rFonts w:asciiTheme="minorHAnsi" w:eastAsiaTheme="minorEastAsia" w:hAnsiTheme="minorHAnsi" w:cstheme="minorBidi"/>
          </w:rPr>
          <w:tab/>
        </w:r>
        <w:r w:rsidR="00284A06" w:rsidRPr="002903DB">
          <w:rPr>
            <w:rStyle w:val="Hyperlink"/>
          </w:rPr>
          <w:t>Maßnahmenblätter</w:t>
        </w:r>
        <w:r w:rsidR="00284A06">
          <w:rPr>
            <w:webHidden/>
          </w:rPr>
          <w:tab/>
        </w:r>
        <w:r w:rsidR="00284A06">
          <w:rPr>
            <w:webHidden/>
          </w:rPr>
          <w:fldChar w:fldCharType="begin"/>
        </w:r>
        <w:r w:rsidR="00284A06">
          <w:rPr>
            <w:webHidden/>
          </w:rPr>
          <w:instrText xml:space="preserve"> PAGEREF _Toc143588081 \h </w:instrText>
        </w:r>
        <w:r w:rsidR="00284A06">
          <w:rPr>
            <w:webHidden/>
          </w:rPr>
        </w:r>
        <w:r w:rsidR="00284A06">
          <w:rPr>
            <w:webHidden/>
          </w:rPr>
          <w:fldChar w:fldCharType="separate"/>
        </w:r>
        <w:r w:rsidR="00E24AB8">
          <w:rPr>
            <w:webHidden/>
          </w:rPr>
          <w:t>175</w:t>
        </w:r>
        <w:r w:rsidR="00284A06">
          <w:rPr>
            <w:webHidden/>
          </w:rPr>
          <w:fldChar w:fldCharType="end"/>
        </w:r>
      </w:hyperlink>
    </w:p>
    <w:p w14:paraId="2B6C4053" w14:textId="0640FE61" w:rsidR="00284A06" w:rsidRDefault="0097103D" w:rsidP="00284A06">
      <w:pPr>
        <w:pStyle w:val="Verzeichnis3"/>
        <w:rPr>
          <w:rFonts w:asciiTheme="minorHAnsi" w:eastAsiaTheme="minorEastAsia" w:hAnsiTheme="minorHAnsi" w:cstheme="minorBidi"/>
        </w:rPr>
      </w:pPr>
      <w:hyperlink w:anchor="_Toc143588082" w:history="1">
        <w:r w:rsidR="00284A06" w:rsidRPr="002903DB">
          <w:rPr>
            <w:rStyle w:val="Hyperlink"/>
          </w:rPr>
          <w:t>Anlage III</w:t>
        </w:r>
        <w:r w:rsidR="00284A06">
          <w:rPr>
            <w:rFonts w:asciiTheme="minorHAnsi" w:eastAsiaTheme="minorEastAsia" w:hAnsiTheme="minorHAnsi" w:cstheme="minorBidi"/>
          </w:rPr>
          <w:tab/>
        </w:r>
        <w:r w:rsidR="00284A06" w:rsidRPr="002903DB">
          <w:rPr>
            <w:rStyle w:val="Hyperlink"/>
          </w:rPr>
          <w:t>Dokumentation der Begrünungsmaßnahmen auf Straßennebenflächen sowie der Wiederherstellungsmaßnahmen</w:t>
        </w:r>
        <w:r w:rsidR="00284A06">
          <w:rPr>
            <w:webHidden/>
          </w:rPr>
          <w:tab/>
        </w:r>
        <w:r w:rsidR="00284A06">
          <w:rPr>
            <w:webHidden/>
          </w:rPr>
          <w:fldChar w:fldCharType="begin"/>
        </w:r>
        <w:r w:rsidR="00284A06">
          <w:rPr>
            <w:webHidden/>
          </w:rPr>
          <w:instrText xml:space="preserve"> PAGEREF _Toc143588082 \h </w:instrText>
        </w:r>
        <w:r w:rsidR="00284A06">
          <w:rPr>
            <w:webHidden/>
          </w:rPr>
        </w:r>
        <w:r w:rsidR="00284A06">
          <w:rPr>
            <w:webHidden/>
          </w:rPr>
          <w:fldChar w:fldCharType="separate"/>
        </w:r>
        <w:r w:rsidR="00E24AB8">
          <w:rPr>
            <w:webHidden/>
          </w:rPr>
          <w:t>189</w:t>
        </w:r>
        <w:r w:rsidR="00284A06">
          <w:rPr>
            <w:webHidden/>
          </w:rPr>
          <w:fldChar w:fldCharType="end"/>
        </w:r>
      </w:hyperlink>
    </w:p>
    <w:p w14:paraId="72EC7C5A" w14:textId="642987AB" w:rsidR="00284A06" w:rsidRDefault="0097103D" w:rsidP="00284A06">
      <w:pPr>
        <w:pStyle w:val="Verzeichnis3"/>
        <w:rPr>
          <w:rFonts w:asciiTheme="minorHAnsi" w:eastAsiaTheme="minorEastAsia" w:hAnsiTheme="minorHAnsi" w:cstheme="minorBidi"/>
        </w:rPr>
      </w:pPr>
      <w:hyperlink w:anchor="_Toc143588083" w:history="1">
        <w:r w:rsidR="00284A06" w:rsidRPr="002903DB">
          <w:rPr>
            <w:rStyle w:val="Hyperlink"/>
          </w:rPr>
          <w:t>Anlage IV</w:t>
        </w:r>
        <w:r w:rsidR="00284A06">
          <w:rPr>
            <w:rFonts w:asciiTheme="minorHAnsi" w:eastAsiaTheme="minorEastAsia" w:hAnsiTheme="minorHAnsi" w:cstheme="minorBidi"/>
          </w:rPr>
          <w:tab/>
        </w:r>
        <w:r w:rsidR="00B16E4B">
          <w:rPr>
            <w:rStyle w:val="Hyperlink"/>
          </w:rPr>
          <w:t>Tabellarische</w:t>
        </w:r>
        <w:r w:rsidR="00284A06" w:rsidRPr="002903DB">
          <w:rPr>
            <w:rStyle w:val="Hyperlink"/>
          </w:rPr>
          <w:t xml:space="preserve"> Gegenüberstellung von Eingriff und Kompensation</w:t>
        </w:r>
        <w:r w:rsidR="00284A06">
          <w:rPr>
            <w:webHidden/>
          </w:rPr>
          <w:tab/>
        </w:r>
        <w:r w:rsidR="00284A06">
          <w:rPr>
            <w:webHidden/>
          </w:rPr>
          <w:fldChar w:fldCharType="begin"/>
        </w:r>
        <w:r w:rsidR="00284A06">
          <w:rPr>
            <w:webHidden/>
          </w:rPr>
          <w:instrText xml:space="preserve"> PAGEREF _Toc143588083 \h </w:instrText>
        </w:r>
        <w:r w:rsidR="00284A06">
          <w:rPr>
            <w:webHidden/>
          </w:rPr>
        </w:r>
        <w:r w:rsidR="00284A06">
          <w:rPr>
            <w:webHidden/>
          </w:rPr>
          <w:fldChar w:fldCharType="separate"/>
        </w:r>
        <w:r w:rsidR="00E24AB8">
          <w:rPr>
            <w:webHidden/>
          </w:rPr>
          <w:t>193</w:t>
        </w:r>
        <w:r w:rsidR="00284A06">
          <w:rPr>
            <w:webHidden/>
          </w:rPr>
          <w:fldChar w:fldCharType="end"/>
        </w:r>
      </w:hyperlink>
    </w:p>
    <w:p w14:paraId="756B7E7B" w14:textId="397528D8" w:rsidR="00284A06" w:rsidRDefault="0097103D" w:rsidP="00284A06">
      <w:pPr>
        <w:pStyle w:val="Verzeichnis3"/>
        <w:rPr>
          <w:rFonts w:asciiTheme="minorHAnsi" w:eastAsiaTheme="minorEastAsia" w:hAnsiTheme="minorHAnsi" w:cstheme="minorBidi"/>
        </w:rPr>
      </w:pPr>
      <w:hyperlink w:anchor="_Toc143588084" w:history="1">
        <w:r w:rsidR="00284A06" w:rsidRPr="002903DB">
          <w:rPr>
            <w:rStyle w:val="Hyperlink"/>
          </w:rPr>
          <w:t xml:space="preserve">Anlage V </w:t>
        </w:r>
        <w:r w:rsidR="00284A06">
          <w:rPr>
            <w:rFonts w:asciiTheme="minorHAnsi" w:eastAsiaTheme="minorEastAsia" w:hAnsiTheme="minorHAnsi" w:cstheme="minorBidi"/>
          </w:rPr>
          <w:tab/>
        </w:r>
        <w:r w:rsidR="00284A06" w:rsidRPr="002903DB">
          <w:rPr>
            <w:rStyle w:val="Hyperlink"/>
          </w:rPr>
          <w:t>Integrierte Biotopbewertung – Berechnungstabelle</w:t>
        </w:r>
        <w:r w:rsidR="00284A06">
          <w:rPr>
            <w:webHidden/>
          </w:rPr>
          <w:tab/>
        </w:r>
        <w:r w:rsidR="00284A06">
          <w:rPr>
            <w:webHidden/>
          </w:rPr>
          <w:fldChar w:fldCharType="begin"/>
        </w:r>
        <w:r w:rsidR="00284A06">
          <w:rPr>
            <w:webHidden/>
          </w:rPr>
          <w:instrText xml:space="preserve"> PAGEREF _Toc143588084 \h </w:instrText>
        </w:r>
        <w:r w:rsidR="00284A06">
          <w:rPr>
            <w:webHidden/>
          </w:rPr>
        </w:r>
        <w:r w:rsidR="00284A06">
          <w:rPr>
            <w:webHidden/>
          </w:rPr>
          <w:fldChar w:fldCharType="separate"/>
        </w:r>
        <w:r w:rsidR="00E24AB8">
          <w:rPr>
            <w:webHidden/>
          </w:rPr>
          <w:t>199</w:t>
        </w:r>
        <w:r w:rsidR="00284A06">
          <w:rPr>
            <w:webHidden/>
          </w:rPr>
          <w:fldChar w:fldCharType="end"/>
        </w:r>
      </w:hyperlink>
    </w:p>
    <w:p w14:paraId="37E02334" w14:textId="2254FFA7" w:rsidR="00284A06" w:rsidRDefault="0097103D" w:rsidP="00284A06">
      <w:pPr>
        <w:pStyle w:val="Verzeichnis3"/>
        <w:rPr>
          <w:rFonts w:asciiTheme="minorHAnsi" w:eastAsiaTheme="minorEastAsia" w:hAnsiTheme="minorHAnsi" w:cstheme="minorBidi"/>
        </w:rPr>
      </w:pPr>
      <w:hyperlink w:anchor="_Toc143588085" w:history="1">
        <w:r w:rsidR="00284A06" w:rsidRPr="002903DB">
          <w:rPr>
            <w:rStyle w:val="Hyperlink"/>
          </w:rPr>
          <w:t>Anlage VI</w:t>
        </w:r>
        <w:r w:rsidR="00284A06">
          <w:rPr>
            <w:rFonts w:asciiTheme="minorHAnsi" w:eastAsiaTheme="minorEastAsia" w:hAnsiTheme="minorHAnsi" w:cstheme="minorBidi"/>
          </w:rPr>
          <w:tab/>
        </w:r>
        <w:r w:rsidR="00284A06" w:rsidRPr="002903DB">
          <w:rPr>
            <w:rStyle w:val="Hyperlink"/>
          </w:rPr>
          <w:t>Kostenermittlung gemäß AKVS</w:t>
        </w:r>
        <w:r w:rsidR="00284A06">
          <w:rPr>
            <w:webHidden/>
          </w:rPr>
          <w:tab/>
        </w:r>
        <w:r w:rsidR="00284A06">
          <w:rPr>
            <w:webHidden/>
          </w:rPr>
          <w:fldChar w:fldCharType="begin"/>
        </w:r>
        <w:r w:rsidR="00284A06">
          <w:rPr>
            <w:webHidden/>
          </w:rPr>
          <w:instrText xml:space="preserve"> PAGEREF _Toc143588085 \h </w:instrText>
        </w:r>
        <w:r w:rsidR="00284A06">
          <w:rPr>
            <w:webHidden/>
          </w:rPr>
        </w:r>
        <w:r w:rsidR="00284A06">
          <w:rPr>
            <w:webHidden/>
          </w:rPr>
          <w:fldChar w:fldCharType="separate"/>
        </w:r>
        <w:r w:rsidR="00E24AB8">
          <w:rPr>
            <w:webHidden/>
          </w:rPr>
          <w:t>203</w:t>
        </w:r>
        <w:r w:rsidR="00284A06">
          <w:rPr>
            <w:webHidden/>
          </w:rPr>
          <w:fldChar w:fldCharType="end"/>
        </w:r>
      </w:hyperlink>
    </w:p>
    <w:p w14:paraId="2CB358BC" w14:textId="093F50A6" w:rsidR="00284A06" w:rsidRDefault="0097103D" w:rsidP="00284A06">
      <w:pPr>
        <w:pStyle w:val="Verzeichnis3"/>
        <w:rPr>
          <w:rFonts w:asciiTheme="minorHAnsi" w:eastAsiaTheme="minorEastAsia" w:hAnsiTheme="minorHAnsi" w:cstheme="minorBidi"/>
        </w:rPr>
      </w:pPr>
      <w:hyperlink w:anchor="_Toc143588086" w:history="1">
        <w:r w:rsidR="00284A06" w:rsidRPr="002903DB">
          <w:rPr>
            <w:rStyle w:val="Hyperlink"/>
          </w:rPr>
          <w:t xml:space="preserve">Anlage VII </w:t>
        </w:r>
        <w:r w:rsidR="00284A06">
          <w:rPr>
            <w:rFonts w:asciiTheme="minorHAnsi" w:eastAsiaTheme="minorEastAsia" w:hAnsiTheme="minorHAnsi" w:cstheme="minorBidi"/>
          </w:rPr>
          <w:tab/>
        </w:r>
        <w:r w:rsidR="00284A06" w:rsidRPr="002903DB">
          <w:rPr>
            <w:rStyle w:val="Hyperlink"/>
          </w:rPr>
          <w:t>Dokumentation der Planungsraumanalyse</w:t>
        </w:r>
        <w:r w:rsidR="00284A06">
          <w:rPr>
            <w:webHidden/>
          </w:rPr>
          <w:tab/>
        </w:r>
        <w:r w:rsidR="00284A06">
          <w:rPr>
            <w:webHidden/>
          </w:rPr>
          <w:fldChar w:fldCharType="begin"/>
        </w:r>
        <w:r w:rsidR="00284A06">
          <w:rPr>
            <w:webHidden/>
          </w:rPr>
          <w:instrText xml:space="preserve"> PAGEREF _Toc143588086 \h </w:instrText>
        </w:r>
        <w:r w:rsidR="00284A06">
          <w:rPr>
            <w:webHidden/>
          </w:rPr>
        </w:r>
        <w:r w:rsidR="00284A06">
          <w:rPr>
            <w:webHidden/>
          </w:rPr>
          <w:fldChar w:fldCharType="separate"/>
        </w:r>
        <w:r w:rsidR="00E24AB8">
          <w:rPr>
            <w:webHidden/>
          </w:rPr>
          <w:t>207</w:t>
        </w:r>
        <w:r w:rsidR="00284A06">
          <w:rPr>
            <w:webHidden/>
          </w:rPr>
          <w:fldChar w:fldCharType="end"/>
        </w:r>
      </w:hyperlink>
    </w:p>
    <w:p w14:paraId="775FEBC7" w14:textId="3D4EF6FC" w:rsidR="00284A06" w:rsidRDefault="0097103D" w:rsidP="00EA43C2">
      <w:pPr>
        <w:pStyle w:val="Verzeichnis1"/>
        <w:rPr>
          <w:rFonts w:asciiTheme="minorHAnsi" w:eastAsiaTheme="minorEastAsia" w:hAnsiTheme="minorHAnsi" w:cstheme="minorBidi"/>
          <w:szCs w:val="22"/>
        </w:rPr>
      </w:pPr>
      <w:hyperlink w:anchor="_Toc143588087" w:history="1">
        <w:r w:rsidR="00284A06" w:rsidRPr="002903DB">
          <w:rPr>
            <w:rStyle w:val="Hyperlink"/>
          </w:rPr>
          <w:t>Teil III</w:t>
        </w:r>
        <w:r w:rsidR="00284A06">
          <w:rPr>
            <w:rFonts w:asciiTheme="minorHAnsi" w:eastAsiaTheme="minorEastAsia" w:hAnsiTheme="minorHAnsi" w:cstheme="minorBidi"/>
            <w:szCs w:val="22"/>
          </w:rPr>
          <w:tab/>
        </w:r>
        <w:r w:rsidR="00284A06" w:rsidRPr="002903DB">
          <w:rPr>
            <w:rStyle w:val="Hyperlink"/>
          </w:rPr>
          <w:t>Arbeitsmaterialien</w:t>
        </w:r>
        <w:r w:rsidR="0048778F">
          <w:rPr>
            <w:rStyle w:val="Hyperlink"/>
          </w:rPr>
          <w:t xml:space="preserve"> (AM)</w:t>
        </w:r>
        <w:r w:rsidR="00284A06">
          <w:rPr>
            <w:webHidden/>
          </w:rPr>
          <w:tab/>
        </w:r>
        <w:r w:rsidR="00284A06">
          <w:rPr>
            <w:webHidden/>
          </w:rPr>
          <w:fldChar w:fldCharType="begin"/>
        </w:r>
        <w:r w:rsidR="00284A06">
          <w:rPr>
            <w:webHidden/>
          </w:rPr>
          <w:instrText xml:space="preserve"> PAGEREF _Toc143588087 \h </w:instrText>
        </w:r>
        <w:r w:rsidR="00284A06">
          <w:rPr>
            <w:webHidden/>
          </w:rPr>
        </w:r>
        <w:r w:rsidR="00284A06">
          <w:rPr>
            <w:webHidden/>
          </w:rPr>
          <w:fldChar w:fldCharType="separate"/>
        </w:r>
        <w:r w:rsidR="00E24AB8">
          <w:rPr>
            <w:webHidden/>
          </w:rPr>
          <w:t>209</w:t>
        </w:r>
        <w:r w:rsidR="00284A06">
          <w:rPr>
            <w:webHidden/>
          </w:rPr>
          <w:fldChar w:fldCharType="end"/>
        </w:r>
      </w:hyperlink>
    </w:p>
    <w:p w14:paraId="35E51613" w14:textId="74EEBEBA" w:rsidR="00284A06" w:rsidRDefault="0097103D" w:rsidP="00284A06">
      <w:pPr>
        <w:pStyle w:val="Verzeichnis3"/>
        <w:rPr>
          <w:rFonts w:asciiTheme="minorHAnsi" w:eastAsiaTheme="minorEastAsia" w:hAnsiTheme="minorHAnsi" w:cstheme="minorBidi"/>
        </w:rPr>
      </w:pPr>
      <w:hyperlink w:anchor="_Toc143588088" w:history="1">
        <w:r w:rsidR="00284A06" w:rsidRPr="002903DB">
          <w:rPr>
            <w:rStyle w:val="Hyperlink"/>
          </w:rPr>
          <w:t xml:space="preserve">AM 1 </w:t>
        </w:r>
        <w:r w:rsidR="00284A06">
          <w:rPr>
            <w:rFonts w:asciiTheme="minorHAnsi" w:eastAsiaTheme="minorEastAsia" w:hAnsiTheme="minorHAnsi" w:cstheme="minorBidi"/>
          </w:rPr>
          <w:tab/>
        </w:r>
        <w:r w:rsidR="00284A06" w:rsidRPr="002903DB">
          <w:rPr>
            <w:rStyle w:val="Hyperlink"/>
          </w:rPr>
          <w:t>Mustergliederung LBP Erläuterungsbericht</w:t>
        </w:r>
        <w:r w:rsidR="00284A06">
          <w:rPr>
            <w:webHidden/>
          </w:rPr>
          <w:tab/>
        </w:r>
        <w:r w:rsidR="00284A06">
          <w:rPr>
            <w:webHidden/>
          </w:rPr>
          <w:fldChar w:fldCharType="begin"/>
        </w:r>
        <w:r w:rsidR="00284A06">
          <w:rPr>
            <w:webHidden/>
          </w:rPr>
          <w:instrText xml:space="preserve"> PAGEREF _Toc143588088 \h </w:instrText>
        </w:r>
        <w:r w:rsidR="00284A06">
          <w:rPr>
            <w:webHidden/>
          </w:rPr>
        </w:r>
        <w:r w:rsidR="00284A06">
          <w:rPr>
            <w:webHidden/>
          </w:rPr>
          <w:fldChar w:fldCharType="separate"/>
        </w:r>
        <w:r w:rsidR="00E24AB8">
          <w:rPr>
            <w:webHidden/>
          </w:rPr>
          <w:t>211</w:t>
        </w:r>
        <w:r w:rsidR="00284A06">
          <w:rPr>
            <w:webHidden/>
          </w:rPr>
          <w:fldChar w:fldCharType="end"/>
        </w:r>
      </w:hyperlink>
    </w:p>
    <w:p w14:paraId="308C9638" w14:textId="59C05DC0" w:rsidR="00284A06" w:rsidRDefault="0097103D" w:rsidP="00284A06">
      <w:pPr>
        <w:pStyle w:val="Verzeichnis3"/>
        <w:rPr>
          <w:rFonts w:asciiTheme="minorHAnsi" w:eastAsiaTheme="minorEastAsia" w:hAnsiTheme="minorHAnsi" w:cstheme="minorBidi"/>
        </w:rPr>
      </w:pPr>
      <w:hyperlink w:anchor="_Toc143588089" w:history="1">
        <w:r w:rsidR="00284A06" w:rsidRPr="002903DB">
          <w:rPr>
            <w:rStyle w:val="Hyperlink"/>
          </w:rPr>
          <w:t xml:space="preserve">AM 2 </w:t>
        </w:r>
        <w:r w:rsidR="00284A06">
          <w:rPr>
            <w:rFonts w:asciiTheme="minorHAnsi" w:eastAsiaTheme="minorEastAsia" w:hAnsiTheme="minorHAnsi" w:cstheme="minorBidi"/>
          </w:rPr>
          <w:tab/>
        </w:r>
        <w:r w:rsidR="00284A06" w:rsidRPr="002903DB">
          <w:rPr>
            <w:rStyle w:val="Hyperlink"/>
          </w:rPr>
          <w:t>Checkliste / Prüfprotokoll LBP</w:t>
        </w:r>
        <w:r w:rsidR="00284A06">
          <w:rPr>
            <w:webHidden/>
          </w:rPr>
          <w:tab/>
        </w:r>
        <w:r w:rsidR="00284A06">
          <w:rPr>
            <w:webHidden/>
          </w:rPr>
          <w:fldChar w:fldCharType="begin"/>
        </w:r>
        <w:r w:rsidR="00284A06">
          <w:rPr>
            <w:webHidden/>
          </w:rPr>
          <w:instrText xml:space="preserve"> PAGEREF _Toc143588089 \h </w:instrText>
        </w:r>
        <w:r w:rsidR="00284A06">
          <w:rPr>
            <w:webHidden/>
          </w:rPr>
        </w:r>
        <w:r w:rsidR="00284A06">
          <w:rPr>
            <w:webHidden/>
          </w:rPr>
          <w:fldChar w:fldCharType="separate"/>
        </w:r>
        <w:r w:rsidR="00E24AB8">
          <w:rPr>
            <w:webHidden/>
          </w:rPr>
          <w:t>215</w:t>
        </w:r>
        <w:r w:rsidR="00284A06">
          <w:rPr>
            <w:webHidden/>
          </w:rPr>
          <w:fldChar w:fldCharType="end"/>
        </w:r>
      </w:hyperlink>
    </w:p>
    <w:p w14:paraId="1C6BA87B" w14:textId="081DC88E" w:rsidR="00284A06" w:rsidRDefault="0097103D" w:rsidP="00284A06">
      <w:pPr>
        <w:pStyle w:val="Verzeichnis3"/>
        <w:rPr>
          <w:rFonts w:asciiTheme="minorHAnsi" w:eastAsiaTheme="minorEastAsia" w:hAnsiTheme="minorHAnsi" w:cstheme="minorBidi"/>
        </w:rPr>
      </w:pPr>
      <w:hyperlink w:anchor="_Toc143588090" w:history="1">
        <w:r w:rsidR="00284A06" w:rsidRPr="002903DB">
          <w:rPr>
            <w:rStyle w:val="Hyperlink"/>
          </w:rPr>
          <w:t>AM 3</w:t>
        </w:r>
        <w:r w:rsidR="00284A06">
          <w:rPr>
            <w:rFonts w:asciiTheme="minorHAnsi" w:eastAsiaTheme="minorEastAsia" w:hAnsiTheme="minorHAnsi" w:cstheme="minorBidi"/>
          </w:rPr>
          <w:tab/>
        </w:r>
        <w:r w:rsidR="00284A06" w:rsidRPr="002903DB">
          <w:rPr>
            <w:rStyle w:val="Hyperlink"/>
          </w:rPr>
          <w:t>Mustergliederung „LBP für geringfügige Eingriffe“</w:t>
        </w:r>
        <w:r w:rsidR="00284A06">
          <w:rPr>
            <w:webHidden/>
          </w:rPr>
          <w:tab/>
        </w:r>
        <w:r w:rsidR="00284A06">
          <w:rPr>
            <w:webHidden/>
          </w:rPr>
          <w:fldChar w:fldCharType="begin"/>
        </w:r>
        <w:r w:rsidR="00284A06">
          <w:rPr>
            <w:webHidden/>
          </w:rPr>
          <w:instrText xml:space="preserve"> PAGEREF _Toc143588090 \h </w:instrText>
        </w:r>
        <w:r w:rsidR="00284A06">
          <w:rPr>
            <w:webHidden/>
          </w:rPr>
        </w:r>
        <w:r w:rsidR="00284A06">
          <w:rPr>
            <w:webHidden/>
          </w:rPr>
          <w:fldChar w:fldCharType="separate"/>
        </w:r>
        <w:r w:rsidR="00E24AB8">
          <w:rPr>
            <w:webHidden/>
          </w:rPr>
          <w:t>225</w:t>
        </w:r>
        <w:r w:rsidR="00284A06">
          <w:rPr>
            <w:webHidden/>
          </w:rPr>
          <w:fldChar w:fldCharType="end"/>
        </w:r>
      </w:hyperlink>
    </w:p>
    <w:p w14:paraId="692B2AC2" w14:textId="1606CABD" w:rsidR="00284A06" w:rsidRDefault="0097103D" w:rsidP="00284A06">
      <w:pPr>
        <w:pStyle w:val="Verzeichnis3"/>
      </w:pPr>
      <w:hyperlink w:anchor="_Toc143588091" w:history="1">
        <w:r w:rsidR="00284A06" w:rsidRPr="002903DB">
          <w:rPr>
            <w:rStyle w:val="Hyperlink"/>
          </w:rPr>
          <w:t>AM 4</w:t>
        </w:r>
        <w:r w:rsidR="00284A06">
          <w:rPr>
            <w:rFonts w:asciiTheme="minorHAnsi" w:eastAsiaTheme="minorEastAsia" w:hAnsiTheme="minorHAnsi" w:cstheme="minorBidi"/>
          </w:rPr>
          <w:tab/>
        </w:r>
        <w:r w:rsidR="00284A06" w:rsidRPr="002903DB">
          <w:rPr>
            <w:rStyle w:val="Hyperlink"/>
          </w:rPr>
          <w:t>Fallbeispiel: Ausbau einer Landesstraße</w:t>
        </w:r>
        <w:r w:rsidR="00163E3E">
          <w:rPr>
            <w:rStyle w:val="Hyperlink"/>
          </w:rPr>
          <w:t xml:space="preserve"> (mit Anhängen)</w:t>
        </w:r>
        <w:r w:rsidR="00284A06">
          <w:rPr>
            <w:webHidden/>
          </w:rPr>
          <w:tab/>
        </w:r>
        <w:r w:rsidR="00284A06">
          <w:rPr>
            <w:webHidden/>
          </w:rPr>
          <w:fldChar w:fldCharType="begin"/>
        </w:r>
        <w:r w:rsidR="00284A06">
          <w:rPr>
            <w:webHidden/>
          </w:rPr>
          <w:instrText xml:space="preserve"> PAGEREF _Toc143588091 \h </w:instrText>
        </w:r>
        <w:r w:rsidR="00284A06">
          <w:rPr>
            <w:webHidden/>
          </w:rPr>
        </w:r>
        <w:r w:rsidR="00284A06">
          <w:rPr>
            <w:webHidden/>
          </w:rPr>
          <w:fldChar w:fldCharType="separate"/>
        </w:r>
        <w:r w:rsidR="00E24AB8">
          <w:rPr>
            <w:webHidden/>
          </w:rPr>
          <w:t>229</w:t>
        </w:r>
        <w:r w:rsidR="00284A06">
          <w:rPr>
            <w:webHidden/>
          </w:rPr>
          <w:fldChar w:fldCharType="end"/>
        </w:r>
      </w:hyperlink>
    </w:p>
    <w:p w14:paraId="063585AE" w14:textId="77777777" w:rsidR="008E69B1" w:rsidRDefault="00E90A0F" w:rsidP="00A2401F">
      <w:pPr>
        <w:pStyle w:val="Verzeichnis2"/>
      </w:pPr>
      <w:r>
        <w:fldChar w:fldCharType="end"/>
      </w:r>
    </w:p>
    <w:p w14:paraId="4CC77BE4" w14:textId="5B206E54" w:rsidR="00776419" w:rsidRPr="00597D05" w:rsidRDefault="00776419" w:rsidP="00A2401F">
      <w:pPr>
        <w:pStyle w:val="Verzeichnis2"/>
      </w:pPr>
      <w:r w:rsidRPr="00597D05">
        <w:t>Abbildungsverzeichnis</w:t>
      </w:r>
    </w:p>
    <w:p w14:paraId="279473F1" w14:textId="34DB5765" w:rsidR="00B54743" w:rsidRDefault="00E90A0F">
      <w:pPr>
        <w:pStyle w:val="Abbildungsverzeichnis"/>
        <w:tabs>
          <w:tab w:val="right" w:leader="dot" w:pos="8494"/>
        </w:tabs>
        <w:rPr>
          <w:rFonts w:asciiTheme="minorHAnsi" w:eastAsiaTheme="minorEastAsia" w:hAnsiTheme="minorHAnsi" w:cstheme="minorBidi"/>
          <w:noProof/>
          <w:szCs w:val="22"/>
        </w:rPr>
      </w:pPr>
      <w:r>
        <w:fldChar w:fldCharType="begin"/>
      </w:r>
      <w:r>
        <w:instrText xml:space="preserve"> TOC \h \z \c "Abb." </w:instrText>
      </w:r>
      <w:r>
        <w:fldChar w:fldCharType="separate"/>
      </w:r>
      <w:hyperlink w:anchor="_Toc161066959" w:history="1">
        <w:r w:rsidR="00B54743" w:rsidRPr="00E329C8">
          <w:rPr>
            <w:rStyle w:val="Hyperlink"/>
            <w:noProof/>
          </w:rPr>
          <w:t>Abb. 3</w:t>
        </w:r>
        <w:r w:rsidR="00B54743" w:rsidRPr="00E329C8">
          <w:rPr>
            <w:rStyle w:val="Hyperlink"/>
            <w:noProof/>
          </w:rPr>
          <w:noBreakHyphen/>
          <w:t>1:</w:t>
        </w:r>
        <w:r w:rsidR="00B54743">
          <w:rPr>
            <w:rFonts w:asciiTheme="minorHAnsi" w:eastAsiaTheme="minorEastAsia" w:hAnsiTheme="minorHAnsi" w:cstheme="minorBidi"/>
            <w:noProof/>
            <w:szCs w:val="22"/>
          </w:rPr>
          <w:tab/>
        </w:r>
        <w:r w:rsidR="00B54743" w:rsidRPr="00E329C8">
          <w:rPr>
            <w:rStyle w:val="Hyperlink"/>
            <w:noProof/>
          </w:rPr>
          <w:t>Schema zur Auswahl der planungsrelevanten Arten im Hinblick auf arten- und gebietsschutzrechtliche Aspekte, Umweltschadensgesetz und Eingriffsregelung</w:t>
        </w:r>
        <w:r w:rsidR="00B54743">
          <w:rPr>
            <w:noProof/>
            <w:webHidden/>
          </w:rPr>
          <w:tab/>
        </w:r>
        <w:r w:rsidR="00B54743">
          <w:rPr>
            <w:noProof/>
            <w:webHidden/>
          </w:rPr>
          <w:fldChar w:fldCharType="begin"/>
        </w:r>
        <w:r w:rsidR="00B54743">
          <w:rPr>
            <w:noProof/>
            <w:webHidden/>
          </w:rPr>
          <w:instrText xml:space="preserve"> PAGEREF _Toc161066959 \h </w:instrText>
        </w:r>
        <w:r w:rsidR="00B54743">
          <w:rPr>
            <w:noProof/>
            <w:webHidden/>
          </w:rPr>
        </w:r>
        <w:r w:rsidR="00B54743">
          <w:rPr>
            <w:noProof/>
            <w:webHidden/>
          </w:rPr>
          <w:fldChar w:fldCharType="separate"/>
        </w:r>
        <w:r w:rsidR="00E24AB8">
          <w:rPr>
            <w:noProof/>
            <w:webHidden/>
          </w:rPr>
          <w:t>24</w:t>
        </w:r>
        <w:r w:rsidR="00B54743">
          <w:rPr>
            <w:noProof/>
            <w:webHidden/>
          </w:rPr>
          <w:fldChar w:fldCharType="end"/>
        </w:r>
      </w:hyperlink>
    </w:p>
    <w:p w14:paraId="0530AD4F" w14:textId="748209F0" w:rsidR="00B54743" w:rsidRDefault="0097103D">
      <w:pPr>
        <w:pStyle w:val="Abbildungsverzeichnis"/>
        <w:tabs>
          <w:tab w:val="right" w:leader="dot" w:pos="8494"/>
        </w:tabs>
        <w:rPr>
          <w:rFonts w:asciiTheme="minorHAnsi" w:eastAsiaTheme="minorEastAsia" w:hAnsiTheme="minorHAnsi" w:cstheme="minorBidi"/>
          <w:noProof/>
          <w:szCs w:val="22"/>
        </w:rPr>
      </w:pPr>
      <w:hyperlink w:anchor="_Toc161066960" w:history="1">
        <w:r w:rsidR="00B54743" w:rsidRPr="00E329C8">
          <w:rPr>
            <w:rStyle w:val="Hyperlink"/>
            <w:noProof/>
          </w:rPr>
          <w:t>Abb. 5</w:t>
        </w:r>
        <w:r w:rsidR="00B54743" w:rsidRPr="00E329C8">
          <w:rPr>
            <w:rStyle w:val="Hyperlink"/>
            <w:noProof/>
          </w:rPr>
          <w:noBreakHyphen/>
          <w:t>1:</w:t>
        </w:r>
        <w:r w:rsidR="00B54743">
          <w:rPr>
            <w:rFonts w:asciiTheme="minorHAnsi" w:eastAsiaTheme="minorEastAsia" w:hAnsiTheme="minorHAnsi" w:cstheme="minorBidi"/>
            <w:noProof/>
            <w:szCs w:val="22"/>
          </w:rPr>
          <w:tab/>
        </w:r>
        <w:r w:rsidR="00B54743" w:rsidRPr="00E329C8">
          <w:rPr>
            <w:rStyle w:val="Hyperlink"/>
            <w:noProof/>
          </w:rPr>
          <w:t>Betrachtung planungsre</w:t>
        </w:r>
        <w:r w:rsidR="00B54743">
          <w:rPr>
            <w:rStyle w:val="Hyperlink"/>
            <w:noProof/>
          </w:rPr>
          <w:t>le</w:t>
        </w:r>
        <w:r w:rsidR="00B54743" w:rsidRPr="00E329C8">
          <w:rPr>
            <w:rStyle w:val="Hyperlink"/>
            <w:noProof/>
          </w:rPr>
          <w:t>vanter Arten in LBP, FB Artenschutz und FFH-VS</w:t>
        </w:r>
        <w:r w:rsidR="00B54743">
          <w:rPr>
            <w:noProof/>
            <w:webHidden/>
          </w:rPr>
          <w:tab/>
        </w:r>
        <w:r w:rsidR="00B54743">
          <w:rPr>
            <w:noProof/>
            <w:webHidden/>
          </w:rPr>
          <w:fldChar w:fldCharType="begin"/>
        </w:r>
        <w:r w:rsidR="00B54743">
          <w:rPr>
            <w:noProof/>
            <w:webHidden/>
          </w:rPr>
          <w:instrText xml:space="preserve"> PAGEREF _Toc161066960 \h </w:instrText>
        </w:r>
        <w:r w:rsidR="00B54743">
          <w:rPr>
            <w:noProof/>
            <w:webHidden/>
          </w:rPr>
        </w:r>
        <w:r w:rsidR="00B54743">
          <w:rPr>
            <w:noProof/>
            <w:webHidden/>
          </w:rPr>
          <w:fldChar w:fldCharType="separate"/>
        </w:r>
        <w:r w:rsidR="00E24AB8">
          <w:rPr>
            <w:noProof/>
            <w:webHidden/>
          </w:rPr>
          <w:t>77</w:t>
        </w:r>
        <w:r w:rsidR="00B54743">
          <w:rPr>
            <w:noProof/>
            <w:webHidden/>
          </w:rPr>
          <w:fldChar w:fldCharType="end"/>
        </w:r>
      </w:hyperlink>
    </w:p>
    <w:p w14:paraId="3775717D" w14:textId="6FB877D1" w:rsidR="00B54743" w:rsidRDefault="0097103D">
      <w:pPr>
        <w:pStyle w:val="Abbildungsverzeichnis"/>
        <w:tabs>
          <w:tab w:val="right" w:leader="dot" w:pos="8494"/>
        </w:tabs>
        <w:rPr>
          <w:rFonts w:asciiTheme="minorHAnsi" w:eastAsiaTheme="minorEastAsia" w:hAnsiTheme="minorHAnsi" w:cstheme="minorBidi"/>
          <w:noProof/>
          <w:szCs w:val="22"/>
        </w:rPr>
      </w:pPr>
      <w:hyperlink w:anchor="_Toc161066961" w:history="1">
        <w:r w:rsidR="00B54743" w:rsidRPr="00E329C8">
          <w:rPr>
            <w:rStyle w:val="Hyperlink"/>
            <w:noProof/>
          </w:rPr>
          <w:t>Abb. 6</w:t>
        </w:r>
        <w:r w:rsidR="00B54743" w:rsidRPr="00E329C8">
          <w:rPr>
            <w:rStyle w:val="Hyperlink"/>
            <w:noProof/>
          </w:rPr>
          <w:noBreakHyphen/>
          <w:t>1:</w:t>
        </w:r>
        <w:r w:rsidR="00B54743">
          <w:rPr>
            <w:rFonts w:asciiTheme="minorHAnsi" w:eastAsiaTheme="minorEastAsia" w:hAnsiTheme="minorHAnsi" w:cstheme="minorBidi"/>
            <w:noProof/>
            <w:szCs w:val="22"/>
          </w:rPr>
          <w:tab/>
        </w:r>
        <w:r w:rsidR="00B54743" w:rsidRPr="00E329C8">
          <w:rPr>
            <w:rStyle w:val="Hyperlink"/>
            <w:noProof/>
          </w:rPr>
          <w:t>Naturräume in Rheinland-Pfalz</w:t>
        </w:r>
        <w:r w:rsidR="00B54743">
          <w:rPr>
            <w:noProof/>
            <w:webHidden/>
          </w:rPr>
          <w:tab/>
        </w:r>
        <w:r w:rsidR="00B54743">
          <w:rPr>
            <w:noProof/>
            <w:webHidden/>
          </w:rPr>
          <w:fldChar w:fldCharType="begin"/>
        </w:r>
        <w:r w:rsidR="00B54743">
          <w:rPr>
            <w:noProof/>
            <w:webHidden/>
          </w:rPr>
          <w:instrText xml:space="preserve"> PAGEREF _Toc161066961 \h </w:instrText>
        </w:r>
        <w:r w:rsidR="00B54743">
          <w:rPr>
            <w:noProof/>
            <w:webHidden/>
          </w:rPr>
        </w:r>
        <w:r w:rsidR="00B54743">
          <w:rPr>
            <w:noProof/>
            <w:webHidden/>
          </w:rPr>
          <w:fldChar w:fldCharType="separate"/>
        </w:r>
        <w:r w:rsidR="00E24AB8">
          <w:rPr>
            <w:noProof/>
            <w:webHidden/>
          </w:rPr>
          <w:t>95</w:t>
        </w:r>
        <w:r w:rsidR="00B54743">
          <w:rPr>
            <w:noProof/>
            <w:webHidden/>
          </w:rPr>
          <w:fldChar w:fldCharType="end"/>
        </w:r>
      </w:hyperlink>
    </w:p>
    <w:p w14:paraId="5F93BF45" w14:textId="78781E8A" w:rsidR="008328B9" w:rsidRPr="004E73D3" w:rsidRDefault="008328B9">
      <w:pPr>
        <w:pStyle w:val="Abbildungsverzeichnis"/>
        <w:tabs>
          <w:tab w:val="right" w:leader="dot" w:pos="8494"/>
        </w:tabs>
        <w:rPr>
          <w:rStyle w:val="Hyperlink"/>
          <w:noProof/>
          <w:color w:val="000000" w:themeColor="text1"/>
          <w:u w:val="none"/>
        </w:rPr>
      </w:pPr>
      <w:r w:rsidRPr="004E73D3">
        <w:rPr>
          <w:rStyle w:val="Hyperlink"/>
          <w:noProof/>
          <w:color w:val="000000" w:themeColor="text1"/>
          <w:u w:val="none"/>
        </w:rPr>
        <w:t>Abb. 6</w:t>
      </w:r>
      <w:r w:rsidRPr="004E73D3">
        <w:rPr>
          <w:rStyle w:val="Hyperlink"/>
          <w:noProof/>
          <w:color w:val="000000" w:themeColor="text1"/>
          <w:u w:val="none"/>
        </w:rPr>
        <w:noBreakHyphen/>
        <w:t>2:</w:t>
      </w:r>
      <w:r w:rsidRPr="004E73D3">
        <w:rPr>
          <w:rStyle w:val="Hyperlink"/>
          <w:rFonts w:eastAsiaTheme="minorEastAsia"/>
          <w:noProof/>
          <w:color w:val="000000" w:themeColor="text1"/>
          <w:u w:val="none"/>
        </w:rPr>
        <w:tab/>
        <w:t>Darstellung Begrünungsmaßnahmen</w:t>
      </w:r>
      <w:r w:rsidRPr="004E73D3">
        <w:rPr>
          <w:rStyle w:val="Hyperlink"/>
          <w:noProof/>
          <w:webHidden/>
          <w:color w:val="000000" w:themeColor="text1"/>
          <w:u w:val="none"/>
        </w:rPr>
        <w:tab/>
        <w:t>96</w:t>
      </w:r>
    </w:p>
    <w:p w14:paraId="2F8F8E52" w14:textId="3E52E4CF" w:rsidR="00B54743" w:rsidRDefault="0097103D">
      <w:pPr>
        <w:pStyle w:val="Abbildungsverzeichnis"/>
        <w:tabs>
          <w:tab w:val="right" w:leader="dot" w:pos="8494"/>
        </w:tabs>
        <w:rPr>
          <w:rFonts w:asciiTheme="minorHAnsi" w:eastAsiaTheme="minorEastAsia" w:hAnsiTheme="minorHAnsi" w:cstheme="minorBidi"/>
          <w:noProof/>
          <w:szCs w:val="22"/>
        </w:rPr>
      </w:pPr>
      <w:hyperlink w:anchor="_Toc161066962" w:history="1">
        <w:r w:rsidR="00B54743" w:rsidRPr="00E329C8">
          <w:rPr>
            <w:rStyle w:val="Hyperlink"/>
            <w:noProof/>
          </w:rPr>
          <w:t>Abb. 6</w:t>
        </w:r>
        <w:r w:rsidR="00B54743" w:rsidRPr="00E329C8">
          <w:rPr>
            <w:rStyle w:val="Hyperlink"/>
            <w:noProof/>
          </w:rPr>
          <w:noBreakHyphen/>
        </w:r>
        <w:r w:rsidR="002D1D83">
          <w:rPr>
            <w:rStyle w:val="Hyperlink"/>
            <w:noProof/>
          </w:rPr>
          <w:t>3</w:t>
        </w:r>
        <w:r w:rsidR="00B54743" w:rsidRPr="00E329C8">
          <w:rPr>
            <w:rStyle w:val="Hyperlink"/>
            <w:noProof/>
          </w:rPr>
          <w:t>:</w:t>
        </w:r>
        <w:r w:rsidR="00B54743">
          <w:rPr>
            <w:rFonts w:asciiTheme="minorHAnsi" w:eastAsiaTheme="minorEastAsia" w:hAnsiTheme="minorHAnsi" w:cstheme="minorBidi"/>
            <w:noProof/>
            <w:szCs w:val="22"/>
          </w:rPr>
          <w:tab/>
        </w:r>
        <w:r w:rsidR="00B54743" w:rsidRPr="00E329C8">
          <w:rPr>
            <w:rStyle w:val="Hyperlink"/>
            <w:noProof/>
          </w:rPr>
          <w:t>Maßnahmenkennung</w:t>
        </w:r>
        <w:r w:rsidR="00B54743">
          <w:rPr>
            <w:noProof/>
            <w:webHidden/>
          </w:rPr>
          <w:tab/>
        </w:r>
        <w:r w:rsidR="00B54743">
          <w:rPr>
            <w:noProof/>
            <w:webHidden/>
          </w:rPr>
          <w:fldChar w:fldCharType="begin"/>
        </w:r>
        <w:r w:rsidR="00B54743">
          <w:rPr>
            <w:noProof/>
            <w:webHidden/>
          </w:rPr>
          <w:instrText xml:space="preserve"> PAGEREF _Toc161066962 \h </w:instrText>
        </w:r>
        <w:r w:rsidR="00B54743">
          <w:rPr>
            <w:noProof/>
            <w:webHidden/>
          </w:rPr>
        </w:r>
        <w:r w:rsidR="00B54743">
          <w:rPr>
            <w:noProof/>
            <w:webHidden/>
          </w:rPr>
          <w:fldChar w:fldCharType="separate"/>
        </w:r>
        <w:r w:rsidR="00E24AB8">
          <w:rPr>
            <w:noProof/>
            <w:webHidden/>
          </w:rPr>
          <w:t>136</w:t>
        </w:r>
        <w:r w:rsidR="00B54743">
          <w:rPr>
            <w:noProof/>
            <w:webHidden/>
          </w:rPr>
          <w:fldChar w:fldCharType="end"/>
        </w:r>
      </w:hyperlink>
    </w:p>
    <w:p w14:paraId="63D74374" w14:textId="5B963AED" w:rsidR="00E90A0F" w:rsidRDefault="00E90A0F" w:rsidP="004E73D3">
      <w:pPr>
        <w:pStyle w:val="Abbildungsverzeichnis"/>
        <w:tabs>
          <w:tab w:val="left" w:pos="1321"/>
          <w:tab w:val="right" w:leader="dot" w:pos="9060"/>
        </w:tabs>
      </w:pPr>
      <w:r>
        <w:fldChar w:fldCharType="end"/>
      </w:r>
    </w:p>
    <w:p w14:paraId="5443B047" w14:textId="77777777" w:rsidR="00E90A0F" w:rsidRPr="00997942" w:rsidRDefault="00E90A0F" w:rsidP="00A2401F">
      <w:pPr>
        <w:pStyle w:val="Verzeichnis2"/>
      </w:pPr>
      <w:bookmarkStart w:id="1" w:name="_Toc58989573"/>
      <w:bookmarkStart w:id="2" w:name="_Toc58990029"/>
      <w:bookmarkStart w:id="3" w:name="_Toc58993200"/>
      <w:bookmarkStart w:id="4" w:name="_Toc58999182"/>
      <w:bookmarkStart w:id="5" w:name="_Toc59004745"/>
      <w:bookmarkStart w:id="6" w:name="_Toc61165947"/>
      <w:bookmarkStart w:id="7" w:name="_Ref61427411"/>
      <w:bookmarkStart w:id="8" w:name="_Toc147824600"/>
      <w:r w:rsidRPr="00997942">
        <w:lastRenderedPageBreak/>
        <w:t>Tabellenverzeichnis</w:t>
      </w:r>
      <w:bookmarkEnd w:id="1"/>
      <w:bookmarkEnd w:id="2"/>
      <w:bookmarkEnd w:id="3"/>
      <w:bookmarkEnd w:id="4"/>
      <w:bookmarkEnd w:id="5"/>
      <w:bookmarkEnd w:id="6"/>
      <w:bookmarkEnd w:id="7"/>
      <w:bookmarkEnd w:id="8"/>
    </w:p>
    <w:p w14:paraId="49A68C8F" w14:textId="391A0879" w:rsidR="00CC6236" w:rsidRDefault="00E90A0F">
      <w:pPr>
        <w:pStyle w:val="Abbildungsverzeichnis"/>
        <w:tabs>
          <w:tab w:val="right" w:leader="dot" w:pos="8494"/>
        </w:tabs>
        <w:rPr>
          <w:noProof/>
        </w:rPr>
      </w:pPr>
      <w:r>
        <w:fldChar w:fldCharType="begin"/>
      </w:r>
      <w:r>
        <w:instrText xml:space="preserve"> TOC \h \z \c "Tab." </w:instrText>
      </w:r>
      <w:r>
        <w:fldChar w:fldCharType="separate"/>
      </w:r>
      <w:hyperlink w:anchor="_Toc125620491" w:history="1">
        <w:r w:rsidR="00CC6236" w:rsidRPr="00DF706B">
          <w:rPr>
            <w:rStyle w:val="Hyperlink"/>
            <w:noProof/>
          </w:rPr>
          <w:t>Tab. 3</w:t>
        </w:r>
        <w:r w:rsidR="00CC6236" w:rsidRPr="00DF706B">
          <w:rPr>
            <w:rStyle w:val="Hyperlink"/>
            <w:noProof/>
          </w:rPr>
          <w:noBreakHyphen/>
          <w:t>1:</w:t>
        </w:r>
        <w:r w:rsidR="00CC6236">
          <w:rPr>
            <w:rFonts w:asciiTheme="minorHAnsi" w:eastAsiaTheme="minorEastAsia" w:hAnsiTheme="minorHAnsi" w:cstheme="minorBidi"/>
            <w:noProof/>
            <w:szCs w:val="22"/>
          </w:rPr>
          <w:tab/>
        </w:r>
        <w:r w:rsidR="00CC6236" w:rsidRPr="00DF706B">
          <w:rPr>
            <w:rStyle w:val="Hyperlink"/>
            <w:noProof/>
          </w:rPr>
          <w:t>Wertstufen der integrierten Biotopbewertung (aus MKUEM 2021)</w:t>
        </w:r>
        <w:r w:rsidR="00CC6236">
          <w:rPr>
            <w:noProof/>
            <w:webHidden/>
          </w:rPr>
          <w:tab/>
        </w:r>
        <w:r w:rsidR="00CC6236">
          <w:rPr>
            <w:noProof/>
            <w:webHidden/>
          </w:rPr>
          <w:fldChar w:fldCharType="begin"/>
        </w:r>
        <w:r w:rsidR="00CC6236">
          <w:rPr>
            <w:noProof/>
            <w:webHidden/>
          </w:rPr>
          <w:instrText xml:space="preserve"> PAGEREF _Toc125620491 \h </w:instrText>
        </w:r>
        <w:r w:rsidR="00CC6236">
          <w:rPr>
            <w:noProof/>
            <w:webHidden/>
          </w:rPr>
        </w:r>
        <w:r w:rsidR="00CC6236">
          <w:rPr>
            <w:noProof/>
            <w:webHidden/>
          </w:rPr>
          <w:fldChar w:fldCharType="separate"/>
        </w:r>
        <w:r w:rsidR="00E24AB8">
          <w:rPr>
            <w:noProof/>
            <w:webHidden/>
          </w:rPr>
          <w:t>18</w:t>
        </w:r>
        <w:r w:rsidR="00CC6236">
          <w:rPr>
            <w:noProof/>
            <w:webHidden/>
          </w:rPr>
          <w:fldChar w:fldCharType="end"/>
        </w:r>
      </w:hyperlink>
    </w:p>
    <w:p w14:paraId="5EED79A2" w14:textId="154766AC" w:rsidR="000D3AB0" w:rsidRPr="004E73D3" w:rsidRDefault="000D3AB0" w:rsidP="000D3AB0">
      <w:pPr>
        <w:pStyle w:val="Abbildungsverzeichnis"/>
        <w:tabs>
          <w:tab w:val="right" w:leader="dot" w:pos="8494"/>
        </w:tabs>
        <w:rPr>
          <w:rFonts w:eastAsiaTheme="minorEastAsia"/>
          <w:noProof/>
          <w:color w:val="000000" w:themeColor="text1"/>
        </w:rPr>
      </w:pPr>
      <w:r w:rsidRPr="004E73D3">
        <w:rPr>
          <w:rStyle w:val="Hyperlink"/>
          <w:noProof/>
          <w:color w:val="000000" w:themeColor="text1"/>
          <w:u w:val="none"/>
        </w:rPr>
        <w:t xml:space="preserve">Tab. 3-2: </w:t>
      </w:r>
      <w:r w:rsidRPr="004E73D3">
        <w:rPr>
          <w:rStyle w:val="Hyperlink"/>
          <w:noProof/>
          <w:color w:val="000000" w:themeColor="text1"/>
          <w:u w:val="none"/>
        </w:rPr>
        <w:tab/>
        <w:t>Beispiel Biotoptypenliste</w:t>
      </w:r>
      <w:r w:rsidRPr="004E73D3">
        <w:rPr>
          <w:rStyle w:val="Hyperlink"/>
          <w:noProof/>
          <w:color w:val="000000" w:themeColor="text1"/>
          <w:u w:val="none"/>
        </w:rPr>
        <w:tab/>
        <w:t>21</w:t>
      </w:r>
    </w:p>
    <w:p w14:paraId="156B2FC8" w14:textId="10AB6174"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2" w:history="1">
        <w:r w:rsidR="00CC6236" w:rsidRPr="00DF706B">
          <w:rPr>
            <w:rStyle w:val="Hyperlink"/>
            <w:noProof/>
          </w:rPr>
          <w:t>Tab. 3</w:t>
        </w:r>
        <w:r w:rsidR="00CC6236" w:rsidRPr="00DF706B">
          <w:rPr>
            <w:rStyle w:val="Hyperlink"/>
            <w:noProof/>
          </w:rPr>
          <w:noBreakHyphen/>
        </w:r>
        <w:r w:rsidR="000D3AB0">
          <w:rPr>
            <w:rStyle w:val="Hyperlink"/>
            <w:noProof/>
          </w:rPr>
          <w:t>3</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Erfassung und Bewertung Schutzgut Boden (aus MKUEM 2021, Anlage 7.2)</w:t>
        </w:r>
        <w:r w:rsidR="00CC6236">
          <w:rPr>
            <w:noProof/>
            <w:webHidden/>
          </w:rPr>
          <w:tab/>
        </w:r>
        <w:r w:rsidR="00CC6236">
          <w:rPr>
            <w:noProof/>
            <w:webHidden/>
          </w:rPr>
          <w:fldChar w:fldCharType="begin"/>
        </w:r>
        <w:r w:rsidR="00CC6236">
          <w:rPr>
            <w:noProof/>
            <w:webHidden/>
          </w:rPr>
          <w:instrText xml:space="preserve"> PAGEREF _Toc125620492 \h </w:instrText>
        </w:r>
        <w:r w:rsidR="00CC6236">
          <w:rPr>
            <w:noProof/>
            <w:webHidden/>
          </w:rPr>
        </w:r>
        <w:r w:rsidR="00CC6236">
          <w:rPr>
            <w:noProof/>
            <w:webHidden/>
          </w:rPr>
          <w:fldChar w:fldCharType="separate"/>
        </w:r>
        <w:r w:rsidR="00E24AB8">
          <w:rPr>
            <w:noProof/>
            <w:webHidden/>
          </w:rPr>
          <w:t>28</w:t>
        </w:r>
        <w:r w:rsidR="00CC6236">
          <w:rPr>
            <w:noProof/>
            <w:webHidden/>
          </w:rPr>
          <w:fldChar w:fldCharType="end"/>
        </w:r>
      </w:hyperlink>
    </w:p>
    <w:p w14:paraId="4C14B95D" w14:textId="68FA61F5"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3" w:history="1">
        <w:r w:rsidR="00CC6236" w:rsidRPr="00DF706B">
          <w:rPr>
            <w:rStyle w:val="Hyperlink"/>
            <w:noProof/>
          </w:rPr>
          <w:t>Tab. 3</w:t>
        </w:r>
        <w:r w:rsidR="00CC6236" w:rsidRPr="00DF706B">
          <w:rPr>
            <w:rStyle w:val="Hyperlink"/>
            <w:noProof/>
          </w:rPr>
          <w:noBreakHyphen/>
        </w:r>
        <w:r w:rsidR="000D3AB0">
          <w:rPr>
            <w:rStyle w:val="Hyperlink"/>
            <w:noProof/>
          </w:rPr>
          <w:t>4</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Erfassung und Bewertung Schutzgut Wasser (Oberflächengewässer und Grundwasser) (aus MKUEM 2021, Anlage 7.2)</w:t>
        </w:r>
        <w:r w:rsidR="00CC6236">
          <w:rPr>
            <w:noProof/>
            <w:webHidden/>
          </w:rPr>
          <w:tab/>
        </w:r>
        <w:r w:rsidR="00CC6236">
          <w:rPr>
            <w:noProof/>
            <w:webHidden/>
          </w:rPr>
          <w:fldChar w:fldCharType="begin"/>
        </w:r>
        <w:r w:rsidR="00CC6236">
          <w:rPr>
            <w:noProof/>
            <w:webHidden/>
          </w:rPr>
          <w:instrText xml:space="preserve"> PAGEREF _Toc125620493 \h </w:instrText>
        </w:r>
        <w:r w:rsidR="00CC6236">
          <w:rPr>
            <w:noProof/>
            <w:webHidden/>
          </w:rPr>
        </w:r>
        <w:r w:rsidR="00CC6236">
          <w:rPr>
            <w:noProof/>
            <w:webHidden/>
          </w:rPr>
          <w:fldChar w:fldCharType="separate"/>
        </w:r>
        <w:r w:rsidR="00E24AB8">
          <w:rPr>
            <w:noProof/>
            <w:webHidden/>
          </w:rPr>
          <w:t>33</w:t>
        </w:r>
        <w:r w:rsidR="00CC6236">
          <w:rPr>
            <w:noProof/>
            <w:webHidden/>
          </w:rPr>
          <w:fldChar w:fldCharType="end"/>
        </w:r>
      </w:hyperlink>
    </w:p>
    <w:p w14:paraId="5217F6FB" w14:textId="7D3783D6"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4" w:history="1">
        <w:r w:rsidR="00CC6236" w:rsidRPr="00DF706B">
          <w:rPr>
            <w:rStyle w:val="Hyperlink"/>
            <w:noProof/>
          </w:rPr>
          <w:t>Tab. 3</w:t>
        </w:r>
        <w:r w:rsidR="00CC6236" w:rsidRPr="00DF706B">
          <w:rPr>
            <w:rStyle w:val="Hyperlink"/>
            <w:noProof/>
          </w:rPr>
          <w:noBreakHyphen/>
        </w:r>
        <w:r w:rsidR="000D3AB0">
          <w:rPr>
            <w:rStyle w:val="Hyperlink"/>
            <w:noProof/>
          </w:rPr>
          <w:t>5</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Erfassung und Bewertung Schutzgut Wasser (Hochwasserschutz- und Retentionsfunktion) (aus MKUEM 2021, Anlage 7.2)</w:t>
        </w:r>
        <w:r w:rsidR="00CC6236">
          <w:rPr>
            <w:noProof/>
            <w:webHidden/>
          </w:rPr>
          <w:tab/>
        </w:r>
        <w:r w:rsidR="00CC6236">
          <w:rPr>
            <w:noProof/>
            <w:webHidden/>
          </w:rPr>
          <w:fldChar w:fldCharType="begin"/>
        </w:r>
        <w:r w:rsidR="00CC6236">
          <w:rPr>
            <w:noProof/>
            <w:webHidden/>
          </w:rPr>
          <w:instrText xml:space="preserve"> PAGEREF _Toc125620494 \h </w:instrText>
        </w:r>
        <w:r w:rsidR="00CC6236">
          <w:rPr>
            <w:noProof/>
            <w:webHidden/>
          </w:rPr>
        </w:r>
        <w:r w:rsidR="00CC6236">
          <w:rPr>
            <w:noProof/>
            <w:webHidden/>
          </w:rPr>
          <w:fldChar w:fldCharType="separate"/>
        </w:r>
        <w:r w:rsidR="00E24AB8">
          <w:rPr>
            <w:noProof/>
            <w:webHidden/>
          </w:rPr>
          <w:t>35</w:t>
        </w:r>
        <w:r w:rsidR="00CC6236">
          <w:rPr>
            <w:noProof/>
            <w:webHidden/>
          </w:rPr>
          <w:fldChar w:fldCharType="end"/>
        </w:r>
      </w:hyperlink>
    </w:p>
    <w:p w14:paraId="7C6ADEFC" w14:textId="31FED949"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5" w:history="1">
        <w:r w:rsidR="00CC6236" w:rsidRPr="00DF706B">
          <w:rPr>
            <w:rStyle w:val="Hyperlink"/>
            <w:noProof/>
          </w:rPr>
          <w:t>Tab. 3</w:t>
        </w:r>
        <w:r w:rsidR="00CC6236" w:rsidRPr="00DF706B">
          <w:rPr>
            <w:rStyle w:val="Hyperlink"/>
            <w:noProof/>
          </w:rPr>
          <w:noBreakHyphen/>
        </w:r>
        <w:r w:rsidR="000D3AB0">
          <w:rPr>
            <w:rStyle w:val="Hyperlink"/>
            <w:noProof/>
          </w:rPr>
          <w:t>6</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Erfassung und Bewertung Schutzgut Klima / Luft (Klimatische und Lufthygienische Ausgleichsfunktion) (aus MKUEM 2021, Anlage 7.2)</w:t>
        </w:r>
        <w:r w:rsidR="00CC6236">
          <w:rPr>
            <w:noProof/>
            <w:webHidden/>
          </w:rPr>
          <w:tab/>
        </w:r>
        <w:r w:rsidR="00CC6236">
          <w:rPr>
            <w:noProof/>
            <w:webHidden/>
          </w:rPr>
          <w:fldChar w:fldCharType="begin"/>
        </w:r>
        <w:r w:rsidR="00CC6236">
          <w:rPr>
            <w:noProof/>
            <w:webHidden/>
          </w:rPr>
          <w:instrText xml:space="preserve"> PAGEREF _Toc125620495 \h </w:instrText>
        </w:r>
        <w:r w:rsidR="00CC6236">
          <w:rPr>
            <w:noProof/>
            <w:webHidden/>
          </w:rPr>
        </w:r>
        <w:r w:rsidR="00CC6236">
          <w:rPr>
            <w:noProof/>
            <w:webHidden/>
          </w:rPr>
          <w:fldChar w:fldCharType="separate"/>
        </w:r>
        <w:r w:rsidR="00E24AB8">
          <w:rPr>
            <w:noProof/>
            <w:webHidden/>
          </w:rPr>
          <w:t>36</w:t>
        </w:r>
        <w:r w:rsidR="00CC6236">
          <w:rPr>
            <w:noProof/>
            <w:webHidden/>
          </w:rPr>
          <w:fldChar w:fldCharType="end"/>
        </w:r>
      </w:hyperlink>
    </w:p>
    <w:p w14:paraId="2AF967A7" w14:textId="449EB0EB"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6" w:history="1">
        <w:r w:rsidR="00CC6236" w:rsidRPr="00DF706B">
          <w:rPr>
            <w:rStyle w:val="Hyperlink"/>
            <w:noProof/>
          </w:rPr>
          <w:t>Tab. 3</w:t>
        </w:r>
        <w:r w:rsidR="00CC6236" w:rsidRPr="00DF706B">
          <w:rPr>
            <w:rStyle w:val="Hyperlink"/>
            <w:noProof/>
          </w:rPr>
          <w:noBreakHyphen/>
        </w:r>
        <w:r w:rsidR="000D3AB0">
          <w:rPr>
            <w:rStyle w:val="Hyperlink"/>
            <w:noProof/>
          </w:rPr>
          <w:t>7</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Erfassung und Bewertung Schutzgut Klima / Luft (Klimaschutzfunktion) (aus MKUEM 2021, Anlage 7.2)</w:t>
        </w:r>
        <w:r w:rsidR="00CC6236">
          <w:rPr>
            <w:noProof/>
            <w:webHidden/>
          </w:rPr>
          <w:tab/>
        </w:r>
        <w:r w:rsidR="00CC6236">
          <w:rPr>
            <w:noProof/>
            <w:webHidden/>
          </w:rPr>
          <w:fldChar w:fldCharType="begin"/>
        </w:r>
        <w:r w:rsidR="00CC6236">
          <w:rPr>
            <w:noProof/>
            <w:webHidden/>
          </w:rPr>
          <w:instrText xml:space="preserve"> PAGEREF _Toc125620496 \h </w:instrText>
        </w:r>
        <w:r w:rsidR="00CC6236">
          <w:rPr>
            <w:noProof/>
            <w:webHidden/>
          </w:rPr>
        </w:r>
        <w:r w:rsidR="00CC6236">
          <w:rPr>
            <w:noProof/>
            <w:webHidden/>
          </w:rPr>
          <w:fldChar w:fldCharType="separate"/>
        </w:r>
        <w:r w:rsidR="00E24AB8">
          <w:rPr>
            <w:noProof/>
            <w:webHidden/>
          </w:rPr>
          <w:t>37</w:t>
        </w:r>
        <w:r w:rsidR="00CC6236">
          <w:rPr>
            <w:noProof/>
            <w:webHidden/>
          </w:rPr>
          <w:fldChar w:fldCharType="end"/>
        </w:r>
      </w:hyperlink>
    </w:p>
    <w:p w14:paraId="3D0A401E" w14:textId="77C718B5"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7" w:history="1">
        <w:r w:rsidR="00CC6236" w:rsidRPr="00DF706B">
          <w:rPr>
            <w:rStyle w:val="Hyperlink"/>
            <w:noProof/>
          </w:rPr>
          <w:t>Tab. 3</w:t>
        </w:r>
        <w:r w:rsidR="00CC6236" w:rsidRPr="00DF706B">
          <w:rPr>
            <w:rStyle w:val="Hyperlink"/>
            <w:noProof/>
          </w:rPr>
          <w:noBreakHyphen/>
        </w:r>
        <w:r w:rsidR="000D3AB0">
          <w:rPr>
            <w:rStyle w:val="Hyperlink"/>
            <w:noProof/>
          </w:rPr>
          <w:t>8</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Erfassung und Bewertung Schutzgut Landschaftsbild (aus MKUEM 2021, Anlage 7.2)</w:t>
        </w:r>
        <w:r w:rsidR="00CC6236">
          <w:rPr>
            <w:noProof/>
            <w:webHidden/>
          </w:rPr>
          <w:tab/>
        </w:r>
        <w:r w:rsidR="00CC6236">
          <w:rPr>
            <w:noProof/>
            <w:webHidden/>
          </w:rPr>
          <w:fldChar w:fldCharType="begin"/>
        </w:r>
        <w:r w:rsidR="00CC6236">
          <w:rPr>
            <w:noProof/>
            <w:webHidden/>
          </w:rPr>
          <w:instrText xml:space="preserve"> PAGEREF _Toc125620497 \h </w:instrText>
        </w:r>
        <w:r w:rsidR="00CC6236">
          <w:rPr>
            <w:noProof/>
            <w:webHidden/>
          </w:rPr>
        </w:r>
        <w:r w:rsidR="00CC6236">
          <w:rPr>
            <w:noProof/>
            <w:webHidden/>
          </w:rPr>
          <w:fldChar w:fldCharType="separate"/>
        </w:r>
        <w:r w:rsidR="00E24AB8">
          <w:rPr>
            <w:noProof/>
            <w:webHidden/>
          </w:rPr>
          <w:t>40</w:t>
        </w:r>
        <w:r w:rsidR="00CC6236">
          <w:rPr>
            <w:noProof/>
            <w:webHidden/>
          </w:rPr>
          <w:fldChar w:fldCharType="end"/>
        </w:r>
      </w:hyperlink>
    </w:p>
    <w:p w14:paraId="4D4A9F8E" w14:textId="5BBC5718"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8" w:history="1">
        <w:r w:rsidR="00CC6236" w:rsidRPr="00DF706B">
          <w:rPr>
            <w:rStyle w:val="Hyperlink"/>
            <w:noProof/>
          </w:rPr>
          <w:t>Tab. 4</w:t>
        </w:r>
        <w:r w:rsidR="00CC6236" w:rsidRPr="00DF706B">
          <w:rPr>
            <w:rStyle w:val="Hyperlink"/>
            <w:noProof/>
          </w:rPr>
          <w:noBreakHyphen/>
          <w:t>1:</w:t>
        </w:r>
        <w:r w:rsidR="00CC6236">
          <w:rPr>
            <w:rFonts w:asciiTheme="minorHAnsi" w:eastAsiaTheme="minorEastAsia" w:hAnsiTheme="minorHAnsi" w:cstheme="minorBidi"/>
            <w:noProof/>
            <w:szCs w:val="22"/>
          </w:rPr>
          <w:tab/>
        </w:r>
        <w:r w:rsidR="00CC6236" w:rsidRPr="00DF706B">
          <w:rPr>
            <w:rStyle w:val="Hyperlink"/>
            <w:noProof/>
          </w:rPr>
          <w:t>Regelmäßig vorzusehende dauerhafte Vermeidungsmaßnahmen</w:t>
        </w:r>
        <w:r w:rsidR="00CC6236">
          <w:rPr>
            <w:noProof/>
            <w:webHidden/>
          </w:rPr>
          <w:tab/>
        </w:r>
        <w:r w:rsidR="00CC6236">
          <w:rPr>
            <w:noProof/>
            <w:webHidden/>
          </w:rPr>
          <w:fldChar w:fldCharType="begin"/>
        </w:r>
        <w:r w:rsidR="00CC6236">
          <w:rPr>
            <w:noProof/>
            <w:webHidden/>
          </w:rPr>
          <w:instrText xml:space="preserve"> PAGEREF _Toc125620498 \h </w:instrText>
        </w:r>
        <w:r w:rsidR="00CC6236">
          <w:rPr>
            <w:noProof/>
            <w:webHidden/>
          </w:rPr>
        </w:r>
        <w:r w:rsidR="00CC6236">
          <w:rPr>
            <w:noProof/>
            <w:webHidden/>
          </w:rPr>
          <w:fldChar w:fldCharType="separate"/>
        </w:r>
        <w:r w:rsidR="00E24AB8">
          <w:rPr>
            <w:noProof/>
            <w:webHidden/>
          </w:rPr>
          <w:t>49</w:t>
        </w:r>
        <w:r w:rsidR="00CC6236">
          <w:rPr>
            <w:noProof/>
            <w:webHidden/>
          </w:rPr>
          <w:fldChar w:fldCharType="end"/>
        </w:r>
      </w:hyperlink>
    </w:p>
    <w:p w14:paraId="42D7F090" w14:textId="5F3100F4"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499" w:history="1">
        <w:r w:rsidR="00CC6236" w:rsidRPr="00DF706B">
          <w:rPr>
            <w:rStyle w:val="Hyperlink"/>
            <w:noProof/>
          </w:rPr>
          <w:t>Tab. 4</w:t>
        </w:r>
        <w:r w:rsidR="00CC6236" w:rsidRPr="00DF706B">
          <w:rPr>
            <w:rStyle w:val="Hyperlink"/>
            <w:noProof/>
          </w:rPr>
          <w:noBreakHyphen/>
          <w:t>2:</w:t>
        </w:r>
        <w:r w:rsidR="00CC6236">
          <w:rPr>
            <w:rFonts w:asciiTheme="minorHAnsi" w:eastAsiaTheme="minorEastAsia" w:hAnsiTheme="minorHAnsi" w:cstheme="minorBidi"/>
            <w:noProof/>
            <w:szCs w:val="22"/>
          </w:rPr>
          <w:tab/>
        </w:r>
        <w:r w:rsidR="00CC6236" w:rsidRPr="00DF706B">
          <w:rPr>
            <w:rStyle w:val="Hyperlink"/>
            <w:noProof/>
          </w:rPr>
          <w:t>Regelmäßig bei der Durchführung der Baumaßnahme vorzusehende Vermeidungsmaßnahmen</w:t>
        </w:r>
        <w:r w:rsidR="00CC6236">
          <w:rPr>
            <w:noProof/>
            <w:webHidden/>
          </w:rPr>
          <w:tab/>
        </w:r>
        <w:r w:rsidR="00CC6236">
          <w:rPr>
            <w:noProof/>
            <w:webHidden/>
          </w:rPr>
          <w:fldChar w:fldCharType="begin"/>
        </w:r>
        <w:r w:rsidR="00CC6236">
          <w:rPr>
            <w:noProof/>
            <w:webHidden/>
          </w:rPr>
          <w:instrText xml:space="preserve"> PAGEREF _Toc125620499 \h </w:instrText>
        </w:r>
        <w:r w:rsidR="00CC6236">
          <w:rPr>
            <w:noProof/>
            <w:webHidden/>
          </w:rPr>
        </w:r>
        <w:r w:rsidR="00CC6236">
          <w:rPr>
            <w:noProof/>
            <w:webHidden/>
          </w:rPr>
          <w:fldChar w:fldCharType="separate"/>
        </w:r>
        <w:r w:rsidR="00E24AB8">
          <w:rPr>
            <w:noProof/>
            <w:webHidden/>
          </w:rPr>
          <w:t>53</w:t>
        </w:r>
        <w:r w:rsidR="00CC6236">
          <w:rPr>
            <w:noProof/>
            <w:webHidden/>
          </w:rPr>
          <w:fldChar w:fldCharType="end"/>
        </w:r>
      </w:hyperlink>
    </w:p>
    <w:p w14:paraId="7134A651" w14:textId="3E2D8C80" w:rsidR="00CC6236" w:rsidRDefault="0097103D">
      <w:pPr>
        <w:pStyle w:val="Abbildungsverzeichnis"/>
        <w:tabs>
          <w:tab w:val="right" w:leader="dot" w:pos="8494"/>
        </w:tabs>
        <w:rPr>
          <w:noProof/>
        </w:rPr>
      </w:pPr>
      <w:hyperlink w:anchor="_Toc125620500" w:history="1">
        <w:r w:rsidR="00CC6236" w:rsidRPr="00DF706B">
          <w:rPr>
            <w:rStyle w:val="Hyperlink"/>
            <w:noProof/>
          </w:rPr>
          <w:t>Tab. 5</w:t>
        </w:r>
        <w:r w:rsidR="00CC6236" w:rsidRPr="00DF706B">
          <w:rPr>
            <w:rStyle w:val="Hyperlink"/>
            <w:noProof/>
          </w:rPr>
          <w:noBreakHyphen/>
          <w:t>1:</w:t>
        </w:r>
        <w:r w:rsidR="00CC6236">
          <w:rPr>
            <w:rFonts w:asciiTheme="minorHAnsi" w:eastAsiaTheme="minorEastAsia" w:hAnsiTheme="minorHAnsi" w:cstheme="minorBidi"/>
            <w:noProof/>
            <w:szCs w:val="22"/>
          </w:rPr>
          <w:tab/>
        </w:r>
        <w:r w:rsidR="00CC6236" w:rsidRPr="00DF706B">
          <w:rPr>
            <w:rStyle w:val="Hyperlink"/>
            <w:noProof/>
          </w:rPr>
          <w:t>Matrixtabelle zur Bewertung der Schwere der Beeinträchtigungen der Schutzgüter (aus MKUEM 2021)</w:t>
        </w:r>
        <w:r w:rsidR="00CC6236">
          <w:rPr>
            <w:noProof/>
            <w:webHidden/>
          </w:rPr>
          <w:tab/>
        </w:r>
        <w:r w:rsidR="00CC6236">
          <w:rPr>
            <w:noProof/>
            <w:webHidden/>
          </w:rPr>
          <w:fldChar w:fldCharType="begin"/>
        </w:r>
        <w:r w:rsidR="00CC6236">
          <w:rPr>
            <w:noProof/>
            <w:webHidden/>
          </w:rPr>
          <w:instrText xml:space="preserve"> PAGEREF _Toc125620500 \h </w:instrText>
        </w:r>
        <w:r w:rsidR="00CC6236">
          <w:rPr>
            <w:noProof/>
            <w:webHidden/>
          </w:rPr>
        </w:r>
        <w:r w:rsidR="00CC6236">
          <w:rPr>
            <w:noProof/>
            <w:webHidden/>
          </w:rPr>
          <w:fldChar w:fldCharType="separate"/>
        </w:r>
        <w:r w:rsidR="00E24AB8">
          <w:rPr>
            <w:noProof/>
            <w:webHidden/>
          </w:rPr>
          <w:t>58</w:t>
        </w:r>
        <w:r w:rsidR="00CC6236">
          <w:rPr>
            <w:noProof/>
            <w:webHidden/>
          </w:rPr>
          <w:fldChar w:fldCharType="end"/>
        </w:r>
      </w:hyperlink>
    </w:p>
    <w:p w14:paraId="5D8E0623" w14:textId="6820721F" w:rsidR="00814E0E" w:rsidRPr="004E73D3" w:rsidRDefault="00814E0E" w:rsidP="00814E0E">
      <w:pPr>
        <w:pStyle w:val="Abbildungsverzeichnis"/>
        <w:tabs>
          <w:tab w:val="right" w:leader="dot" w:pos="8494"/>
        </w:tabs>
        <w:rPr>
          <w:rStyle w:val="Hyperlink"/>
          <w:noProof/>
          <w:webHidden/>
          <w:color w:val="000000" w:themeColor="text1"/>
          <w:u w:val="none"/>
        </w:rPr>
      </w:pPr>
      <w:r w:rsidRPr="004E73D3">
        <w:rPr>
          <w:rStyle w:val="Hyperlink"/>
          <w:noProof/>
          <w:color w:val="000000" w:themeColor="text1"/>
          <w:u w:val="none"/>
        </w:rPr>
        <w:t>Tab. 5</w:t>
      </w:r>
      <w:r w:rsidRPr="004E73D3">
        <w:rPr>
          <w:rStyle w:val="Hyperlink"/>
          <w:noProof/>
          <w:color w:val="000000" w:themeColor="text1"/>
          <w:u w:val="none"/>
        </w:rPr>
        <w:noBreakHyphen/>
        <w:t>2:</w:t>
      </w:r>
      <w:r w:rsidRPr="004E73D3">
        <w:rPr>
          <w:rStyle w:val="Hyperlink"/>
          <w:noProof/>
          <w:color w:val="000000" w:themeColor="text1"/>
          <w:u w:val="none"/>
        </w:rPr>
        <w:tab/>
      </w:r>
      <w:r w:rsidRPr="004E73D3">
        <w:rPr>
          <w:noProof/>
          <w:color w:val="000000" w:themeColor="text1"/>
        </w:rPr>
        <w:t xml:space="preserve">Matrixtabelle zur Bewertung der Schwere der Beeinträchtigungen im Rahmen der integrierten Biotopbewertung (aus MKUEM 2021)  </w:t>
      </w:r>
      <w:r w:rsidRPr="004E73D3">
        <w:rPr>
          <w:rStyle w:val="Hyperlink"/>
          <w:noProof/>
          <w:webHidden/>
          <w:color w:val="000000" w:themeColor="text1"/>
          <w:u w:val="none"/>
        </w:rPr>
        <w:tab/>
        <w:t>62</w:t>
      </w:r>
    </w:p>
    <w:p w14:paraId="2F24657B" w14:textId="7241291D" w:rsidR="00814E0E" w:rsidRPr="004E73D3" w:rsidRDefault="00456BDB" w:rsidP="00814E0E">
      <w:pPr>
        <w:pStyle w:val="Abbildungsverzeichnis"/>
        <w:tabs>
          <w:tab w:val="right" w:leader="dot" w:pos="8494"/>
        </w:tabs>
        <w:rPr>
          <w:rStyle w:val="Hyperlink"/>
          <w:noProof/>
          <w:webHidden/>
          <w:color w:val="000000" w:themeColor="text1"/>
          <w:u w:val="none"/>
        </w:rPr>
      </w:pPr>
      <w:r w:rsidRPr="004E73D3">
        <w:rPr>
          <w:rStyle w:val="Hyperlink"/>
          <w:noProof/>
          <w:color w:val="000000" w:themeColor="text1"/>
          <w:u w:val="none"/>
        </w:rPr>
        <w:t>Tab. 5</w:t>
      </w:r>
      <w:r w:rsidRPr="004E73D3">
        <w:rPr>
          <w:rStyle w:val="Hyperlink"/>
          <w:noProof/>
          <w:color w:val="000000" w:themeColor="text1"/>
          <w:u w:val="none"/>
        </w:rPr>
        <w:noBreakHyphen/>
        <w:t>3</w:t>
      </w:r>
      <w:r w:rsidR="00814E0E" w:rsidRPr="004E73D3">
        <w:rPr>
          <w:rStyle w:val="Hyperlink"/>
          <w:noProof/>
          <w:color w:val="000000" w:themeColor="text1"/>
          <w:u w:val="none"/>
        </w:rPr>
        <w:t>:</w:t>
      </w:r>
      <w:r w:rsidR="00814E0E" w:rsidRPr="004E73D3">
        <w:rPr>
          <w:rStyle w:val="Hyperlink"/>
          <w:noProof/>
          <w:color w:val="000000" w:themeColor="text1"/>
          <w:u w:val="none"/>
        </w:rPr>
        <w:tab/>
      </w:r>
      <w:r w:rsidR="00814E0E" w:rsidRPr="004E73D3">
        <w:rPr>
          <w:noProof/>
          <w:color w:val="000000" w:themeColor="text1"/>
        </w:rPr>
        <w:t xml:space="preserve">Matrixtabelle zur Bewertung der Schwere der indirekten Beeinträchtigungen im Rahmen der integrierten Biotopbewertung (aus MKUEM 2021)  </w:t>
      </w:r>
      <w:r w:rsidR="00814E0E" w:rsidRPr="004E73D3">
        <w:rPr>
          <w:rStyle w:val="Hyperlink"/>
          <w:noProof/>
          <w:webHidden/>
          <w:color w:val="000000" w:themeColor="text1"/>
          <w:u w:val="none"/>
        </w:rPr>
        <w:tab/>
        <w:t>67</w:t>
      </w:r>
    </w:p>
    <w:p w14:paraId="0BDD61BF" w14:textId="1C1A3A25" w:rsidR="00CC6236" w:rsidRPr="004E73D3" w:rsidRDefault="0097103D">
      <w:pPr>
        <w:pStyle w:val="Abbildungsverzeichnis"/>
        <w:tabs>
          <w:tab w:val="right" w:leader="dot" w:pos="8494"/>
        </w:tabs>
        <w:rPr>
          <w:rStyle w:val="Hyperlink"/>
          <w:noProof/>
          <w:color w:val="000000" w:themeColor="text1"/>
          <w:u w:val="none"/>
        </w:rPr>
      </w:pPr>
      <w:hyperlink w:anchor="_Toc125620501" w:history="1">
        <w:r w:rsidR="00CC6236" w:rsidRPr="004E73D3">
          <w:rPr>
            <w:rStyle w:val="Hyperlink"/>
            <w:noProof/>
            <w:color w:val="000000" w:themeColor="text1"/>
            <w:u w:val="none"/>
          </w:rPr>
          <w:t>Tab. 5</w:t>
        </w:r>
        <w:r w:rsidR="00CC6236" w:rsidRPr="004E73D3">
          <w:rPr>
            <w:rStyle w:val="Hyperlink"/>
            <w:noProof/>
            <w:color w:val="000000" w:themeColor="text1"/>
            <w:u w:val="none"/>
          </w:rPr>
          <w:noBreakHyphen/>
        </w:r>
        <w:r w:rsidR="00456BDB" w:rsidRPr="004E73D3">
          <w:rPr>
            <w:rStyle w:val="Hyperlink"/>
            <w:noProof/>
            <w:color w:val="000000" w:themeColor="text1"/>
            <w:u w:val="none"/>
          </w:rPr>
          <w:t>4</w:t>
        </w:r>
        <w:r w:rsidR="00CC6236" w:rsidRPr="004E73D3">
          <w:rPr>
            <w:rStyle w:val="Hyperlink"/>
            <w:noProof/>
            <w:color w:val="000000" w:themeColor="text1"/>
            <w:u w:val="none"/>
          </w:rPr>
          <w:t>:</w:t>
        </w:r>
        <w:r w:rsidR="00CC6236" w:rsidRPr="004E73D3">
          <w:rPr>
            <w:rStyle w:val="Hyperlink"/>
            <w:noProof/>
            <w:color w:val="000000" w:themeColor="text1"/>
            <w:u w:val="none"/>
          </w:rPr>
          <w:tab/>
          <w:t>Regelmäßig relevante Wirkfaktoren und Intensität der vorhabenbezogenen Wirkungen</w:t>
        </w:r>
        <w:r w:rsidR="00CC6236" w:rsidRPr="004E73D3">
          <w:rPr>
            <w:rStyle w:val="Hyperlink"/>
            <w:noProof/>
            <w:webHidden/>
            <w:color w:val="000000" w:themeColor="text1"/>
            <w:u w:val="none"/>
          </w:rPr>
          <w:tab/>
        </w:r>
        <w:r w:rsidR="00CC6236" w:rsidRPr="004E73D3">
          <w:rPr>
            <w:rStyle w:val="Hyperlink"/>
            <w:noProof/>
            <w:webHidden/>
            <w:color w:val="000000" w:themeColor="text1"/>
            <w:u w:val="none"/>
          </w:rPr>
          <w:fldChar w:fldCharType="begin"/>
        </w:r>
        <w:r w:rsidR="00CC6236" w:rsidRPr="004E73D3">
          <w:rPr>
            <w:rStyle w:val="Hyperlink"/>
            <w:noProof/>
            <w:webHidden/>
            <w:color w:val="000000" w:themeColor="text1"/>
            <w:u w:val="none"/>
          </w:rPr>
          <w:instrText xml:space="preserve"> PAGEREF _Toc125620501 \h </w:instrText>
        </w:r>
        <w:r w:rsidR="00CC6236" w:rsidRPr="004E73D3">
          <w:rPr>
            <w:rStyle w:val="Hyperlink"/>
            <w:noProof/>
            <w:webHidden/>
            <w:color w:val="000000" w:themeColor="text1"/>
            <w:u w:val="none"/>
          </w:rPr>
        </w:r>
        <w:r w:rsidR="00CC6236" w:rsidRPr="004E73D3">
          <w:rPr>
            <w:rStyle w:val="Hyperlink"/>
            <w:noProof/>
            <w:webHidden/>
            <w:color w:val="000000" w:themeColor="text1"/>
            <w:u w:val="none"/>
          </w:rPr>
          <w:fldChar w:fldCharType="separate"/>
        </w:r>
        <w:r w:rsidR="00E24AB8">
          <w:rPr>
            <w:rStyle w:val="Hyperlink"/>
            <w:noProof/>
            <w:webHidden/>
            <w:color w:val="000000" w:themeColor="text1"/>
            <w:u w:val="none"/>
          </w:rPr>
          <w:t>72</w:t>
        </w:r>
        <w:r w:rsidR="00CC6236" w:rsidRPr="004E73D3">
          <w:rPr>
            <w:rStyle w:val="Hyperlink"/>
            <w:noProof/>
            <w:webHidden/>
            <w:color w:val="000000" w:themeColor="text1"/>
            <w:u w:val="none"/>
          </w:rPr>
          <w:fldChar w:fldCharType="end"/>
        </w:r>
      </w:hyperlink>
    </w:p>
    <w:p w14:paraId="46FB9AA7" w14:textId="59851802"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502" w:history="1">
        <w:r w:rsidR="00CC6236" w:rsidRPr="00DF706B">
          <w:rPr>
            <w:rStyle w:val="Hyperlink"/>
            <w:noProof/>
          </w:rPr>
          <w:t>Tab. 5</w:t>
        </w:r>
        <w:r w:rsidR="00CC6236" w:rsidRPr="00DF706B">
          <w:rPr>
            <w:rStyle w:val="Hyperlink"/>
            <w:noProof/>
          </w:rPr>
          <w:noBreakHyphen/>
        </w:r>
        <w:r w:rsidR="00456BDB">
          <w:rPr>
            <w:rStyle w:val="Hyperlink"/>
            <w:noProof/>
          </w:rPr>
          <w:t>5</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Bewertung der Eingriffsschwere: natürliche Bodenfunktionen</w:t>
        </w:r>
        <w:r w:rsidR="00CC6236">
          <w:rPr>
            <w:noProof/>
            <w:webHidden/>
          </w:rPr>
          <w:tab/>
        </w:r>
        <w:r w:rsidR="00CC6236">
          <w:rPr>
            <w:noProof/>
            <w:webHidden/>
          </w:rPr>
          <w:fldChar w:fldCharType="begin"/>
        </w:r>
        <w:r w:rsidR="00CC6236">
          <w:rPr>
            <w:noProof/>
            <w:webHidden/>
          </w:rPr>
          <w:instrText xml:space="preserve"> PAGEREF _Toc125620502 \h </w:instrText>
        </w:r>
        <w:r w:rsidR="00CC6236">
          <w:rPr>
            <w:noProof/>
            <w:webHidden/>
          </w:rPr>
        </w:r>
        <w:r w:rsidR="00CC6236">
          <w:rPr>
            <w:noProof/>
            <w:webHidden/>
          </w:rPr>
          <w:fldChar w:fldCharType="separate"/>
        </w:r>
        <w:r w:rsidR="00E24AB8">
          <w:rPr>
            <w:noProof/>
            <w:webHidden/>
          </w:rPr>
          <w:t>80</w:t>
        </w:r>
        <w:r w:rsidR="00CC6236">
          <w:rPr>
            <w:noProof/>
            <w:webHidden/>
          </w:rPr>
          <w:fldChar w:fldCharType="end"/>
        </w:r>
      </w:hyperlink>
    </w:p>
    <w:p w14:paraId="790D3AA5" w14:textId="5782E9D0"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503" w:history="1">
        <w:r w:rsidR="00CC6236" w:rsidRPr="00DF706B">
          <w:rPr>
            <w:rStyle w:val="Hyperlink"/>
            <w:noProof/>
          </w:rPr>
          <w:t>Tab. 5</w:t>
        </w:r>
        <w:r w:rsidR="00CC6236" w:rsidRPr="00DF706B">
          <w:rPr>
            <w:rStyle w:val="Hyperlink"/>
            <w:noProof/>
          </w:rPr>
          <w:noBreakHyphen/>
        </w:r>
        <w:r w:rsidR="00456BDB">
          <w:rPr>
            <w:rStyle w:val="Hyperlink"/>
            <w:noProof/>
          </w:rPr>
          <w:t>6</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Bewertung der Eingriffsschwere: Archivfunktion</w:t>
        </w:r>
        <w:r w:rsidR="00CC6236">
          <w:rPr>
            <w:noProof/>
            <w:webHidden/>
          </w:rPr>
          <w:tab/>
        </w:r>
        <w:r w:rsidR="00CC6236">
          <w:rPr>
            <w:noProof/>
            <w:webHidden/>
          </w:rPr>
          <w:fldChar w:fldCharType="begin"/>
        </w:r>
        <w:r w:rsidR="00CC6236">
          <w:rPr>
            <w:noProof/>
            <w:webHidden/>
          </w:rPr>
          <w:instrText xml:space="preserve"> PAGEREF _Toc125620503 \h </w:instrText>
        </w:r>
        <w:r w:rsidR="00CC6236">
          <w:rPr>
            <w:noProof/>
            <w:webHidden/>
          </w:rPr>
        </w:r>
        <w:r w:rsidR="00CC6236">
          <w:rPr>
            <w:noProof/>
            <w:webHidden/>
          </w:rPr>
          <w:fldChar w:fldCharType="separate"/>
        </w:r>
        <w:r w:rsidR="00E24AB8">
          <w:rPr>
            <w:noProof/>
            <w:webHidden/>
          </w:rPr>
          <w:t>82</w:t>
        </w:r>
        <w:r w:rsidR="00CC6236">
          <w:rPr>
            <w:noProof/>
            <w:webHidden/>
          </w:rPr>
          <w:fldChar w:fldCharType="end"/>
        </w:r>
      </w:hyperlink>
      <w:r w:rsidR="00F002D3">
        <w:rPr>
          <w:noProof/>
        </w:rPr>
        <w:t>3</w:t>
      </w:r>
    </w:p>
    <w:p w14:paraId="40571371" w14:textId="351089D1" w:rsidR="00F002D3" w:rsidRDefault="0097103D">
      <w:pPr>
        <w:pStyle w:val="Abbildungsverzeichnis"/>
        <w:tabs>
          <w:tab w:val="right" w:leader="dot" w:pos="8494"/>
        </w:tabs>
        <w:rPr>
          <w:noProof/>
        </w:rPr>
      </w:pPr>
      <w:hyperlink w:anchor="_Toc125620505" w:history="1">
        <w:r w:rsidR="00CC6236" w:rsidRPr="00DF706B">
          <w:rPr>
            <w:rStyle w:val="Hyperlink"/>
            <w:noProof/>
          </w:rPr>
          <w:t>Tab. 5</w:t>
        </w:r>
        <w:r w:rsidR="00CC6236" w:rsidRPr="00DF706B">
          <w:rPr>
            <w:rStyle w:val="Hyperlink"/>
            <w:noProof/>
          </w:rPr>
          <w:noBreakHyphen/>
        </w:r>
        <w:r w:rsidR="00F002D3">
          <w:rPr>
            <w:rStyle w:val="Hyperlink"/>
            <w:noProof/>
          </w:rPr>
          <w:t>7</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 xml:space="preserve">Bewertung der Eingriffsschwere: </w:t>
        </w:r>
        <w:r w:rsidR="00F002D3">
          <w:rPr>
            <w:rStyle w:val="Hyperlink"/>
            <w:noProof/>
          </w:rPr>
          <w:t>k</w:t>
        </w:r>
        <w:r w:rsidR="00CC6236" w:rsidRPr="00DF706B">
          <w:rPr>
            <w:rStyle w:val="Hyperlink"/>
            <w:noProof/>
          </w:rPr>
          <w:t>lima</w:t>
        </w:r>
        <w:r w:rsidR="00F002D3">
          <w:rPr>
            <w:rStyle w:val="Hyperlink"/>
            <w:noProof/>
          </w:rPr>
          <w:t>tische und lufthygienische Ausgleichs</w:t>
        </w:r>
        <w:r w:rsidR="00CC6236" w:rsidRPr="00DF706B">
          <w:rPr>
            <w:rStyle w:val="Hyperlink"/>
            <w:noProof/>
          </w:rPr>
          <w:t>funktion</w:t>
        </w:r>
        <w:r w:rsidR="00CC6236">
          <w:rPr>
            <w:noProof/>
            <w:webHidden/>
          </w:rPr>
          <w:tab/>
        </w:r>
        <w:r w:rsidR="00CC6236">
          <w:rPr>
            <w:noProof/>
            <w:webHidden/>
          </w:rPr>
          <w:fldChar w:fldCharType="begin"/>
        </w:r>
        <w:r w:rsidR="00CC6236">
          <w:rPr>
            <w:noProof/>
            <w:webHidden/>
          </w:rPr>
          <w:instrText xml:space="preserve"> PAGEREF _Toc125620505 \h </w:instrText>
        </w:r>
        <w:r w:rsidR="00CC6236">
          <w:rPr>
            <w:noProof/>
            <w:webHidden/>
          </w:rPr>
        </w:r>
        <w:r w:rsidR="00CC6236">
          <w:rPr>
            <w:noProof/>
            <w:webHidden/>
          </w:rPr>
          <w:fldChar w:fldCharType="separate"/>
        </w:r>
        <w:r w:rsidR="00E24AB8">
          <w:rPr>
            <w:noProof/>
            <w:webHidden/>
          </w:rPr>
          <w:t>87</w:t>
        </w:r>
        <w:r w:rsidR="00CC6236">
          <w:rPr>
            <w:noProof/>
            <w:webHidden/>
          </w:rPr>
          <w:fldChar w:fldCharType="end"/>
        </w:r>
      </w:hyperlink>
      <w:r w:rsidR="00F002D3">
        <w:rPr>
          <w:noProof/>
        </w:rPr>
        <w:t>5</w:t>
      </w:r>
    </w:p>
    <w:p w14:paraId="272FD243" w14:textId="1C45BD12"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505" w:history="1">
        <w:r w:rsidR="00F002D3" w:rsidRPr="00DF706B">
          <w:rPr>
            <w:rStyle w:val="Hyperlink"/>
            <w:noProof/>
          </w:rPr>
          <w:t>Tab. 5</w:t>
        </w:r>
        <w:r w:rsidR="00F002D3" w:rsidRPr="00DF706B">
          <w:rPr>
            <w:rStyle w:val="Hyperlink"/>
            <w:noProof/>
          </w:rPr>
          <w:noBreakHyphen/>
        </w:r>
        <w:r w:rsidR="00F002D3">
          <w:rPr>
            <w:rStyle w:val="Hyperlink"/>
            <w:noProof/>
          </w:rPr>
          <w:t>8</w:t>
        </w:r>
        <w:r w:rsidR="00F002D3" w:rsidRPr="00DF706B">
          <w:rPr>
            <w:rStyle w:val="Hyperlink"/>
            <w:noProof/>
          </w:rPr>
          <w:t>:</w:t>
        </w:r>
        <w:r w:rsidR="00F002D3">
          <w:rPr>
            <w:rFonts w:asciiTheme="minorHAnsi" w:eastAsiaTheme="minorEastAsia" w:hAnsiTheme="minorHAnsi" w:cstheme="minorBidi"/>
            <w:noProof/>
            <w:szCs w:val="22"/>
          </w:rPr>
          <w:tab/>
        </w:r>
        <w:r w:rsidR="00F002D3" w:rsidRPr="00DF706B">
          <w:rPr>
            <w:rStyle w:val="Hyperlink"/>
            <w:noProof/>
          </w:rPr>
          <w:t xml:space="preserve">Bewertung der Eingriffsschwere: </w:t>
        </w:r>
        <w:r w:rsidR="00F002D3">
          <w:rPr>
            <w:rStyle w:val="Hyperlink"/>
            <w:noProof/>
          </w:rPr>
          <w:t>K</w:t>
        </w:r>
        <w:r w:rsidR="00F002D3" w:rsidRPr="00DF706B">
          <w:rPr>
            <w:rStyle w:val="Hyperlink"/>
            <w:noProof/>
          </w:rPr>
          <w:t>lima</w:t>
        </w:r>
        <w:r w:rsidR="00F002D3">
          <w:rPr>
            <w:rStyle w:val="Hyperlink"/>
            <w:noProof/>
          </w:rPr>
          <w:t>schutz</w:t>
        </w:r>
        <w:r w:rsidR="00F002D3" w:rsidRPr="00DF706B">
          <w:rPr>
            <w:rStyle w:val="Hyperlink"/>
            <w:noProof/>
          </w:rPr>
          <w:t>funktion</w:t>
        </w:r>
        <w:r w:rsidR="00F002D3">
          <w:rPr>
            <w:noProof/>
            <w:webHidden/>
          </w:rPr>
          <w:tab/>
        </w:r>
        <w:r w:rsidR="00F002D3">
          <w:rPr>
            <w:noProof/>
            <w:webHidden/>
          </w:rPr>
          <w:fldChar w:fldCharType="begin"/>
        </w:r>
        <w:r w:rsidR="00F002D3">
          <w:rPr>
            <w:noProof/>
            <w:webHidden/>
          </w:rPr>
          <w:instrText xml:space="preserve"> PAGEREF _Toc125620505 \h </w:instrText>
        </w:r>
        <w:r w:rsidR="00F002D3">
          <w:rPr>
            <w:noProof/>
            <w:webHidden/>
          </w:rPr>
        </w:r>
        <w:r w:rsidR="00F002D3">
          <w:rPr>
            <w:noProof/>
            <w:webHidden/>
          </w:rPr>
          <w:fldChar w:fldCharType="separate"/>
        </w:r>
        <w:r w:rsidR="00E24AB8">
          <w:rPr>
            <w:noProof/>
            <w:webHidden/>
          </w:rPr>
          <w:t>87</w:t>
        </w:r>
        <w:r w:rsidR="00F002D3">
          <w:rPr>
            <w:noProof/>
            <w:webHidden/>
          </w:rPr>
          <w:fldChar w:fldCharType="end"/>
        </w:r>
      </w:hyperlink>
      <w:r w:rsidR="00F002D3">
        <w:rPr>
          <w:noProof/>
        </w:rPr>
        <w:t>8</w:t>
      </w:r>
    </w:p>
    <w:p w14:paraId="20B878A3" w14:textId="09218493" w:rsidR="00587184" w:rsidRDefault="00587184">
      <w:pPr>
        <w:pStyle w:val="Abbildungsverzeichnis"/>
        <w:tabs>
          <w:tab w:val="right" w:leader="dot" w:pos="8494"/>
        </w:tabs>
        <w:rPr>
          <w:noProof/>
        </w:rPr>
      </w:pPr>
      <w:r>
        <w:rPr>
          <w:noProof/>
        </w:rPr>
        <w:t>Tab. 5-9:</w:t>
      </w:r>
      <w:r>
        <w:rPr>
          <w:noProof/>
        </w:rPr>
        <w:tab/>
      </w:r>
      <w:r w:rsidRPr="00587184">
        <w:rPr>
          <w:noProof/>
        </w:rPr>
        <w:t>Bewertung der Eingriffsschwere:</w:t>
      </w:r>
      <w:r>
        <w:rPr>
          <w:noProof/>
        </w:rPr>
        <w:t xml:space="preserve"> Vielfalt von Landschaft.</w:t>
      </w:r>
      <w:r>
        <w:rPr>
          <w:noProof/>
        </w:rPr>
        <w:tab/>
        <w:t>89</w:t>
      </w:r>
    </w:p>
    <w:p w14:paraId="70A21321" w14:textId="6D69C339" w:rsidR="00CC6236" w:rsidRDefault="0097103D">
      <w:pPr>
        <w:pStyle w:val="Abbildungsverzeichnis"/>
        <w:tabs>
          <w:tab w:val="right" w:leader="dot" w:pos="8494"/>
        </w:tabs>
        <w:rPr>
          <w:rFonts w:asciiTheme="minorHAnsi" w:eastAsiaTheme="minorEastAsia" w:hAnsiTheme="minorHAnsi" w:cstheme="minorBidi"/>
          <w:noProof/>
          <w:szCs w:val="22"/>
        </w:rPr>
      </w:pPr>
      <w:hyperlink w:anchor="_Toc125620507" w:history="1">
        <w:r w:rsidR="00CC6236" w:rsidRPr="00DF706B">
          <w:rPr>
            <w:rStyle w:val="Hyperlink"/>
            <w:noProof/>
          </w:rPr>
          <w:t>Tab. 5</w:t>
        </w:r>
        <w:r w:rsidR="00CC6236" w:rsidRPr="00DF706B">
          <w:rPr>
            <w:rStyle w:val="Hyperlink"/>
            <w:noProof/>
          </w:rPr>
          <w:noBreakHyphen/>
        </w:r>
        <w:r w:rsidR="00456BDB">
          <w:rPr>
            <w:rStyle w:val="Hyperlink"/>
            <w:noProof/>
          </w:rPr>
          <w:t>10</w:t>
        </w:r>
        <w:r w:rsidR="00CC6236" w:rsidRPr="00DF706B">
          <w:rPr>
            <w:rStyle w:val="Hyperlink"/>
            <w:noProof/>
          </w:rPr>
          <w:t>:</w:t>
        </w:r>
        <w:r w:rsidR="00CC6236">
          <w:rPr>
            <w:rFonts w:asciiTheme="minorHAnsi" w:eastAsiaTheme="minorEastAsia" w:hAnsiTheme="minorHAnsi" w:cstheme="minorBidi"/>
            <w:noProof/>
            <w:szCs w:val="22"/>
          </w:rPr>
          <w:tab/>
        </w:r>
        <w:r w:rsidR="00CC6236" w:rsidRPr="00DF706B">
          <w:rPr>
            <w:rStyle w:val="Hyperlink"/>
            <w:noProof/>
          </w:rPr>
          <w:t>Bewertung der Eingriffsschwere: Erleben und Wahrnehmen von Landschaft</w:t>
        </w:r>
        <w:r w:rsidR="00CC6236">
          <w:rPr>
            <w:noProof/>
            <w:webHidden/>
          </w:rPr>
          <w:tab/>
        </w:r>
        <w:r w:rsidR="00CC6236">
          <w:rPr>
            <w:noProof/>
            <w:webHidden/>
          </w:rPr>
          <w:fldChar w:fldCharType="begin"/>
        </w:r>
        <w:r w:rsidR="00CC6236">
          <w:rPr>
            <w:noProof/>
            <w:webHidden/>
          </w:rPr>
          <w:instrText xml:space="preserve"> PAGEREF _Toc125620507 \h </w:instrText>
        </w:r>
        <w:r w:rsidR="00CC6236">
          <w:rPr>
            <w:noProof/>
            <w:webHidden/>
          </w:rPr>
        </w:r>
        <w:r w:rsidR="00CC6236">
          <w:rPr>
            <w:noProof/>
            <w:webHidden/>
          </w:rPr>
          <w:fldChar w:fldCharType="separate"/>
        </w:r>
        <w:r w:rsidR="00E24AB8">
          <w:rPr>
            <w:noProof/>
            <w:webHidden/>
          </w:rPr>
          <w:t>90</w:t>
        </w:r>
        <w:r w:rsidR="00CC6236">
          <w:rPr>
            <w:noProof/>
            <w:webHidden/>
          </w:rPr>
          <w:fldChar w:fldCharType="end"/>
        </w:r>
      </w:hyperlink>
      <w:r w:rsidR="006A3A9F">
        <w:rPr>
          <w:noProof/>
        </w:rPr>
        <w:t>1</w:t>
      </w:r>
    </w:p>
    <w:p w14:paraId="6BE2A404" w14:textId="18861E9A" w:rsidR="00E80A49" w:rsidRDefault="00E90A0F">
      <w:pPr>
        <w:pStyle w:val="Textkrper"/>
        <w:rPr>
          <w:i/>
        </w:rPr>
      </w:pPr>
      <w:r>
        <w:fldChar w:fldCharType="end"/>
      </w:r>
    </w:p>
    <w:p w14:paraId="70BB2F27" w14:textId="77777777" w:rsidR="00E90A0F" w:rsidRDefault="00E90A0F">
      <w:pPr>
        <w:pStyle w:val="Verzeichnisberschrift2"/>
        <w:sectPr w:rsidR="00E90A0F" w:rsidSect="003A2484">
          <w:headerReference w:type="even" r:id="rId17"/>
          <w:headerReference w:type="default" r:id="rId18"/>
          <w:footerReference w:type="even" r:id="rId19"/>
          <w:footerReference w:type="default" r:id="rId20"/>
          <w:headerReference w:type="first" r:id="rId21"/>
          <w:footerReference w:type="first" r:id="rId22"/>
          <w:pgSz w:w="11906" w:h="16838" w:code="9"/>
          <w:pgMar w:top="1701" w:right="1701" w:bottom="1701" w:left="1701" w:header="680" w:footer="680" w:gutter="0"/>
          <w:pgNumType w:fmt="upperRoman" w:start="1"/>
          <w:cols w:space="708"/>
          <w:docGrid w:linePitch="360"/>
        </w:sectPr>
      </w:pPr>
      <w:bookmarkStart w:id="9" w:name="_Toc58989575"/>
      <w:bookmarkStart w:id="10" w:name="_Toc58990031"/>
      <w:bookmarkStart w:id="11" w:name="_Toc58993202"/>
      <w:bookmarkStart w:id="12" w:name="_Toc58999184"/>
      <w:bookmarkStart w:id="13" w:name="_Toc59004747"/>
      <w:bookmarkStart w:id="14" w:name="_Toc61165948"/>
      <w:bookmarkStart w:id="15" w:name="_Toc336958"/>
    </w:p>
    <w:p w14:paraId="580CD531" w14:textId="77777777" w:rsidR="009014EE" w:rsidRPr="003A2484" w:rsidRDefault="009014EE" w:rsidP="003A2484">
      <w:pPr>
        <w:pStyle w:val="berschrift3"/>
        <w:spacing w:line="360" w:lineRule="auto"/>
        <w:ind w:left="1077" w:hanging="1077"/>
        <w:rPr>
          <w:sz w:val="28"/>
          <w:szCs w:val="28"/>
        </w:rPr>
      </w:pPr>
      <w:bookmarkStart w:id="16" w:name="_Toc287280843"/>
      <w:bookmarkStart w:id="17" w:name="_Toc33721199"/>
      <w:bookmarkStart w:id="18" w:name="_Toc143587989"/>
      <w:bookmarkEnd w:id="9"/>
      <w:bookmarkEnd w:id="10"/>
      <w:bookmarkEnd w:id="11"/>
      <w:bookmarkEnd w:id="12"/>
      <w:bookmarkEnd w:id="13"/>
      <w:bookmarkEnd w:id="14"/>
      <w:bookmarkEnd w:id="15"/>
      <w:r w:rsidRPr="003A2484">
        <w:rPr>
          <w:sz w:val="28"/>
          <w:szCs w:val="28"/>
        </w:rPr>
        <w:lastRenderedPageBreak/>
        <w:t>Vorwort</w:t>
      </w:r>
      <w:bookmarkEnd w:id="16"/>
      <w:bookmarkEnd w:id="17"/>
      <w:bookmarkEnd w:id="18"/>
      <w:r w:rsidR="00586AE8" w:rsidRPr="003A2484">
        <w:rPr>
          <w:sz w:val="28"/>
          <w:szCs w:val="28"/>
        </w:rPr>
        <w:t xml:space="preserve"> </w:t>
      </w:r>
    </w:p>
    <w:p w14:paraId="5B810886" w14:textId="66B606E8" w:rsidR="0032344F" w:rsidRDefault="009014EE" w:rsidP="0030556F">
      <w:pPr>
        <w:pStyle w:val="Textkrperaltt"/>
      </w:pPr>
      <w:r w:rsidRPr="0061266C">
        <w:t xml:space="preserve">Mit den </w:t>
      </w:r>
      <w:r w:rsidR="0033534A">
        <w:t>„</w:t>
      </w:r>
      <w:r w:rsidRPr="0061266C">
        <w:t>Richtlinien für die landschaftspflegerische Begleitplanung im Straße</w:t>
      </w:r>
      <w:r w:rsidR="003719A2">
        <w:t>nbau (RLBP)</w:t>
      </w:r>
      <w:r w:rsidR="0033534A">
        <w:t>“</w:t>
      </w:r>
      <w:r w:rsidRPr="0061266C">
        <w:t xml:space="preserve"> </w:t>
      </w:r>
      <w:r w:rsidR="00694454">
        <w:t xml:space="preserve">(BMVBS 2011) </w:t>
      </w:r>
      <w:r w:rsidRPr="0061266C">
        <w:t xml:space="preserve">werden sowohl Vorgaben als auch weiterführende Empfehlungen zur Umsetzung und Darstellung der Inhalte </w:t>
      </w:r>
      <w:r w:rsidR="00055172">
        <w:t>L</w:t>
      </w:r>
      <w:r w:rsidRPr="0061266C">
        <w:t xml:space="preserve">andschaftspflegerischer Begleitpläne </w:t>
      </w:r>
      <w:r w:rsidR="00E06EC8">
        <w:t xml:space="preserve">(LBP) </w:t>
      </w:r>
      <w:r w:rsidRPr="0061266C">
        <w:t xml:space="preserve">für Bundesfernstraßen gegeben. Die Richtlinien stellen eine Handlungsanleitung für die Umsetzung der Eingriffsregelung und der </w:t>
      </w:r>
      <w:r w:rsidRPr="00DE3EBA">
        <w:t xml:space="preserve">artenschutzrechtlichen Regelungen des </w:t>
      </w:r>
      <w:r w:rsidR="00543641" w:rsidRPr="00DE3EBA">
        <w:t>Bundesnaturschutzgesetzes (</w:t>
      </w:r>
      <w:r w:rsidRPr="00DE3EBA">
        <w:t>BNatSchG</w:t>
      </w:r>
      <w:r w:rsidR="00543641" w:rsidRPr="00DE3EBA">
        <w:t>)</w:t>
      </w:r>
      <w:r w:rsidR="00E06EC8" w:rsidRPr="00DE3EBA">
        <w:t xml:space="preserve"> dar</w:t>
      </w:r>
      <w:r w:rsidRPr="00DE3EBA">
        <w:t xml:space="preserve">. </w:t>
      </w:r>
      <w:r w:rsidR="0030556F">
        <w:t xml:space="preserve">Das im Zuge </w:t>
      </w:r>
      <w:r w:rsidR="00E63DDC">
        <w:t>eines</w:t>
      </w:r>
      <w:r w:rsidR="0030556F">
        <w:t xml:space="preserve"> Forschungs- und Entwicklungsvorhabens erarbeitete Gutachten „Eingriffsregelung und Artenschutz“ bildet die fachliche Grundlage für die RLBP. Das Gutachten dient der Ergänzung der Richtlinien und liefert fachlich-rechtliche Hintergrundinformationen wie auch Empfehlungen. Das Gutachten beinhaltet weiterführende Merkblätter zu wichtigen Arbeitsschritten und spezifischen Fragestellungen. </w:t>
      </w:r>
      <w:r w:rsidRPr="0061266C">
        <w:t xml:space="preserve">Die </w:t>
      </w:r>
      <w:r w:rsidR="00597FCA" w:rsidRPr="00597FCA">
        <w:t>RLBP 2011</w:t>
      </w:r>
      <w:r w:rsidR="005A1947">
        <w:rPr>
          <w:rStyle w:val="Funotenzeichen"/>
        </w:rPr>
        <w:footnoteReference w:id="2"/>
      </w:r>
      <w:r w:rsidRPr="0061266C">
        <w:t xml:space="preserve"> sind bewusst als Rahmenvorgaben konzipiert, um den Planern ausreichend Spielräume für landes-, projekt- und naturraumspezifische sowie eigene Vorgehensweisen zu lassen.</w:t>
      </w:r>
      <w:r w:rsidR="00B052B6">
        <w:t xml:space="preserve"> </w:t>
      </w:r>
    </w:p>
    <w:p w14:paraId="20EBC452" w14:textId="7C68CCAD" w:rsidR="00D85D02" w:rsidRDefault="00D85D02" w:rsidP="00D85D02">
      <w:pPr>
        <w:pStyle w:val="Textkrperaltt"/>
        <w:rPr>
          <w:b/>
        </w:rPr>
      </w:pPr>
      <w:r w:rsidRPr="00644B38">
        <w:rPr>
          <w:b/>
        </w:rPr>
        <w:t xml:space="preserve">Die </w:t>
      </w:r>
      <w:r>
        <w:rPr>
          <w:b/>
        </w:rPr>
        <w:t xml:space="preserve">nachfolgende </w:t>
      </w:r>
      <w:r w:rsidRPr="00644B38">
        <w:rPr>
          <w:b/>
        </w:rPr>
        <w:t>Anwendungshi</w:t>
      </w:r>
      <w:r>
        <w:rPr>
          <w:b/>
        </w:rPr>
        <w:t>lfe</w:t>
      </w:r>
      <w:r w:rsidR="002319B9">
        <w:rPr>
          <w:b/>
        </w:rPr>
        <w:t xml:space="preserve"> soll</w:t>
      </w:r>
      <w:r w:rsidRPr="00644B38">
        <w:rPr>
          <w:b/>
        </w:rPr>
        <w:t xml:space="preserve"> die RLBP nicht ersetzen</w:t>
      </w:r>
      <w:r>
        <w:rPr>
          <w:b/>
        </w:rPr>
        <w:t>,</w:t>
      </w:r>
      <w:r w:rsidRPr="00644B38">
        <w:rPr>
          <w:b/>
        </w:rPr>
        <w:t xml:space="preserve"> sondern ergänzen und soweit erforderlich konkretisieren</w:t>
      </w:r>
      <w:r w:rsidRPr="00F94019">
        <w:rPr>
          <w:b/>
        </w:rPr>
        <w:t xml:space="preserve">. Die Ausführungen </w:t>
      </w:r>
      <w:r w:rsidR="002319B9">
        <w:rPr>
          <w:b/>
        </w:rPr>
        <w:t xml:space="preserve">des Leitfadens LBP </w:t>
      </w:r>
      <w:r w:rsidRPr="00F94019">
        <w:rPr>
          <w:b/>
        </w:rPr>
        <w:t>verzichten daher auf eine Wiederholung der Inhalte der RLBP.</w:t>
      </w:r>
      <w:r w:rsidRPr="00644B38">
        <w:rPr>
          <w:b/>
        </w:rPr>
        <w:t xml:space="preserve"> </w:t>
      </w:r>
    </w:p>
    <w:p w14:paraId="124CBB0E" w14:textId="4035C4EF" w:rsidR="009014EE" w:rsidRDefault="0032344F" w:rsidP="00644B38">
      <w:pPr>
        <w:pStyle w:val="Textkrperaltt"/>
      </w:pPr>
      <w:r>
        <w:t>Mit dem Leitfaden</w:t>
      </w:r>
      <w:r w:rsidR="00396BDB">
        <w:t xml:space="preserve"> LBP</w:t>
      </w:r>
      <w:r>
        <w:t xml:space="preserve"> werden</w:t>
      </w:r>
      <w:r w:rsidR="00B052B6">
        <w:t xml:space="preserve"> </w:t>
      </w:r>
      <w:r w:rsidR="009014EE" w:rsidRPr="0061266C">
        <w:t xml:space="preserve">inhaltliche und methodische Vorgaben </w:t>
      </w:r>
      <w:r w:rsidR="00B052B6">
        <w:t xml:space="preserve">bzw. </w:t>
      </w:r>
      <w:r w:rsidR="009014EE" w:rsidRPr="0061266C">
        <w:t>Hilfestellungen</w:t>
      </w:r>
      <w:r w:rsidR="00F94019">
        <w:t xml:space="preserve"> für </w:t>
      </w:r>
      <w:r w:rsidR="009014EE" w:rsidRPr="0061266C">
        <w:t xml:space="preserve">eine einheitliche Bearbeitung und Unterlagenaufbereitung </w:t>
      </w:r>
      <w:r w:rsidR="009014EE">
        <w:t xml:space="preserve">von </w:t>
      </w:r>
      <w:r w:rsidR="00055172">
        <w:t>L</w:t>
      </w:r>
      <w:r w:rsidR="009014EE">
        <w:t xml:space="preserve">andschaftspflegerischen Begleitplänen zu </w:t>
      </w:r>
      <w:r w:rsidR="00F94019">
        <w:t xml:space="preserve">allen </w:t>
      </w:r>
      <w:r w:rsidR="009014EE">
        <w:t xml:space="preserve">Straßenbauvorhaben im Zuständigkeitsbereich </w:t>
      </w:r>
      <w:r w:rsidR="003719A2">
        <w:t>des LBM Rheinland-Pfalz</w:t>
      </w:r>
      <w:r w:rsidR="009014EE">
        <w:t xml:space="preserve"> </w:t>
      </w:r>
      <w:r>
        <w:t>erstellt</w:t>
      </w:r>
      <w:r w:rsidR="009014EE">
        <w:t xml:space="preserve">. </w:t>
      </w:r>
      <w:r w:rsidR="007B3D57">
        <w:t>Dabei werden länder- sowie LBM-spezifische Regelungen implementiert</w:t>
      </w:r>
      <w:r w:rsidR="009239FD" w:rsidRPr="00F85563">
        <w:t>, sowie die Grundsätze der HOAI, der HVA F-StB</w:t>
      </w:r>
      <w:r w:rsidR="00CF51B5" w:rsidRPr="00CF7E83">
        <w:t xml:space="preserve"> und TVB-Landschaft beachtet.</w:t>
      </w:r>
    </w:p>
    <w:p w14:paraId="2DF55402" w14:textId="77777777" w:rsidR="000E4C38" w:rsidRPr="009E4F39" w:rsidRDefault="000E4C38" w:rsidP="00644B38">
      <w:pPr>
        <w:pStyle w:val="Textkrperaltt"/>
        <w:rPr>
          <w:b/>
        </w:rPr>
      </w:pPr>
      <w:r w:rsidRPr="009E4F39">
        <w:t>Die Methodik zur Erfassung des Bestandes, zur Bewertung des Eingriffs und zur Ableitung des Kompensationsbedarfs orientiert sich zudem am „</w:t>
      </w:r>
      <w:r w:rsidRPr="009E4F39">
        <w:rPr>
          <w:b/>
        </w:rPr>
        <w:t>Praxisleitfaden zur Ermittlung des Kompensationsbedarfs in Rheinland-Pfalz</w:t>
      </w:r>
      <w:r w:rsidRPr="009E4F39">
        <w:t xml:space="preserve">“ (MKUEM 2021). </w:t>
      </w:r>
    </w:p>
    <w:p w14:paraId="37A49B0E" w14:textId="710C95BB" w:rsidR="005F0971" w:rsidRPr="00F04637" w:rsidRDefault="005F0971" w:rsidP="00644B38">
      <w:pPr>
        <w:pStyle w:val="Textkrperaltt"/>
      </w:pPr>
      <w:r>
        <w:t>D</w:t>
      </w:r>
      <w:r w:rsidR="00402961">
        <w:t xml:space="preserve">er Leitfaden LBP ist in </w:t>
      </w:r>
      <w:r w:rsidRPr="00F04637">
        <w:t>drei Teile</w:t>
      </w:r>
      <w:r w:rsidR="00402961">
        <w:t xml:space="preserve"> gegliedert:</w:t>
      </w:r>
      <w:r w:rsidRPr="00F04637">
        <w:t xml:space="preserve"> </w:t>
      </w:r>
    </w:p>
    <w:p w14:paraId="40DD491E" w14:textId="2106F6DE" w:rsidR="005F0971" w:rsidRDefault="005F0971" w:rsidP="00E6406E">
      <w:pPr>
        <w:pStyle w:val="Aufzhlung1fortlnach6pt"/>
      </w:pPr>
      <w:r w:rsidRPr="00F04637">
        <w:t xml:space="preserve">Der Teil </w:t>
      </w:r>
      <w:r w:rsidR="00141996">
        <w:t xml:space="preserve">I </w:t>
      </w:r>
      <w:r w:rsidRPr="00F04637">
        <w:t xml:space="preserve">enthält eine </w:t>
      </w:r>
      <w:r w:rsidRPr="00E6406E">
        <w:t>Anwendungshilfe</w:t>
      </w:r>
      <w:r w:rsidRPr="005F0971">
        <w:t xml:space="preserve">. </w:t>
      </w:r>
      <w:r w:rsidRPr="00C22E3F">
        <w:t>Die</w:t>
      </w:r>
      <w:r>
        <w:t>se</w:t>
      </w:r>
      <w:r w:rsidRPr="00C22E3F">
        <w:t xml:space="preserve"> </w:t>
      </w:r>
      <w:r>
        <w:t>ist</w:t>
      </w:r>
      <w:r w:rsidRPr="00C22E3F">
        <w:t xml:space="preserve"> </w:t>
      </w:r>
      <w:r w:rsidR="00C81B89">
        <w:t>so</w:t>
      </w:r>
      <w:r>
        <w:t xml:space="preserve"> </w:t>
      </w:r>
      <w:r w:rsidRPr="00C22E3F">
        <w:t xml:space="preserve">aufgebaut, dass </w:t>
      </w:r>
      <w:r w:rsidR="000D19E6">
        <w:t>alle</w:t>
      </w:r>
      <w:r w:rsidRPr="00C22E3F">
        <w:t xml:space="preserve"> Erläuterungen </w:t>
      </w:r>
      <w:r>
        <w:t xml:space="preserve">den erforderlichen </w:t>
      </w:r>
      <w:r w:rsidRPr="00C22E3F">
        <w:t>Arbeitsschritte</w:t>
      </w:r>
      <w:r>
        <w:t xml:space="preserve">n </w:t>
      </w:r>
      <w:r w:rsidR="00C81B89">
        <w:t xml:space="preserve">eines Landschaftspflegerischen Begleitplans </w:t>
      </w:r>
      <w:r w:rsidRPr="00C22E3F">
        <w:t>zu</w:t>
      </w:r>
      <w:r>
        <w:t>geordnet sind.</w:t>
      </w:r>
      <w:r w:rsidR="00C81B89">
        <w:t xml:space="preserve"> Der Aufbau der Anwendungshilfe</w:t>
      </w:r>
      <w:r w:rsidR="0044176E">
        <w:t xml:space="preserve"> insbesondere die einzelnen Kapitel entsprechen</w:t>
      </w:r>
      <w:r w:rsidR="00C81B89">
        <w:t xml:space="preserve"> </w:t>
      </w:r>
      <w:r w:rsidR="0010597D">
        <w:t xml:space="preserve">weitgehend </w:t>
      </w:r>
      <w:r w:rsidR="00C81B89">
        <w:t xml:space="preserve">der Mustergliederung </w:t>
      </w:r>
      <w:r w:rsidR="005A22ED">
        <w:t xml:space="preserve">eines </w:t>
      </w:r>
      <w:r w:rsidR="00C81B89">
        <w:t>LBP (</w:t>
      </w:r>
      <w:r w:rsidR="005A22ED">
        <w:t xml:space="preserve">s. </w:t>
      </w:r>
      <w:r w:rsidR="00C81B89">
        <w:t>AM 1</w:t>
      </w:r>
      <w:r w:rsidR="005A22ED">
        <w:t>, Teil III</w:t>
      </w:r>
      <w:r w:rsidR="00C81B89">
        <w:t>).</w:t>
      </w:r>
    </w:p>
    <w:p w14:paraId="044AE65C" w14:textId="23396689" w:rsidR="005F0971" w:rsidRPr="00F04637" w:rsidRDefault="005F0971" w:rsidP="00E6406E">
      <w:pPr>
        <w:pStyle w:val="Aufzhlung1fortlnach6pt"/>
      </w:pPr>
      <w:r w:rsidRPr="00F04637">
        <w:t xml:space="preserve">Der Teil </w:t>
      </w:r>
      <w:r w:rsidR="0044176E">
        <w:t xml:space="preserve">II des Leitfadens LBP </w:t>
      </w:r>
      <w:r w:rsidRPr="00F04637">
        <w:t xml:space="preserve">besteht aus verschiedenen </w:t>
      </w:r>
      <w:r w:rsidRPr="00E6406E">
        <w:t>Anlagen</w:t>
      </w:r>
      <w:r w:rsidRPr="005F0971">
        <w:t xml:space="preserve">. </w:t>
      </w:r>
      <w:r>
        <w:t xml:space="preserve">Hier werden Formblätter oder Hinweise für die </w:t>
      </w:r>
      <w:r w:rsidR="00792D54">
        <w:t>erforderlichen</w:t>
      </w:r>
      <w:r>
        <w:t xml:space="preserve"> Unterlagen gemäß RE 2012 </w:t>
      </w:r>
      <w:r w:rsidR="000D19E6">
        <w:t>(</w:t>
      </w:r>
      <w:r w:rsidR="000D19E6" w:rsidRPr="00875BE5">
        <w:rPr>
          <w:rFonts w:cs="Arial"/>
        </w:rPr>
        <w:t>Richtlinien zum Planungsprozess und für die einheitliche Gestaltung von Entwurfsunterlagen im Straßenbau</w:t>
      </w:r>
      <w:r w:rsidR="000D19E6">
        <w:rPr>
          <w:rFonts w:cs="Arial"/>
        </w:rPr>
        <w:t>, BMVBS 2012)</w:t>
      </w:r>
      <w:r w:rsidR="000D19E6">
        <w:t xml:space="preserve"> </w:t>
      </w:r>
      <w:r>
        <w:t>zusammengestellt</w:t>
      </w:r>
      <w:r w:rsidRPr="00F04637">
        <w:t>.</w:t>
      </w:r>
    </w:p>
    <w:p w14:paraId="4873FE76" w14:textId="0A8B620F" w:rsidR="0000332A" w:rsidRPr="00E6406E" w:rsidRDefault="005F0971" w:rsidP="00E6406E">
      <w:pPr>
        <w:pStyle w:val="Aufzhlung1fortlnach6pt"/>
      </w:pPr>
      <w:r w:rsidRPr="00F04637">
        <w:lastRenderedPageBreak/>
        <w:t xml:space="preserve">Der Teil </w:t>
      </w:r>
      <w:r w:rsidR="0044176E">
        <w:t xml:space="preserve">III </w:t>
      </w:r>
      <w:r w:rsidRPr="00F04637">
        <w:t>beinhaltet</w:t>
      </w:r>
      <w:r w:rsidR="00E80A49">
        <w:t xml:space="preserve"> </w:t>
      </w:r>
      <w:r w:rsidRPr="00E6406E">
        <w:t>Arbeitsmaterialien</w:t>
      </w:r>
      <w:r w:rsidR="00463E7D" w:rsidRPr="00E6406E">
        <w:t xml:space="preserve"> (AM)</w:t>
      </w:r>
      <w:r>
        <w:t>, die die Erstellung und Prüfung des LBP unterstützen</w:t>
      </w:r>
      <w:r w:rsidR="00F32B97">
        <w:t xml:space="preserve">, z.B. in AM 1 die </w:t>
      </w:r>
      <w:r w:rsidR="00792D54">
        <w:t>„</w:t>
      </w:r>
      <w:r w:rsidR="00F32B97">
        <w:t>Mustergliederung für den LBP mit RE-Verweisen</w:t>
      </w:r>
      <w:r w:rsidR="00792D54">
        <w:t>“</w:t>
      </w:r>
      <w:r>
        <w:t>.</w:t>
      </w:r>
      <w:r w:rsidRPr="00F04637">
        <w:t xml:space="preserve"> </w:t>
      </w:r>
      <w:r w:rsidR="007B3D57">
        <w:t>U.a.</w:t>
      </w:r>
      <w:r w:rsidR="0016705D">
        <w:t xml:space="preserve"> e</w:t>
      </w:r>
      <w:r w:rsidR="007B3D57">
        <w:t>nt</w:t>
      </w:r>
      <w:r w:rsidR="0016705D">
        <w:t xml:space="preserve">hält die AM 3 eine Mustergliederung </w:t>
      </w:r>
      <w:r w:rsidR="00181FB6">
        <w:t>für einen „K</w:t>
      </w:r>
      <w:r w:rsidR="0016705D">
        <w:t>leine</w:t>
      </w:r>
      <w:r w:rsidR="00181FB6">
        <w:t>n</w:t>
      </w:r>
      <w:r w:rsidR="0016705D">
        <w:t xml:space="preserve"> LBP</w:t>
      </w:r>
      <w:r w:rsidR="00181FB6">
        <w:t>“</w:t>
      </w:r>
      <w:r w:rsidR="0016705D">
        <w:t xml:space="preserve"> bei geringfügig</w:t>
      </w:r>
      <w:r w:rsidR="001D35AB">
        <w:t>en</w:t>
      </w:r>
      <w:r w:rsidR="0016705D">
        <w:t xml:space="preserve"> straßenbaubedingten Eingriffen.</w:t>
      </w:r>
      <w:r w:rsidR="003D4495">
        <w:t xml:space="preserve"> Zudem </w:t>
      </w:r>
      <w:r w:rsidR="0014349D" w:rsidRPr="003C7F6A">
        <w:t>wird</w:t>
      </w:r>
      <w:r w:rsidR="003D4495" w:rsidRPr="003C7F6A">
        <w:t xml:space="preserve"> in </w:t>
      </w:r>
      <w:r w:rsidR="0014349D" w:rsidRPr="003C7F6A">
        <w:t>einem</w:t>
      </w:r>
      <w:r w:rsidR="003D4495" w:rsidRPr="003C7F6A">
        <w:t xml:space="preserve"> Fallbeispiel</w:t>
      </w:r>
      <w:r w:rsidR="0000332A">
        <w:t xml:space="preserve"> verdeutlicht</w:t>
      </w:r>
      <w:r w:rsidR="0000332A" w:rsidRPr="00E6406E">
        <w:t>, wie der „Praxisleitfaden zur Ermittlung des Kompensationsbedarfs in Rheinland-Pfalz“</w:t>
      </w:r>
      <w:r w:rsidR="00D116D0" w:rsidRPr="006473D1">
        <w:rPr>
          <w:vertAlign w:val="superscript"/>
        </w:rPr>
        <w:footnoteReference w:id="3"/>
      </w:r>
      <w:r w:rsidR="0000332A" w:rsidRPr="00E6406E">
        <w:rPr>
          <w:vertAlign w:val="superscript"/>
        </w:rPr>
        <w:t xml:space="preserve"> </w:t>
      </w:r>
      <w:r w:rsidR="0000332A" w:rsidRPr="00E6406E">
        <w:t>des MKUEM angewendet werden kann</w:t>
      </w:r>
      <w:r w:rsidR="0044176E">
        <w:t xml:space="preserve"> (AM 4)</w:t>
      </w:r>
      <w:r w:rsidR="0000332A" w:rsidRPr="00E6406E">
        <w:t xml:space="preserve">. </w:t>
      </w:r>
    </w:p>
    <w:p w14:paraId="24F5C0B2" w14:textId="77777777" w:rsidR="0000332A" w:rsidRPr="00F04637" w:rsidRDefault="0000332A" w:rsidP="00644B38">
      <w:pPr>
        <w:pStyle w:val="Textkrperaltt"/>
      </w:pPr>
    </w:p>
    <w:p w14:paraId="02EE3F9D" w14:textId="2235D525" w:rsidR="009014EE" w:rsidRDefault="00F45707" w:rsidP="0048717C">
      <w:pPr>
        <w:pStyle w:val="berschrift1"/>
        <w:ind w:left="1077" w:hanging="1077"/>
      </w:pPr>
      <w:bookmarkStart w:id="19" w:name="_Toc33721200"/>
      <w:bookmarkStart w:id="20" w:name="_Toc143587990"/>
      <w:bookmarkStart w:id="21" w:name="_Toc283387977"/>
      <w:bookmarkStart w:id="22" w:name="_Toc287280844"/>
      <w:r>
        <w:lastRenderedPageBreak/>
        <w:t>Teil I</w:t>
      </w:r>
      <w:r>
        <w:tab/>
        <w:t>Anwendungshilfe</w:t>
      </w:r>
      <w:bookmarkEnd w:id="19"/>
      <w:bookmarkEnd w:id="20"/>
      <w:r>
        <w:t xml:space="preserve"> </w:t>
      </w:r>
      <w:bookmarkEnd w:id="21"/>
      <w:bookmarkEnd w:id="22"/>
    </w:p>
    <w:p w14:paraId="090B2070" w14:textId="77777777" w:rsidR="00E90A0F" w:rsidRPr="009D12B3" w:rsidRDefault="000F6294" w:rsidP="003C7F6A">
      <w:pPr>
        <w:pStyle w:val="berschrift2"/>
      </w:pPr>
      <w:bookmarkStart w:id="23" w:name="_Toc33721201"/>
      <w:bookmarkStart w:id="24" w:name="_Toc143587991"/>
      <w:r w:rsidRPr="009D12B3">
        <w:t>Einleitung</w:t>
      </w:r>
      <w:bookmarkEnd w:id="23"/>
      <w:bookmarkEnd w:id="24"/>
    </w:p>
    <w:p w14:paraId="0AE81739" w14:textId="369B6A71" w:rsidR="00A759AB" w:rsidRPr="001979C9" w:rsidRDefault="00A759AB" w:rsidP="00644B38">
      <w:pPr>
        <w:pStyle w:val="Textkrperaltt"/>
      </w:pPr>
      <w:r w:rsidRPr="001979C9">
        <w:t xml:space="preserve">Die Eingriffsregelung ist ein Instrument zur Umsetzung der Ziele und Grundsätze des Naturschutzes und der Landschaftspflege. </w:t>
      </w:r>
      <w:r w:rsidR="002331BC">
        <w:t>Sie</w:t>
      </w:r>
      <w:r w:rsidRPr="001979C9">
        <w:t xml:space="preserve"> beruht auf den Vorgaben des Bundesnaturschu</w:t>
      </w:r>
      <w:r w:rsidR="00250E94" w:rsidRPr="001979C9">
        <w:t>t</w:t>
      </w:r>
      <w:r w:rsidRPr="001979C9">
        <w:t>zgesetz</w:t>
      </w:r>
      <w:r w:rsidR="006F0157" w:rsidRPr="001979C9">
        <w:t>es</w:t>
      </w:r>
      <w:r w:rsidRPr="001979C9">
        <w:t xml:space="preserve"> (BNatSchG) und des Landesnaturschutzgesetzes </w:t>
      </w:r>
      <w:r w:rsidR="00864755" w:rsidRPr="001979C9">
        <w:t xml:space="preserve">Rheinland-Pfalz </w:t>
      </w:r>
      <w:r w:rsidRPr="001979C9">
        <w:t>(LNatSchG</w:t>
      </w:r>
      <w:r w:rsidR="000F6AD9">
        <w:t xml:space="preserve"> RLP</w:t>
      </w:r>
      <w:r w:rsidRPr="001979C9">
        <w:t>)</w:t>
      </w:r>
      <w:r w:rsidR="00D11A08">
        <w:t xml:space="preserve"> (vgl.</w:t>
      </w:r>
      <w:r w:rsidR="00045D6A">
        <w:rPr>
          <w:rStyle w:val="Hyperlink"/>
        </w:rPr>
        <w:t xml:space="preserve"> </w:t>
      </w:r>
      <w:hyperlink r:id="rId23" w:history="1">
        <w:r w:rsidR="008D1B92">
          <w:rPr>
            <w:rStyle w:val="Hyperlink"/>
          </w:rPr>
          <w:t>Eingriff und Kompensation . Ministerium für Klimaschutz, Umwelt, Energie und Mobilität des Landes Rheinland-Pfalz (rlp.de)</w:t>
        </w:r>
      </w:hyperlink>
      <w:r w:rsidR="00540D58" w:rsidRPr="0014349D">
        <w:rPr>
          <w:rStyle w:val="Funotenzeichen"/>
          <w:u w:val="single"/>
        </w:rPr>
        <w:footnoteReference w:id="4"/>
      </w:r>
      <w:r w:rsidR="00D11A08">
        <w:t>)</w:t>
      </w:r>
      <w:r w:rsidRPr="001979C9">
        <w:t xml:space="preserve">.  </w:t>
      </w:r>
    </w:p>
    <w:p w14:paraId="04CFA876" w14:textId="107CFA0B" w:rsidR="00A759AB" w:rsidRPr="001979C9" w:rsidRDefault="00A759AB" w:rsidP="001979C9">
      <w:pPr>
        <w:pStyle w:val="Textkrperaltt"/>
      </w:pPr>
      <w:r w:rsidRPr="001979C9">
        <w:t>Die genaue Eingriffsdefinition ist dabei bereits in § 14 Abs. 1 BNatSchG legal definiert:</w:t>
      </w:r>
      <w:r w:rsidR="001979C9" w:rsidRPr="001979C9">
        <w:t xml:space="preserve"> </w:t>
      </w:r>
      <w:r w:rsidRPr="001979C9">
        <w:t>„Eingriffe in Natur und Landschaft im Sinne dieses Gesetzes sind Veränderungen der Gestalt oder Nutzung von Grundflächen oder Veränderungen des mit der belebten Bodenschicht in Verbindung stehenden Grundwasserspiegels, die die Leistungs- und Funktionsfähigkeit des Naturhaushalts oder das Landschaftsbild erheblich beeinträchtigen können.“</w:t>
      </w:r>
      <w:r w:rsidR="00343CE2">
        <w:rPr>
          <w:rStyle w:val="Funotenzeichen"/>
        </w:rPr>
        <w:footnoteReference w:id="5"/>
      </w:r>
    </w:p>
    <w:p w14:paraId="2D7E7B62" w14:textId="77777777" w:rsidR="00A759AB" w:rsidRPr="001979C9" w:rsidRDefault="00A759AB" w:rsidP="00644B38">
      <w:pPr>
        <w:pStyle w:val="Textkrperaltt"/>
      </w:pPr>
      <w:r w:rsidRPr="001979C9">
        <w:t xml:space="preserve">Die </w:t>
      </w:r>
      <w:r w:rsidRPr="001979C9">
        <w:rPr>
          <w:b/>
        </w:rPr>
        <w:t>Gestalt</w:t>
      </w:r>
      <w:r w:rsidRPr="001979C9">
        <w:t xml:space="preserve"> besteht aus </w:t>
      </w:r>
      <w:r w:rsidR="00990C07" w:rsidRPr="001979C9">
        <w:t>g</w:t>
      </w:r>
      <w:r w:rsidRPr="001979C9">
        <w:t>eomorphologischen Erscheinungen (Berge, Täler, Gewässer, Dü</w:t>
      </w:r>
      <w:r w:rsidR="001979C9" w:rsidRPr="001979C9">
        <w:t>nen etc.</w:t>
      </w:r>
      <w:r w:rsidRPr="001979C9">
        <w:t>) und Pflanzenbestände</w:t>
      </w:r>
      <w:r w:rsidR="00990C07" w:rsidRPr="001979C9">
        <w:t>n</w:t>
      </w:r>
      <w:r w:rsidRPr="001979C9">
        <w:t xml:space="preserve"> (Wald, Heiden, Äcker, Grünland, Einzel</w:t>
      </w:r>
      <w:r w:rsidR="001979C9" w:rsidRPr="001979C9">
        <w:t>bäume, Hecken, Schilf, Röhricht etc.</w:t>
      </w:r>
      <w:r w:rsidRPr="001979C9">
        <w:t xml:space="preserve">). Die Elemente Form, Beschaffenheit und Bewuchs sind dabei kennzeichnend für die Gestalt. Die </w:t>
      </w:r>
      <w:r w:rsidRPr="001979C9">
        <w:rPr>
          <w:b/>
        </w:rPr>
        <w:t>Nutzung</w:t>
      </w:r>
      <w:r w:rsidRPr="001979C9">
        <w:t xml:space="preserve"> beschreibt die aktuelle Realnutzung (z.B. intensive</w:t>
      </w:r>
      <w:r w:rsidR="00990C07" w:rsidRPr="001979C9">
        <w:t xml:space="preserve"> </w:t>
      </w:r>
      <w:r w:rsidRPr="001979C9">
        <w:t>/</w:t>
      </w:r>
      <w:r w:rsidR="00990C07" w:rsidRPr="001979C9">
        <w:t xml:space="preserve"> </w:t>
      </w:r>
      <w:r w:rsidRPr="001979C9">
        <w:t>extensive Landwirtschaft, Weideflächen, Brachlagen</w:t>
      </w:r>
      <w:r w:rsidR="001979C9" w:rsidRPr="001979C9">
        <w:t>)</w:t>
      </w:r>
      <w:r w:rsidRPr="001979C9">
        <w:t xml:space="preserve">. </w:t>
      </w:r>
    </w:p>
    <w:p w14:paraId="68501A3C" w14:textId="77777777" w:rsidR="00A759AB" w:rsidRPr="001979C9" w:rsidRDefault="00A759AB" w:rsidP="00644B38">
      <w:pPr>
        <w:pStyle w:val="Textkrperaltt"/>
      </w:pPr>
      <w:r w:rsidRPr="001979C9">
        <w:t xml:space="preserve">Die </w:t>
      </w:r>
      <w:r w:rsidRPr="001979C9">
        <w:rPr>
          <w:b/>
        </w:rPr>
        <w:t>Leistungs- und Funktionsfähigkeit</w:t>
      </w:r>
      <w:r w:rsidRPr="001979C9">
        <w:t xml:space="preserve"> des Naturhaushalts (eines Ökosystems) wird bestimmt durch die Strukturen und das Zusammenspiel von Standortfaktoren (z.B. Flora, Fauna, Boden, Wasserhaushalt). Hinzu kommen die für den Standort prägenden Funktionen (z.B. Stoff- und Energieflüsse, biotische und abiotische Wechselbeziehungen).</w:t>
      </w:r>
    </w:p>
    <w:p w14:paraId="640B50DD" w14:textId="77777777" w:rsidR="00A759AB" w:rsidRPr="001979C9" w:rsidRDefault="00A759AB" w:rsidP="00644B38">
      <w:pPr>
        <w:pStyle w:val="Textkrperaltt"/>
      </w:pPr>
      <w:r w:rsidRPr="001979C9">
        <w:t xml:space="preserve">Zum </w:t>
      </w:r>
      <w:r w:rsidRPr="001979C9">
        <w:rPr>
          <w:b/>
        </w:rPr>
        <w:t>Naturhaushalt</w:t>
      </w:r>
      <w:r w:rsidRPr="001979C9">
        <w:t xml:space="preserve"> gehören die Bestandteile Boden, Wasser, Klima</w:t>
      </w:r>
      <w:r w:rsidR="002D723A">
        <w:t>/</w:t>
      </w:r>
      <w:r w:rsidR="002D723A" w:rsidRPr="001979C9">
        <w:t>Luft</w:t>
      </w:r>
      <w:r w:rsidRPr="001979C9">
        <w:t xml:space="preserve">, Tiere und Pflanzen, sowie das gesamte Wirkungsgefüge zwischen ihnen. Unter </w:t>
      </w:r>
      <w:r w:rsidRPr="001979C9">
        <w:rPr>
          <w:b/>
        </w:rPr>
        <w:t>Landschaftsbild</w:t>
      </w:r>
      <w:r w:rsidRPr="001979C9">
        <w:t xml:space="preserve"> ist die äußere, sinnlich wahrnehmbare Erscheinung</w:t>
      </w:r>
      <w:r w:rsidR="006966F8">
        <w:t xml:space="preserve"> sowie das Erleben</w:t>
      </w:r>
      <w:r w:rsidRPr="001979C9">
        <w:t xml:space="preserve"> von Natur und Landschaft </w:t>
      </w:r>
      <w:r w:rsidR="00F9261F">
        <w:t xml:space="preserve">(landschaftsgebundene Erholung) </w:t>
      </w:r>
      <w:r w:rsidRPr="001979C9">
        <w:t>zu verstehen.</w:t>
      </w:r>
    </w:p>
    <w:p w14:paraId="212A275F" w14:textId="7230CF54" w:rsidR="00A759AB" w:rsidRPr="001979C9" w:rsidRDefault="00A759AB" w:rsidP="00644B38">
      <w:pPr>
        <w:pStyle w:val="Textkrperaltt"/>
      </w:pPr>
      <w:r w:rsidRPr="001979C9">
        <w:t xml:space="preserve">Unter </w:t>
      </w:r>
      <w:r w:rsidRPr="001979C9">
        <w:rPr>
          <w:b/>
        </w:rPr>
        <w:t>Beeinträchtigungen</w:t>
      </w:r>
      <w:r w:rsidR="00865E63" w:rsidRPr="001979C9">
        <w:t xml:space="preserve"> versteht man negative Verände</w:t>
      </w:r>
      <w:r w:rsidRPr="001979C9">
        <w:t>rungen in der Leistungs- und Funktionsfähigkeit des Naturhaushalts sowie negative Veränderungen des Landschaftsbildes.</w:t>
      </w:r>
      <w:r w:rsidR="00A4467D">
        <w:t xml:space="preserve"> </w:t>
      </w:r>
    </w:p>
    <w:p w14:paraId="38670A68" w14:textId="2D804638" w:rsidR="00865E63" w:rsidRPr="001979C9" w:rsidRDefault="00A759AB" w:rsidP="00644B38">
      <w:pPr>
        <w:pStyle w:val="Textkrperaltt"/>
      </w:pPr>
      <w:r w:rsidRPr="001979C9">
        <w:t xml:space="preserve">Als </w:t>
      </w:r>
      <w:r w:rsidRPr="001979C9">
        <w:rPr>
          <w:b/>
        </w:rPr>
        <w:t>erheblich</w:t>
      </w:r>
      <w:r w:rsidRPr="001979C9">
        <w:t xml:space="preserve"> wird eine Beeinträchtigung </w:t>
      </w:r>
      <w:r w:rsidR="002D723A">
        <w:t xml:space="preserve">grundsätzlich </w:t>
      </w:r>
      <w:r w:rsidRPr="001979C9">
        <w:t xml:space="preserve">bezeichnet, wenn die Funktionsfähigkeit des Naturhaushaltes so weit herabgesetzt wird, dass dies ohne Weiteres und </w:t>
      </w:r>
      <w:r w:rsidRPr="001979C9">
        <w:lastRenderedPageBreak/>
        <w:t>ohne komplizierte Untersuchungen feststellbar ist – oder wenn die Veränderung der äußeren Erscheinung von Natur und Landschaft (Landschaftsbild) auch von einem für die Schönheit der natürlich gewachsenen Landschaft aufgeschlossenen Durchschnittsbetrachter wahrgenommen werden kann. Auf die Dauer der Beeinträchtigung kommt es im Grundsatz nicht an.</w:t>
      </w:r>
      <w:r w:rsidR="00865E63" w:rsidRPr="001979C9">
        <w:t xml:space="preserve"> </w:t>
      </w:r>
    </w:p>
    <w:p w14:paraId="640708C7" w14:textId="5913FC9F" w:rsidR="00A759AB" w:rsidRPr="001979C9" w:rsidRDefault="00A759AB" w:rsidP="00644B38">
      <w:pPr>
        <w:pStyle w:val="Textkrperaltt"/>
      </w:pPr>
      <w:r w:rsidRPr="001979C9">
        <w:t xml:space="preserve">Zu beachten ist weiterhin, dass nicht nur die </w:t>
      </w:r>
      <w:r w:rsidRPr="005D22E2">
        <w:rPr>
          <w:b/>
        </w:rPr>
        <w:t>Auswirkungen</w:t>
      </w:r>
      <w:r w:rsidRPr="001979C9">
        <w:t xml:space="preserve"> der geplanten Maßnahmen auf den </w:t>
      </w:r>
      <w:r w:rsidRPr="005D22E2">
        <w:rPr>
          <w:b/>
        </w:rPr>
        <w:t>Ort des Vorhabens</w:t>
      </w:r>
      <w:r w:rsidRPr="001979C9">
        <w:t xml:space="preserve"> zu beschränken sind, sondern auch auf die durch den Eingriff verur</w:t>
      </w:r>
      <w:r w:rsidR="00250E94" w:rsidRPr="001979C9">
        <w:t xml:space="preserve">sachten </w:t>
      </w:r>
      <w:r w:rsidR="00250E94" w:rsidRPr="001979C9">
        <w:rPr>
          <w:b/>
        </w:rPr>
        <w:t>mit</w:t>
      </w:r>
      <w:r w:rsidRPr="001979C9">
        <w:rPr>
          <w:b/>
        </w:rPr>
        <w:t>telbaren und langfristigen Folgewirkungen</w:t>
      </w:r>
      <w:r w:rsidRPr="001979C9">
        <w:t xml:space="preserve"> </w:t>
      </w:r>
      <w:r w:rsidRPr="005D22E2">
        <w:rPr>
          <w:b/>
        </w:rPr>
        <w:t>in der Umgebung</w:t>
      </w:r>
      <w:r w:rsidR="00B24C15">
        <w:t xml:space="preserve"> (</w:t>
      </w:r>
      <w:r w:rsidR="00B24C15" w:rsidRPr="001979C9">
        <w:t>z.B. Wegfall von Nahrungs</w:t>
      </w:r>
      <w:r w:rsidR="00B24C15">
        <w:t>quellen für gefährdete</w:t>
      </w:r>
      <w:r w:rsidR="00B24C15" w:rsidRPr="001979C9">
        <w:t xml:space="preserve"> Tierpopulationen</w:t>
      </w:r>
      <w:r w:rsidR="00B24C15">
        <w:t>)</w:t>
      </w:r>
      <w:r w:rsidRPr="001979C9">
        <w:t>.</w:t>
      </w:r>
    </w:p>
    <w:p w14:paraId="7CE8A1B1" w14:textId="77777777" w:rsidR="001C6A8D" w:rsidRPr="001979C9" w:rsidRDefault="001C6A8D" w:rsidP="001C6A8D">
      <w:pPr>
        <w:pStyle w:val="Textkrperaltt"/>
      </w:pPr>
      <w:r w:rsidRPr="001979C9">
        <w:t xml:space="preserve">Liegt ein </w:t>
      </w:r>
      <w:r w:rsidRPr="001979C9">
        <w:rPr>
          <w:b/>
        </w:rPr>
        <w:t>Eingriff</w:t>
      </w:r>
      <w:r w:rsidRPr="001979C9">
        <w:t xml:space="preserve"> vor, so ist der Verursacher dazu verpflichtet vermeidbare Beeinträchtigungen von Natur und Landschaft zu unterlassen. Ist </w:t>
      </w:r>
      <w:r w:rsidRPr="001979C9">
        <w:rPr>
          <w:b/>
        </w:rPr>
        <w:t>Vermeidung</w:t>
      </w:r>
      <w:r w:rsidRPr="001979C9">
        <w:t xml:space="preserve"> nicht möglich, sind Eingriffe auszugleichen oder zu ersetzen. Laut Gesetz stehen </w:t>
      </w:r>
      <w:r w:rsidRPr="001979C9">
        <w:rPr>
          <w:b/>
        </w:rPr>
        <w:t>Ausgleich</w:t>
      </w:r>
      <w:r w:rsidRPr="001979C9">
        <w:t xml:space="preserve"> und </w:t>
      </w:r>
      <w:r w:rsidRPr="001979C9">
        <w:rPr>
          <w:b/>
        </w:rPr>
        <w:t>Ersatz</w:t>
      </w:r>
      <w:r w:rsidRPr="001979C9">
        <w:t xml:space="preserve"> dabei auf gleicher Stufe (vgl. § 15 BNatSchG); Gerichte sehen jedoch regelmäßig eine Rangfolge von zunächst Ausgleich und dann erst Ersatz.  </w:t>
      </w:r>
    </w:p>
    <w:p w14:paraId="038FF69F" w14:textId="77777777" w:rsidR="001C6A8D" w:rsidRDefault="001C6A8D" w:rsidP="001C6A8D">
      <w:pPr>
        <w:pStyle w:val="Textkrperaltt"/>
      </w:pPr>
      <w:r w:rsidRPr="001979C9">
        <w:t>Ausgleichs- und Ersatzmaßnahmen sind dabei in dem jeweils erforderlichen Zeitraum zu unterhalten und rechtlich zu sichern. Der Unterhaltungszeitraum ist durch die zuständige Behörde im Zulassungsbescheid festzusetzen. Verantwortlich für Ausführung, Unterhaltung und Sicherung der Ausgleichs- und Ersatzmaßnahmen ist der Verursacher oder dessen Rechtsnachfolger (vgl. § 15 Abs. 4 BNatSchG).</w:t>
      </w:r>
    </w:p>
    <w:p w14:paraId="44F4D3DB" w14:textId="77777777" w:rsidR="00F9129F" w:rsidRPr="009E4F39" w:rsidRDefault="00F9261F" w:rsidP="001C6A8D">
      <w:pPr>
        <w:pStyle w:val="Textkrperaltt"/>
      </w:pPr>
      <w:r w:rsidRPr="009E4F39">
        <w:t xml:space="preserve">Der „Praxisleitfaden zur Ermittlung des Kompensationsbedarfs in Rheinland-Pfalz“ (MKUEM 2021), an dem sich die Methodik zur Bewertung des Eingriffs und zur Ableitung des Kompensationsbedarfs orientiert, unterscheidet weiterhin </w:t>
      </w:r>
      <w:r w:rsidR="00F9129F" w:rsidRPr="009E4F39">
        <w:t xml:space="preserve">– </w:t>
      </w:r>
      <w:r w:rsidRPr="009E4F39">
        <w:t>in Anlehnung an die Bundeskompensationsverordnung (BKompV)</w:t>
      </w:r>
      <w:r w:rsidR="00F9129F" w:rsidRPr="009E4F39">
        <w:t xml:space="preserve"> – </w:t>
      </w:r>
      <w:r w:rsidRPr="009E4F39">
        <w:t xml:space="preserve">zwischen </w:t>
      </w:r>
      <w:r w:rsidRPr="009E4F39">
        <w:rPr>
          <w:b/>
        </w:rPr>
        <w:t>erheblichen Beeinträchtigungen</w:t>
      </w:r>
      <w:r w:rsidR="00F9129F" w:rsidRPr="009E4F39">
        <w:t xml:space="preserve"> </w:t>
      </w:r>
      <w:r w:rsidR="00F9129F" w:rsidRPr="009E4F39">
        <w:rPr>
          <w:b/>
        </w:rPr>
        <w:t>(eB)</w:t>
      </w:r>
      <w:r w:rsidRPr="009E4F39">
        <w:t xml:space="preserve"> und </w:t>
      </w:r>
      <w:r w:rsidRPr="009E4F39">
        <w:rPr>
          <w:b/>
        </w:rPr>
        <w:t>erheblichen Beeinträchtigungen besonderer Schwere</w:t>
      </w:r>
      <w:r w:rsidR="00F9129F" w:rsidRPr="009E4F39">
        <w:rPr>
          <w:b/>
        </w:rPr>
        <w:t xml:space="preserve"> (eBS)</w:t>
      </w:r>
      <w:r w:rsidRPr="009E4F39">
        <w:t xml:space="preserve">. </w:t>
      </w:r>
    </w:p>
    <w:p w14:paraId="7F7044D5" w14:textId="36F6A201" w:rsidR="000E4C38" w:rsidRPr="009E4F39" w:rsidRDefault="00F9129F" w:rsidP="001C6A8D">
      <w:pPr>
        <w:pStyle w:val="Textkrperaltt"/>
      </w:pPr>
      <w:r w:rsidRPr="009E4F39">
        <w:t xml:space="preserve">Erhebliche Beeinträchtigungen besonderer Schwere treten entweder bei Eingriffen in besonders wertvolle Bereiche für die Schutzgüter </w:t>
      </w:r>
      <w:r w:rsidR="0010597D" w:rsidRPr="009E4F39">
        <w:t xml:space="preserve">Biotope, Tiere, Pflanzen, Boden, Wasser, Klima / Luft </w:t>
      </w:r>
      <w:r w:rsidRPr="009E4F39">
        <w:t>und Landschaftsbild oder bei besonders intensiven Beeinträchtigungen</w:t>
      </w:r>
      <w:r w:rsidR="000E4C38" w:rsidRPr="009E4F39">
        <w:t xml:space="preserve"> auf</w:t>
      </w:r>
      <w:r w:rsidRPr="009E4F39">
        <w:t xml:space="preserve">. Zur Bestimmung, ob eine erhebliche </w:t>
      </w:r>
      <w:r w:rsidR="000E4C38" w:rsidRPr="009E4F39">
        <w:t>Beeinträchtigung</w:t>
      </w:r>
      <w:r w:rsidRPr="009E4F39">
        <w:t xml:space="preserve"> oder eine erhebliche Beeinträchtigung besonderer Schwere vorliegt, wird eine Bewertungsmatrix herangezogen (vgl. Kap. </w:t>
      </w:r>
      <w:r w:rsidR="0010597D" w:rsidRPr="009E4F39">
        <w:fldChar w:fldCharType="begin"/>
      </w:r>
      <w:r w:rsidR="0010597D" w:rsidRPr="009E4F39">
        <w:instrText xml:space="preserve"> REF _Ref88636359 \r \h </w:instrText>
      </w:r>
      <w:r w:rsidR="0010597D" w:rsidRPr="009E4F39">
        <w:fldChar w:fldCharType="separate"/>
      </w:r>
      <w:r w:rsidR="00E24AB8">
        <w:t>5.1</w:t>
      </w:r>
      <w:r w:rsidR="0010597D" w:rsidRPr="009E4F39">
        <w:fldChar w:fldCharType="end"/>
      </w:r>
      <w:r w:rsidRPr="009E4F39">
        <w:t>), in der die Bedeutung der Schutzgutfunktion mit der Intensität der Projektwirkungen in Beziehung gesetzt w</w:t>
      </w:r>
      <w:r w:rsidR="00540D58">
        <w:t>ird</w:t>
      </w:r>
      <w:r w:rsidRPr="009E4F39">
        <w:t>.</w:t>
      </w:r>
      <w:r w:rsidR="00F9261F" w:rsidRPr="009E4F39">
        <w:t xml:space="preserve"> </w:t>
      </w:r>
      <w:r w:rsidR="000E4C38" w:rsidRPr="009E4F39">
        <w:t xml:space="preserve">Liegt bei einer Schutzgutfunktion ein eBS-Fall vor, werden besondere Anforderungen an Ausgleich und Ersatz gestellt. Art und Umfang der Kompensation sind in diesen Fällen funktionsspezifisch abzuleiten. </w:t>
      </w:r>
    </w:p>
    <w:p w14:paraId="110D9C23" w14:textId="77777777" w:rsidR="001C6A8D" w:rsidRPr="001979C9" w:rsidRDefault="00B74A1E" w:rsidP="001C6A8D">
      <w:pPr>
        <w:pStyle w:val="Textkrperaltt"/>
      </w:pPr>
      <w:r w:rsidRPr="001979C9">
        <w:t>„</w:t>
      </w:r>
      <w:r w:rsidR="001C6A8D" w:rsidRPr="001979C9">
        <w:t xml:space="preserve">Ein Eingriff darf nicht zugelassen oder durchgeführt werden, wenn die Beeinträchtigungen nicht zu vermeiden oder nicht in angemessener Frist auszugleichen oder zu ersetzen sind und die Belange des Naturschutzes und der Landschaftspflege bei der </w:t>
      </w:r>
      <w:r w:rsidR="001C6A8D" w:rsidRPr="001979C9">
        <w:rPr>
          <w:b/>
        </w:rPr>
        <w:t>Abwägung</w:t>
      </w:r>
      <w:r w:rsidR="001C6A8D" w:rsidRPr="001979C9">
        <w:t xml:space="preserve"> aller Anforderungen an Natur und Landschaft anderen Belangen im Range vorgehen</w:t>
      </w:r>
      <w:r w:rsidR="002351D8" w:rsidRPr="001979C9">
        <w:t>“</w:t>
      </w:r>
      <w:r w:rsidR="006F0EE0" w:rsidRPr="001979C9">
        <w:t xml:space="preserve"> (vgl. § 15 Abs. 5 BNatSchG)</w:t>
      </w:r>
      <w:r w:rsidR="001C6A8D" w:rsidRPr="001979C9">
        <w:t>.</w:t>
      </w:r>
      <w:r w:rsidR="0038034D" w:rsidRPr="001979C9">
        <w:t xml:space="preserve"> Die Abwägung erfolgt im Rahmen der</w:t>
      </w:r>
      <w:r w:rsidR="008A1763" w:rsidRPr="001979C9">
        <w:t xml:space="preserve"> Baurechtserlangung</w:t>
      </w:r>
      <w:r w:rsidR="0038034D" w:rsidRPr="001979C9">
        <w:t>.</w:t>
      </w:r>
    </w:p>
    <w:p w14:paraId="522BAED3" w14:textId="77777777" w:rsidR="001C6A8D" w:rsidRPr="001979C9" w:rsidRDefault="002351D8" w:rsidP="001C6A8D">
      <w:pPr>
        <w:pStyle w:val="Textkrperaltt"/>
      </w:pPr>
      <w:r w:rsidRPr="001979C9">
        <w:lastRenderedPageBreak/>
        <w:t>„</w:t>
      </w:r>
      <w:r w:rsidR="001C6A8D" w:rsidRPr="001979C9">
        <w:t xml:space="preserve">Wird ein Eingriff </w:t>
      </w:r>
      <w:r w:rsidRPr="001979C9">
        <w:t xml:space="preserve">nach Absatz 5 </w:t>
      </w:r>
      <w:r w:rsidR="001C6A8D" w:rsidRPr="001979C9">
        <w:t xml:space="preserve">zugelassen oder durchgeführt, obwohl die Beeinträchtigungen nicht zu vermeiden oder nicht in angemessener Frist auszugleichen oder zu ersetzen sind, hat der Verursacher </w:t>
      </w:r>
      <w:r w:rsidR="001C6A8D" w:rsidRPr="001979C9">
        <w:rPr>
          <w:b/>
        </w:rPr>
        <w:t>Ersatz in Geld</w:t>
      </w:r>
      <w:r w:rsidR="001C6A8D" w:rsidRPr="001979C9">
        <w:t xml:space="preserve"> zu leisten</w:t>
      </w:r>
      <w:r w:rsidRPr="001979C9">
        <w:t>“</w:t>
      </w:r>
      <w:r w:rsidR="001C6A8D" w:rsidRPr="001979C9">
        <w:t xml:space="preserve"> (vgl. § 15 Abs. 6 BNatSchG</w:t>
      </w:r>
      <w:r w:rsidRPr="001979C9">
        <w:t xml:space="preserve"> sowie § 7 Abs. 5</w:t>
      </w:r>
      <w:r w:rsidR="000F6AD9">
        <w:t xml:space="preserve"> </w:t>
      </w:r>
      <w:r w:rsidR="000F6AD9" w:rsidRPr="001979C9">
        <w:t xml:space="preserve">LNatSchG </w:t>
      </w:r>
      <w:r w:rsidR="00814B05">
        <w:t>R</w:t>
      </w:r>
      <w:r w:rsidR="000F6AD9">
        <w:t>P</w:t>
      </w:r>
      <w:r w:rsidR="004C53EE">
        <w:t xml:space="preserve"> sowie LKompVO RP</w:t>
      </w:r>
      <w:r w:rsidR="001C6A8D" w:rsidRPr="001979C9">
        <w:t>).</w:t>
      </w:r>
    </w:p>
    <w:p w14:paraId="70DEB2C2" w14:textId="77777777" w:rsidR="000F6294" w:rsidRPr="007F167C" w:rsidRDefault="000F6294" w:rsidP="00BC6D32">
      <w:pPr>
        <w:pStyle w:val="berschrift3"/>
        <w:numPr>
          <w:ilvl w:val="1"/>
          <w:numId w:val="34"/>
        </w:numPr>
        <w:tabs>
          <w:tab w:val="num" w:pos="6181"/>
        </w:tabs>
        <w:ind w:left="1077" w:hanging="1077"/>
      </w:pPr>
      <w:bookmarkStart w:id="25" w:name="_Toc31706299"/>
      <w:bookmarkStart w:id="26" w:name="_Toc31706437"/>
      <w:bookmarkStart w:id="27" w:name="_Toc31706677"/>
      <w:bookmarkStart w:id="28" w:name="_Toc31706815"/>
      <w:bookmarkStart w:id="29" w:name="_Toc31706940"/>
      <w:bookmarkStart w:id="30" w:name="_Toc31711355"/>
      <w:bookmarkStart w:id="31" w:name="_Toc31723975"/>
      <w:bookmarkStart w:id="32" w:name="_Toc31724305"/>
      <w:bookmarkStart w:id="33" w:name="_Toc31725691"/>
      <w:bookmarkStart w:id="34" w:name="_Toc33721203"/>
      <w:bookmarkStart w:id="35" w:name="_Toc143587992"/>
      <w:bookmarkEnd w:id="25"/>
      <w:bookmarkEnd w:id="26"/>
      <w:bookmarkEnd w:id="27"/>
      <w:bookmarkEnd w:id="28"/>
      <w:bookmarkEnd w:id="29"/>
      <w:bookmarkEnd w:id="30"/>
      <w:bookmarkEnd w:id="31"/>
      <w:bookmarkEnd w:id="32"/>
      <w:bookmarkEnd w:id="33"/>
      <w:r w:rsidRPr="007F167C">
        <w:t>Aufgabenstellung</w:t>
      </w:r>
      <w:r w:rsidR="000677F4" w:rsidRPr="007F167C">
        <w:t xml:space="preserve"> und Beschreibung des Vorhabens</w:t>
      </w:r>
      <w:bookmarkEnd w:id="34"/>
      <w:bookmarkEnd w:id="35"/>
    </w:p>
    <w:p w14:paraId="2A7CC213" w14:textId="173C01A7" w:rsidR="001979C9" w:rsidRDefault="00B668E8" w:rsidP="00644B38">
      <w:pPr>
        <w:pStyle w:val="Textkrperaltt"/>
      </w:pPr>
      <w:r w:rsidRPr="00C24735">
        <w:t xml:space="preserve">Das Kapitel </w:t>
      </w:r>
      <w:r w:rsidR="00651165">
        <w:t xml:space="preserve">1.1 der Mustergliederung LBP </w:t>
      </w:r>
      <w:r w:rsidR="007D457F">
        <w:t>„Aufgabenstellung</w:t>
      </w:r>
      <w:r w:rsidR="000677F4">
        <w:t xml:space="preserve"> und Beschreibung des Vorhabens</w:t>
      </w:r>
      <w:r w:rsidR="007D457F">
        <w:t xml:space="preserve">“ </w:t>
      </w:r>
      <w:r w:rsidR="00E06EC8">
        <w:t xml:space="preserve">(s. AM 1) </w:t>
      </w:r>
      <w:r w:rsidRPr="00C24735">
        <w:t>enthält eine kurze Beschreibung und Begründung des Vorhabens, wobei z.B. auf die</w:t>
      </w:r>
      <w:r w:rsidR="00651165">
        <w:t xml:space="preserve"> Lage,</w:t>
      </w:r>
      <w:r w:rsidRPr="00C24735">
        <w:t xml:space="preserve"> Straßenkategorie, Länge</w:t>
      </w:r>
      <w:r w:rsidR="00436748">
        <w:t xml:space="preserve"> </w:t>
      </w:r>
      <w:r w:rsidRPr="00C24735">
        <w:t>und Verlauf</w:t>
      </w:r>
      <w:r w:rsidR="00AD6D4F">
        <w:t xml:space="preserve"> </w:t>
      </w:r>
      <w:r w:rsidRPr="00C24735">
        <w:t xml:space="preserve">einzugehen ist. </w:t>
      </w:r>
      <w:r w:rsidR="001979C9">
        <w:t xml:space="preserve">Zudem ist die </w:t>
      </w:r>
      <w:r w:rsidR="001979C9" w:rsidRPr="00714136">
        <w:rPr>
          <w:rFonts w:cs="Arial"/>
          <w:color w:val="000000"/>
          <w:szCs w:val="22"/>
        </w:rPr>
        <w:t>Erhöhung des Verkehrsaufkommens durch das Vorhaben / prognostizierte Verkehrsbelastung (DTV) anzugeben.</w:t>
      </w:r>
      <w:r w:rsidR="00A12BEB">
        <w:rPr>
          <w:rStyle w:val="Funotenzeichen"/>
          <w:rFonts w:cs="Arial"/>
          <w:color w:val="000000"/>
          <w:szCs w:val="22"/>
        </w:rPr>
        <w:footnoteReference w:id="6"/>
      </w:r>
    </w:p>
    <w:p w14:paraId="0F2E27A6" w14:textId="5CB39434" w:rsidR="00656A15" w:rsidRDefault="00B668E8" w:rsidP="00644B38">
      <w:pPr>
        <w:pStyle w:val="Textkrperaltt"/>
      </w:pPr>
      <w:r w:rsidRPr="00C24735">
        <w:t xml:space="preserve">Weiterhin kann eine kurze Darstellung von Besonderheiten sowie ein kurzer Abriss der Planungshistorie gegeben werden. </w:t>
      </w:r>
    </w:p>
    <w:p w14:paraId="78B3CF7C" w14:textId="77777777" w:rsidR="00235A0A" w:rsidRDefault="00235A0A" w:rsidP="00BC6D32">
      <w:pPr>
        <w:pStyle w:val="berschrift3"/>
        <w:numPr>
          <w:ilvl w:val="1"/>
          <w:numId w:val="34"/>
        </w:numPr>
        <w:tabs>
          <w:tab w:val="num" w:pos="6181"/>
        </w:tabs>
        <w:ind w:left="1077" w:hanging="1077"/>
      </w:pPr>
      <w:bookmarkStart w:id="36" w:name="_Ref48728961"/>
      <w:bookmarkStart w:id="37" w:name="_Toc143587993"/>
      <w:r>
        <w:t>Grundlagen und methodischer Rahmen</w:t>
      </w:r>
      <w:bookmarkEnd w:id="36"/>
      <w:bookmarkEnd w:id="37"/>
    </w:p>
    <w:p w14:paraId="252BD37E" w14:textId="77777777" w:rsidR="00DD148D" w:rsidRPr="009E4F39" w:rsidRDefault="001979C9" w:rsidP="00644B38">
      <w:pPr>
        <w:pStyle w:val="Textkrperaltt"/>
      </w:pPr>
      <w:r w:rsidRPr="009E4F39">
        <w:t xml:space="preserve">In Kap. 1.2 der Mustergliederung LBP „Grundlagen und methodischer Rahmen“ (s. AM 1) </w:t>
      </w:r>
      <w:r w:rsidR="00B668E8" w:rsidRPr="009E4F39">
        <w:t>werden die Darstellungen zum Projekt um einen Verweis auf den allgemeinen methodischen Rahmen sowie um eine Übersicht über die Inhalte des LBP</w:t>
      </w:r>
      <w:r w:rsidRPr="009E4F39">
        <w:t xml:space="preserve"> ergänzt</w:t>
      </w:r>
      <w:r w:rsidR="00B668E8" w:rsidRPr="009E4F39">
        <w:t>.</w:t>
      </w:r>
      <w:r w:rsidR="00AD6D4F" w:rsidRPr="009E4F39">
        <w:t xml:space="preserve"> </w:t>
      </w:r>
    </w:p>
    <w:p w14:paraId="1D5D3D9A" w14:textId="77777777" w:rsidR="009A22F8" w:rsidRPr="009E4F39" w:rsidRDefault="009A22F8" w:rsidP="00644B38">
      <w:pPr>
        <w:pStyle w:val="Textkrperaltt"/>
      </w:pPr>
      <w:r w:rsidRPr="009E4F39">
        <w:t>Der Landschaftspflegerische Begleitplan berücksichtigt gemäß TVB-Landschaft 2021 die Ergebnisse der Vorplanung (ggf. mit einer Umweltverträglichkeitsstudie) bzw. eines Verwaltungsverfahrens (z.B. Raumordnungsverfahren, Linie</w:t>
      </w:r>
      <w:r w:rsidR="00682001" w:rsidRPr="009E4F39">
        <w:t>n</w:t>
      </w:r>
      <w:r w:rsidRPr="009E4F39">
        <w:t>bestimmung).</w:t>
      </w:r>
    </w:p>
    <w:p w14:paraId="1D10F299" w14:textId="2443327E" w:rsidR="00B668E8" w:rsidRDefault="00AD6D4F" w:rsidP="00644B38">
      <w:pPr>
        <w:pStyle w:val="Textkrperaltt"/>
      </w:pPr>
      <w:r w:rsidRPr="009E4F39">
        <w:t xml:space="preserve">Auch ist auf weitere Unterlagen </w:t>
      </w:r>
      <w:r w:rsidR="001979C9" w:rsidRPr="009E4F39">
        <w:t xml:space="preserve">hinzuweisen, </w:t>
      </w:r>
      <w:r w:rsidRPr="009E4F39">
        <w:t xml:space="preserve">insbesondere </w:t>
      </w:r>
      <w:r w:rsidR="000009E3" w:rsidRPr="009E4F39">
        <w:t xml:space="preserve">den Fachbeitrag </w:t>
      </w:r>
      <w:r w:rsidRPr="009E4F39">
        <w:t>Artenschutz nach §§ 44 und 45 BNatSchG</w:t>
      </w:r>
      <w:r w:rsidR="00E77F71" w:rsidRPr="009E4F39">
        <w:rPr>
          <w:rStyle w:val="Funotenzeichen"/>
        </w:rPr>
        <w:footnoteReference w:id="7"/>
      </w:r>
      <w:r w:rsidRPr="009E4F39">
        <w:t xml:space="preserve">, </w:t>
      </w:r>
      <w:r w:rsidR="00F245FF" w:rsidRPr="009E4F39">
        <w:t xml:space="preserve">die </w:t>
      </w:r>
      <w:r w:rsidRPr="009E4F39">
        <w:t xml:space="preserve">FFH-Verträglichkeitsprüfung </w:t>
      </w:r>
      <w:r w:rsidR="00F245FF" w:rsidRPr="009E4F39">
        <w:t>bzw. FFH-</w:t>
      </w:r>
      <w:r w:rsidR="000009E3" w:rsidRPr="009E4F39">
        <w:t xml:space="preserve">Vorprüfung </w:t>
      </w:r>
      <w:r w:rsidRPr="009E4F39">
        <w:t>gemäß § 34 BNatSchG</w:t>
      </w:r>
      <w:r w:rsidR="009A22F8" w:rsidRPr="009E4F39">
        <w:t xml:space="preserve">, </w:t>
      </w:r>
      <w:r w:rsidR="000A2F02">
        <w:t xml:space="preserve">den </w:t>
      </w:r>
      <w:r w:rsidR="000A2F02" w:rsidRPr="00632A1B">
        <w:t>Fachbeitrag Klimaschutz</w:t>
      </w:r>
      <w:r w:rsidR="000A2F02">
        <w:rPr>
          <w:rStyle w:val="Funotenzeichen"/>
        </w:rPr>
        <w:footnoteReference w:id="8"/>
      </w:r>
      <w:r w:rsidR="000A2F02">
        <w:t xml:space="preserve">, </w:t>
      </w:r>
      <w:r w:rsidR="009A22F8" w:rsidRPr="009E4F39">
        <w:t>auf faunistische Erhebungen</w:t>
      </w:r>
      <w:r w:rsidR="00DD148D" w:rsidRPr="009E4F39">
        <w:t xml:space="preserve"> </w:t>
      </w:r>
      <w:r w:rsidR="00D1124E" w:rsidRPr="009E4F39">
        <w:t xml:space="preserve">und / </w:t>
      </w:r>
      <w:r w:rsidRPr="009E4F39">
        <w:t xml:space="preserve">oder </w:t>
      </w:r>
      <w:r w:rsidR="00F245FF" w:rsidRPr="009E4F39">
        <w:t xml:space="preserve">den </w:t>
      </w:r>
      <w:r w:rsidRPr="009E4F39">
        <w:t>Fachbeitrag WRRL</w:t>
      </w:r>
      <w:r w:rsidR="008D3F97" w:rsidRPr="009E4F39">
        <w:rPr>
          <w:rStyle w:val="Funotenzeichen"/>
        </w:rPr>
        <w:footnoteReference w:id="9"/>
      </w:r>
      <w:r w:rsidRPr="009E4F39">
        <w:t>.</w:t>
      </w:r>
      <w:r w:rsidR="00F245FF">
        <w:t xml:space="preserve"> </w:t>
      </w:r>
    </w:p>
    <w:p w14:paraId="688DABE2" w14:textId="1590E768" w:rsidR="00642D26" w:rsidRDefault="00F01567" w:rsidP="00632A1B">
      <w:pPr>
        <w:pStyle w:val="Textkrperaltt"/>
      </w:pPr>
      <w:r>
        <w:lastRenderedPageBreak/>
        <w:t xml:space="preserve">Im </w:t>
      </w:r>
      <w:r w:rsidR="00632A1B">
        <w:t>LBP</w:t>
      </w:r>
      <w:r>
        <w:t xml:space="preserve"> wird die Eingriffsregelung nur für eine Vorzugsvariante abgehandelt. Alle anderen Varianten sowie geprüften anderweitigen Lösungsmöglichkeiten sind im </w:t>
      </w:r>
      <w:r w:rsidR="00B717D9">
        <w:t>Genehmigungs</w:t>
      </w:r>
      <w:r>
        <w:t>verfahren in einem separaten UVP-Bericht darzulegen.</w:t>
      </w:r>
      <w:r w:rsidR="00B717D9">
        <w:rPr>
          <w:rStyle w:val="Funotenzeichen"/>
        </w:rPr>
        <w:footnoteReference w:id="10"/>
      </w:r>
      <w:r w:rsidR="00642D26">
        <w:br w:type="page"/>
      </w:r>
    </w:p>
    <w:p w14:paraId="2E378D28" w14:textId="7B1D28D8" w:rsidR="00FD2753" w:rsidRPr="00A90E4A" w:rsidRDefault="00FD2753" w:rsidP="003C7F6A">
      <w:pPr>
        <w:pStyle w:val="berschrift2"/>
        <w:keepLines/>
      </w:pPr>
      <w:bookmarkStart w:id="38" w:name="_Toc33721204"/>
      <w:bookmarkStart w:id="39" w:name="_Ref34390134"/>
      <w:bookmarkStart w:id="40" w:name="_Ref34390251"/>
      <w:bookmarkStart w:id="41" w:name="_Ref48638436"/>
      <w:bookmarkStart w:id="42" w:name="_Ref78977014"/>
      <w:bookmarkStart w:id="43" w:name="_Toc143587994"/>
      <w:r w:rsidRPr="00A90E4A">
        <w:lastRenderedPageBreak/>
        <w:t>Planungsraumanalyse</w:t>
      </w:r>
      <w:bookmarkEnd w:id="38"/>
      <w:bookmarkEnd w:id="39"/>
      <w:bookmarkEnd w:id="40"/>
      <w:bookmarkEnd w:id="41"/>
      <w:bookmarkEnd w:id="42"/>
      <w:bookmarkEnd w:id="43"/>
    </w:p>
    <w:p w14:paraId="242F0C81" w14:textId="06B9581C" w:rsidR="00014244" w:rsidRDefault="00916823" w:rsidP="00632A1B">
      <w:pPr>
        <w:pStyle w:val="Textkrperaltt"/>
      </w:pPr>
      <w:r>
        <w:t>D</w:t>
      </w:r>
      <w:r w:rsidRPr="00F25E5C">
        <w:t xml:space="preserve">ie </w:t>
      </w:r>
      <w:r w:rsidRPr="00014244">
        <w:t>Planungsraumanalyse</w:t>
      </w:r>
      <w:r w:rsidRPr="00250E94">
        <w:t xml:space="preserve"> </w:t>
      </w:r>
      <w:r w:rsidR="00FD27A9">
        <w:t xml:space="preserve">ist der erste </w:t>
      </w:r>
      <w:r w:rsidRPr="00F25E5C">
        <w:t xml:space="preserve">Arbeitsschritt </w:t>
      </w:r>
      <w:r>
        <w:t>zur</w:t>
      </w:r>
      <w:r w:rsidRPr="00F25E5C">
        <w:t xml:space="preserve"> </w:t>
      </w:r>
      <w:r w:rsidRPr="00751FE0">
        <w:t>Festlegung des Untersuchungsrahmens</w:t>
      </w:r>
      <w:r w:rsidRPr="00D91695">
        <w:t xml:space="preserve"> </w:t>
      </w:r>
      <w:r>
        <w:t xml:space="preserve">im Vorgriff auf die </w:t>
      </w:r>
      <w:r w:rsidR="00014244" w:rsidRPr="00D91695">
        <w:t xml:space="preserve">etablierten </w:t>
      </w:r>
      <w:r w:rsidR="00FD27A9">
        <w:t>Arbeitsvorgänge</w:t>
      </w:r>
      <w:r w:rsidR="00014244" w:rsidRPr="00751FE0">
        <w:t xml:space="preserve"> der landschaftspflegerischen Begleitplanung (Bestandserfassung, Konfliktanalyse einschließlich Vermeidung und Maßnahmenplanung).</w:t>
      </w:r>
    </w:p>
    <w:p w14:paraId="3BFF6397" w14:textId="77777777" w:rsidR="00014244" w:rsidRDefault="00014244" w:rsidP="00632A1B">
      <w:pPr>
        <w:pStyle w:val="Textkrperaltt"/>
      </w:pPr>
      <w:r w:rsidRPr="00014244">
        <w:t xml:space="preserve">Die Planungsraumanalyse ist eine fachplanerische Relevanzprüfung, in der die Inhalte und Aufgabenstellungen des </w:t>
      </w:r>
      <w:r w:rsidR="000009E3">
        <w:t>L</w:t>
      </w:r>
      <w:r w:rsidRPr="00014244">
        <w:t>andschaftspflegerischen Begleitplan</w:t>
      </w:r>
      <w:r>
        <w:t>s festgelegt und somit die zent</w:t>
      </w:r>
      <w:r w:rsidRPr="00014244">
        <w:t>ralen Weichen für die weitere Planung definiert werden</w:t>
      </w:r>
      <w:r w:rsidR="007B0F69">
        <w:t>.</w:t>
      </w:r>
    </w:p>
    <w:p w14:paraId="4F9C7092" w14:textId="644312E3" w:rsidR="00014244" w:rsidRPr="007F167C" w:rsidRDefault="00014244" w:rsidP="00632A1B">
      <w:pPr>
        <w:pStyle w:val="Textkrperaltt"/>
      </w:pPr>
      <w:r w:rsidRPr="007F167C">
        <w:t xml:space="preserve">Basis der methodischen Vorgehensweise ist die projektspezifische Ermittlung der </w:t>
      </w:r>
      <w:r w:rsidR="000E4C38" w:rsidRPr="007F167C">
        <w:t>erheblichen Beeinträchtigungen sowie insbesondere der erheblichen Beeinträchtigungen besonderer Schwere des</w:t>
      </w:r>
      <w:r w:rsidRPr="007F167C">
        <w:t xml:space="preserve"> Naturhaushaltes und des Landschaftsbildes.</w:t>
      </w:r>
    </w:p>
    <w:p w14:paraId="3F976D47" w14:textId="7472738D" w:rsidR="00AD39FD" w:rsidRPr="007F167C" w:rsidRDefault="00014244" w:rsidP="00644B38">
      <w:pPr>
        <w:pStyle w:val="Textkrperaltt"/>
      </w:pPr>
      <w:r w:rsidRPr="007F167C">
        <w:t xml:space="preserve">Aufgrund des Wirkungsgefüges </w:t>
      </w:r>
      <w:r w:rsidR="00584540" w:rsidRPr="007F167C">
        <w:t xml:space="preserve">können </w:t>
      </w:r>
      <w:r w:rsidR="000E4C38" w:rsidRPr="007F167C">
        <w:t>die Schutzgutfunktionen</w:t>
      </w:r>
      <w:r w:rsidRPr="007F167C">
        <w:t xml:space="preserve"> voneinander abhängen und sich gegenseitig voraussetzen. Somit muss nicht jeder Bestandteil im Einzelnen erfasst sein, um die Leistungs- und Funktionsfähigkeit des Systems abzubilden. Bestimmte, als planungsrelevant identifizierte Funktionen </w:t>
      </w:r>
      <w:r w:rsidR="00E93CEF" w:rsidRPr="007F167C">
        <w:t xml:space="preserve">können </w:t>
      </w:r>
      <w:r w:rsidRPr="007F167C">
        <w:t xml:space="preserve">stellvertretend für </w:t>
      </w:r>
      <w:r w:rsidR="00E93CEF" w:rsidRPr="007F167C">
        <w:t xml:space="preserve">andere stehen </w:t>
      </w:r>
      <w:r w:rsidRPr="007F167C">
        <w:t xml:space="preserve">(Indikationsprinzip). </w:t>
      </w:r>
    </w:p>
    <w:p w14:paraId="2F480746" w14:textId="77777777" w:rsidR="00014244" w:rsidRPr="007F167C" w:rsidRDefault="00AD39FD" w:rsidP="00644B38">
      <w:pPr>
        <w:pStyle w:val="Textkrperaltt"/>
      </w:pPr>
      <w:r w:rsidRPr="007F167C">
        <w:t xml:space="preserve">Auch die integrierte Biotopbewertung nach dem </w:t>
      </w:r>
      <w:r w:rsidR="007D3B4C">
        <w:t>„</w:t>
      </w:r>
      <w:r w:rsidRPr="007F167C">
        <w:t>Praxisleitfaden zur Ermittlung des Kompensationsbedarfs in Rheinland-Pfalz“ (MKUEM 2021) beinhaltet eine schutzgut- und funktionsintegrierte Betrachtung abgeleitet aus den Zielbereichen des § 1 BNatSchG. Es wird vorausgesetzt, dass erhebliche Beeinträchtigungen aller Schutzgüter sich durch die integrierte Biotopbewertung abbilden lassen. Erst wenn erhebliche Beeinträchtigungen besonderer Schwere vorliegen, sind die betroffenen Schutzgutfunktionen funktionsspezifisch zu kompensieren.</w:t>
      </w:r>
    </w:p>
    <w:p w14:paraId="794BD108" w14:textId="77777777" w:rsidR="00993D0C" w:rsidRDefault="00014244" w:rsidP="00644B38">
      <w:pPr>
        <w:pStyle w:val="Textkrperaltt"/>
      </w:pPr>
      <w:r w:rsidRPr="007F167C">
        <w:t>Die Beurteilung der Leistungs- und Funktionsfähigkeit des Naturhaushaltes und des Landschaftsbildes erfolgt auf der Grundlage der maßgebende</w:t>
      </w:r>
      <w:r w:rsidR="006F0157" w:rsidRPr="007F167C">
        <w:t>n</w:t>
      </w:r>
      <w:r w:rsidRPr="007F167C">
        <w:t xml:space="preserve"> Funktionen und Strukturen</w:t>
      </w:r>
      <w:r w:rsidR="00AD39FD" w:rsidRPr="007F167C">
        <w:t>, bei denen erhebliche Beeinträchtigungen besonderer Schwere vorliegen bzw. nicht auszuschließen sind.</w:t>
      </w:r>
      <w:r w:rsidRPr="007F167C">
        <w:t xml:space="preserve"> Die Identifikation der </w:t>
      </w:r>
      <w:r w:rsidR="00AD39FD" w:rsidRPr="007F167C">
        <w:t>erheblichen Beeinträchtigungen besonderer Schwere</w:t>
      </w:r>
      <w:r w:rsidRPr="007F167C">
        <w:t xml:space="preserve"> ist zentrale Voraussetzung </w:t>
      </w:r>
      <w:r w:rsidR="00A46C86" w:rsidRPr="007F167C">
        <w:t>der</w:t>
      </w:r>
      <w:r w:rsidRPr="007F167C">
        <w:t xml:space="preserve"> Arbeitsschritte des LBP</w:t>
      </w:r>
      <w:r w:rsidR="00993D0C">
        <w:t>:</w:t>
      </w:r>
    </w:p>
    <w:p w14:paraId="6C9F207B" w14:textId="7B54EE38" w:rsidR="00993D0C" w:rsidRDefault="00014244" w:rsidP="0014349D">
      <w:pPr>
        <w:pStyle w:val="Aufzhlung1fortlnach6pt"/>
      </w:pPr>
      <w:r w:rsidRPr="007F167C">
        <w:t xml:space="preserve">Die Bestandserfassung ermittelt die </w:t>
      </w:r>
      <w:r w:rsidR="00A46C86" w:rsidRPr="007F167C">
        <w:t>Schutzgutfunktionen und ihre Bedeutung</w:t>
      </w:r>
      <w:r w:rsidRPr="007F167C">
        <w:t xml:space="preserve">. </w:t>
      </w:r>
    </w:p>
    <w:p w14:paraId="2FAE0333" w14:textId="77777777" w:rsidR="00993D0C" w:rsidRDefault="00014244" w:rsidP="0014349D">
      <w:pPr>
        <w:pStyle w:val="Aufzhlung1fortlnach6pt"/>
      </w:pPr>
      <w:r w:rsidRPr="007F167C">
        <w:t>Die Konfliktana</w:t>
      </w:r>
      <w:r w:rsidR="006F0157" w:rsidRPr="007F167C">
        <w:t>lyse prognostiziert hierauf auf</w:t>
      </w:r>
      <w:r w:rsidRPr="007F167C">
        <w:t xml:space="preserve">bauend die </w:t>
      </w:r>
      <w:r w:rsidR="00A46C86" w:rsidRPr="007F167C">
        <w:t>Schwere der Beeinträchtigung</w:t>
      </w:r>
      <w:r w:rsidRPr="007F167C">
        <w:t xml:space="preserve">. </w:t>
      </w:r>
    </w:p>
    <w:p w14:paraId="41BD8063" w14:textId="77777777" w:rsidR="00014244" w:rsidRPr="007F167C" w:rsidRDefault="00014244" w:rsidP="0014349D">
      <w:pPr>
        <w:pStyle w:val="Aufzhlung1fortlnach6pt"/>
      </w:pPr>
      <w:r w:rsidRPr="007F167C">
        <w:t>Die Maßnahmenplanung (das Maßnahmenkonzept) leitet die zu entwickelnden Funktionen und Strukturen ab, die zur Wiederherstellung der</w:t>
      </w:r>
      <w:r w:rsidR="00A46C86" w:rsidRPr="007F167C">
        <w:t>jenigen</w:t>
      </w:r>
      <w:r w:rsidRPr="007F167C">
        <w:t xml:space="preserve"> </w:t>
      </w:r>
      <w:r w:rsidR="00A46C86" w:rsidRPr="007F167C">
        <w:t>Schutzgutfunktionen, bei denen erhebliche Beeinträchtigungen besonderer Schwere vorliegen,</w:t>
      </w:r>
      <w:r w:rsidRPr="007F167C">
        <w:t xml:space="preserve"> funktional erforderlich sind.</w:t>
      </w:r>
    </w:p>
    <w:p w14:paraId="1DF32D09" w14:textId="77777777" w:rsidR="00A46C86" w:rsidRPr="007F167C" w:rsidRDefault="00A46C86" w:rsidP="00644B38">
      <w:pPr>
        <w:pStyle w:val="Textkrperaltt"/>
      </w:pPr>
      <w:r w:rsidRPr="007F167C">
        <w:lastRenderedPageBreak/>
        <w:t xml:space="preserve">Folgerichtig müssen Schutzgüter bzw. Schutzgutfunktionen, bei denen erhebliche Beeinträchtigungen besonderer Schwere ausgeschlossen werden können, nicht detailliert im LBP betrachtet und bewertet werden. </w:t>
      </w:r>
    </w:p>
    <w:p w14:paraId="1513684C" w14:textId="77777777" w:rsidR="00014244" w:rsidRDefault="00014244" w:rsidP="00644B38">
      <w:pPr>
        <w:pStyle w:val="Textkrperaltt"/>
      </w:pPr>
      <w:r w:rsidRPr="007F167C">
        <w:t xml:space="preserve">Die Auswahl der relevanten </w:t>
      </w:r>
      <w:r w:rsidR="00A46C86" w:rsidRPr="007F167C">
        <w:t>Schutzgutfunktionen</w:t>
      </w:r>
      <w:r w:rsidR="008974DB" w:rsidRPr="007F167C">
        <w:t>, bei denen erhebliche Beeinträchtigungen besonderer Schwere vorliegen bzw. zu erwarten sind,</w:t>
      </w:r>
      <w:r w:rsidRPr="007F167C">
        <w:t xml:space="preserve"> ist Teil eines iterativen Planungsprozesses, der von der Planungsraumanalyse über die Bestandserfassung </w:t>
      </w:r>
      <w:r>
        <w:t>und Konfliktanalyse bis zur Maßnahmenplanung einer regelmäßigen Überprüfung und ggf. erforderlichen Anpassungen unterliegt.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8494"/>
      </w:tblGrid>
      <w:tr w:rsidR="00843ABC" w14:paraId="061B0EDE" w14:textId="77777777" w:rsidTr="0014349D">
        <w:tc>
          <w:tcPr>
            <w:tcW w:w="8494" w:type="dxa"/>
            <w:shd w:val="clear" w:color="auto" w:fill="F2F2F2"/>
          </w:tcPr>
          <w:p w14:paraId="7E08831E" w14:textId="77777777" w:rsidR="00843ABC" w:rsidRDefault="00843ABC" w:rsidP="00584540">
            <w:pPr>
              <w:pStyle w:val="Zwischenberschrift"/>
              <w:keepNext w:val="0"/>
            </w:pPr>
            <w:r w:rsidRPr="00934EE7">
              <w:t>Exkurs: Faunistische Planungsraumanalyse</w:t>
            </w:r>
          </w:p>
          <w:p w14:paraId="279B173A" w14:textId="77777777" w:rsidR="00843ABC" w:rsidRDefault="00843ABC" w:rsidP="00584540">
            <w:pPr>
              <w:pStyle w:val="Textkrper"/>
            </w:pPr>
            <w:r>
              <w:t>Die Planungsraumanalyse als Arbeitsschritt des LBP ist nicht zu verwechseln mit der optional möglichen faunistischen Planungsraumanalyse. Die faunistische Planungsraumanalyse ist eine p</w:t>
            </w:r>
            <w:r w:rsidRPr="004004F9">
              <w:t>rojektspezifische Relevanzprüfung</w:t>
            </w:r>
            <w:r>
              <w:t xml:space="preserve"> der </w:t>
            </w:r>
            <w:r w:rsidRPr="004004F9">
              <w:t>zu berücksichtigenden Tierarten</w:t>
            </w:r>
            <w:r>
              <w:t xml:space="preserve"> </w:t>
            </w:r>
            <w:r w:rsidRPr="004004F9">
              <w:t xml:space="preserve">mit Definition der konkreten Methodendetails für </w:t>
            </w:r>
            <w:r>
              <w:t>deren Erfassung. Sie bildet die Grundlage für die Ausschreibung erforderlicher Kartierungen oder Nachkartierungen, wenn die vorhandenen Kartierungen nicht mehr aktuell sind.</w:t>
            </w:r>
          </w:p>
          <w:p w14:paraId="03D6D355" w14:textId="4819BD2D" w:rsidR="005208C6" w:rsidRDefault="00843ABC" w:rsidP="00584540">
            <w:pPr>
              <w:pStyle w:val="Textkrper"/>
            </w:pPr>
            <w:r>
              <w:t>Die faunistische Planungsraumanalyse ist eine besondere Leistung (siehe Leistungsbild HVA F-StB), kann aber auch von der Straßenbauverwaltung vor Vergabe des LBP oder weiterer Leistungen (</w:t>
            </w:r>
            <w:r w:rsidR="00741FFF">
              <w:t xml:space="preserve">Fachbeitrag </w:t>
            </w:r>
            <w:r>
              <w:t>Artenschutz, FFH-Verträglichkeitsprüfung) selbst durchgeführt werden.</w:t>
            </w:r>
          </w:p>
          <w:p w14:paraId="63760D63" w14:textId="66875C7D" w:rsidR="00843ABC" w:rsidRDefault="00843ABC" w:rsidP="005208C6">
            <w:pPr>
              <w:pStyle w:val="Textkrper"/>
            </w:pPr>
            <w:r>
              <w:t>Bei der</w:t>
            </w:r>
            <w:r w:rsidRPr="00850FAC">
              <w:t xml:space="preserve"> faunistischen Planungsraumanalyse ist zunächst der aktuelle </w:t>
            </w:r>
            <w:r>
              <w:t xml:space="preserve">bzw. potenzielle </w:t>
            </w:r>
            <w:r w:rsidRPr="00850FAC">
              <w:t xml:space="preserve">Bestand </w:t>
            </w:r>
            <w:r>
              <w:t>europarechtlich</w:t>
            </w:r>
            <w:r w:rsidRPr="00850FAC">
              <w:t xml:space="preserve"> geschützter Arten </w:t>
            </w:r>
            <w:r>
              <w:t xml:space="preserve">im Untersuchungsraum </w:t>
            </w:r>
            <w:r w:rsidRPr="00850FAC">
              <w:t>auf der Grundlage einschlägiger Informationen (insbesondere LANIS</w:t>
            </w:r>
            <w:r w:rsidR="004102CE">
              <w:t xml:space="preserve"> (Artnachweise)</w:t>
            </w:r>
            <w:r w:rsidRPr="00850FAC">
              <w:t>, ARTeFAKT</w:t>
            </w:r>
            <w:r w:rsidR="004102CE">
              <w:t xml:space="preserve"> (Artdatenportal)</w:t>
            </w:r>
            <w:r w:rsidRPr="00850FAC">
              <w:t>, Arte</w:t>
            </w:r>
            <w:r>
              <w:t>nF</w:t>
            </w:r>
            <w:r w:rsidRPr="00850FAC">
              <w:t>inder</w:t>
            </w:r>
            <w:r w:rsidR="004102CE">
              <w:t xml:space="preserve"> </w:t>
            </w:r>
            <w:r w:rsidR="006966F8">
              <w:t xml:space="preserve">Service Portal </w:t>
            </w:r>
            <w:r w:rsidR="004102CE">
              <w:t>(Artenanalyse)</w:t>
            </w:r>
            <w:r w:rsidRPr="00850FAC">
              <w:t xml:space="preserve">, vgl. Kap. </w:t>
            </w:r>
            <w:r w:rsidR="0014349D">
              <w:fldChar w:fldCharType="begin"/>
            </w:r>
            <w:r w:rsidR="0014349D">
              <w:instrText xml:space="preserve"> REF _Ref119506324 \r \h </w:instrText>
            </w:r>
            <w:r w:rsidR="0014349D">
              <w:fldChar w:fldCharType="separate"/>
            </w:r>
            <w:r w:rsidR="00E24AB8">
              <w:t>3.2.1</w:t>
            </w:r>
            <w:r w:rsidR="0014349D">
              <w:fldChar w:fldCharType="end"/>
            </w:r>
            <w:r w:rsidRPr="00850FAC">
              <w:t xml:space="preserve">) </w:t>
            </w:r>
            <w:r>
              <w:t xml:space="preserve">im Rahmen einer </w:t>
            </w:r>
            <w:r w:rsidRPr="00AC6D48">
              <w:t xml:space="preserve">Potenzialprüfung </w:t>
            </w:r>
            <w:r>
              <w:t xml:space="preserve">zu </w:t>
            </w:r>
            <w:r w:rsidRPr="00850FAC">
              <w:t xml:space="preserve">ermitteln. </w:t>
            </w:r>
            <w:r>
              <w:t>Zudem</w:t>
            </w:r>
            <w:r w:rsidRPr="00850FAC">
              <w:t xml:space="preserve"> ist zu klären, ob </w:t>
            </w:r>
            <w:r>
              <w:t xml:space="preserve">weitere, nicht </w:t>
            </w:r>
            <w:r w:rsidRPr="00850FAC">
              <w:t>europäisch ge</w:t>
            </w:r>
            <w:r>
              <w:t xml:space="preserve">schützte </w:t>
            </w:r>
            <w:r w:rsidRPr="00850FAC">
              <w:t>Tierarten im Planungsgebiet vorkommen (können),</w:t>
            </w:r>
            <w:r>
              <w:t xml:space="preserve"> </w:t>
            </w:r>
            <w:r w:rsidRPr="00850FAC">
              <w:t>die eine besondere Bedeutung innerhalb des Landschaftsraums haben</w:t>
            </w:r>
            <w:r>
              <w:t xml:space="preserve"> </w:t>
            </w:r>
            <w:r w:rsidRPr="00850FAC">
              <w:t>oder eine besondere Empfindlichkeit gegenüber den Projektwirkungen aufweisen</w:t>
            </w:r>
            <w:r>
              <w:t xml:space="preserve">. </w:t>
            </w:r>
          </w:p>
          <w:p w14:paraId="42EC80EE" w14:textId="77777777" w:rsidR="00843ABC" w:rsidRDefault="00843ABC" w:rsidP="00584540">
            <w:pPr>
              <w:pStyle w:val="Textkrper"/>
            </w:pPr>
            <w:r>
              <w:t>Diese Informationen fließen in eine</w:t>
            </w:r>
            <w:r w:rsidRPr="00AC6D48">
              <w:t xml:space="preserve"> überschlägige Wirkprognose</w:t>
            </w:r>
            <w:r>
              <w:t xml:space="preserve"> ein</w:t>
            </w:r>
            <w:r w:rsidRPr="00AC6D48">
              <w:t xml:space="preserve">, auf deren Grundlage die mögliche vorhabenspezifische Betroffenheit von Tierarten besonderer Planungsrelevanz eingeschätzt wird (Relevanzprüfung). </w:t>
            </w:r>
            <w:r>
              <w:t>Daraus ermittelt sich</w:t>
            </w:r>
            <w:r w:rsidRPr="00AC6D48">
              <w:t xml:space="preserve"> der </w:t>
            </w:r>
            <w:r>
              <w:t xml:space="preserve">Bedarf an </w:t>
            </w:r>
            <w:r w:rsidRPr="00AC6D48">
              <w:t>erforderlichen faunistischen Erhebungen und die Bestim</w:t>
            </w:r>
            <w:r>
              <w:t>mung ihres Umfangs.</w:t>
            </w:r>
          </w:p>
        </w:tc>
      </w:tr>
    </w:tbl>
    <w:p w14:paraId="57161D69" w14:textId="77777777" w:rsidR="00FD2753" w:rsidRDefault="00FD2753" w:rsidP="00BC6D32">
      <w:pPr>
        <w:pStyle w:val="berschrift3"/>
        <w:numPr>
          <w:ilvl w:val="1"/>
          <w:numId w:val="34"/>
        </w:numPr>
        <w:tabs>
          <w:tab w:val="num" w:pos="6181"/>
        </w:tabs>
        <w:ind w:left="1077" w:hanging="1077"/>
      </w:pPr>
      <w:bookmarkStart w:id="44" w:name="_Toc33721205"/>
      <w:bookmarkStart w:id="45" w:name="_Toc143587995"/>
      <w:r>
        <w:lastRenderedPageBreak/>
        <w:t xml:space="preserve">Untersuchungsraum </w:t>
      </w:r>
      <w:r w:rsidR="00052EBE">
        <w:t>/ Planungsgebiet</w:t>
      </w:r>
      <w:bookmarkEnd w:id="44"/>
      <w:bookmarkEnd w:id="45"/>
    </w:p>
    <w:p w14:paraId="067318EB" w14:textId="77777777" w:rsidR="00FD2753" w:rsidRDefault="00D5753C" w:rsidP="00644B38">
      <w:pPr>
        <w:pStyle w:val="Textkrperaltt"/>
      </w:pPr>
      <w:r w:rsidRPr="00644B38">
        <w:t>Das Kapitel</w:t>
      </w:r>
      <w:r w:rsidR="00E06EC8">
        <w:t xml:space="preserve"> 2.1 der Mustergliederung LBP „Untersuchungsraum / Planungsraumanalyse“ (s. AM 1) </w:t>
      </w:r>
      <w:r w:rsidRPr="00644B38">
        <w:t>enthält eine kurze Beschreibung des Untersuchungsraumes</w:t>
      </w:r>
      <w:r w:rsidR="00AB2FE3">
        <w:rPr>
          <w:rStyle w:val="Funotenzeichen"/>
        </w:rPr>
        <w:footnoteReference w:id="11"/>
      </w:r>
      <w:r w:rsidR="00EC29DC">
        <w:t xml:space="preserve"> </w:t>
      </w:r>
      <w:r w:rsidRPr="00644B38">
        <w:t xml:space="preserve">des LBP. </w:t>
      </w:r>
    </w:p>
    <w:p w14:paraId="088FA5B3" w14:textId="77777777" w:rsidR="00D5753C" w:rsidRDefault="00D5753C" w:rsidP="00644B38">
      <w:pPr>
        <w:pStyle w:val="Textkrperaltt"/>
      </w:pPr>
      <w:r w:rsidRPr="00644B38">
        <w:t xml:space="preserve">Neben einer geografischen Einordnung (Landkreis, Gemeinde) </w:t>
      </w:r>
      <w:r w:rsidR="008D728A" w:rsidRPr="00644B38">
        <w:t>ist</w:t>
      </w:r>
      <w:r w:rsidRPr="00644B38">
        <w:t xml:space="preserve"> auf die Ausdehnung des Untersuchungsraumes (Größe, Begrenzung) </w:t>
      </w:r>
      <w:r w:rsidR="008D728A" w:rsidRPr="00644B38">
        <w:t>einzugehen</w:t>
      </w:r>
      <w:r w:rsidRPr="00644B38">
        <w:t xml:space="preserve">. Die Beschreibung </w:t>
      </w:r>
      <w:r w:rsidR="00234391">
        <w:t>umfasst</w:t>
      </w:r>
      <w:r w:rsidRPr="00644B38">
        <w:t xml:space="preserve"> mindestens den Bereich, in dem eine Biotoptypenkartierung stattgefunden hat. </w:t>
      </w:r>
      <w:r w:rsidR="00234391">
        <w:t>Weiterhin</w:t>
      </w:r>
      <w:r w:rsidRPr="00644B38">
        <w:t xml:space="preserve"> </w:t>
      </w:r>
      <w:r w:rsidR="00234391">
        <w:t>sollte</w:t>
      </w:r>
      <w:r w:rsidRPr="00644B38">
        <w:t xml:space="preserve"> auf Besonderheiten </w:t>
      </w:r>
      <w:r w:rsidR="00234391">
        <w:t xml:space="preserve">innerhalb und </w:t>
      </w:r>
      <w:r w:rsidRPr="00644B38">
        <w:t xml:space="preserve">außerhalb des kartierten Bereichs </w:t>
      </w:r>
      <w:r w:rsidR="008D728A" w:rsidRPr="00644B38">
        <w:t>hingewiesen werden</w:t>
      </w:r>
      <w:r w:rsidRPr="00644B38">
        <w:t xml:space="preserve"> (z.B. </w:t>
      </w:r>
      <w:r w:rsidR="00234391" w:rsidRPr="00644B38">
        <w:t>Schutzgebiete</w:t>
      </w:r>
      <w:r w:rsidR="00234391">
        <w:t>,</w:t>
      </w:r>
      <w:r w:rsidR="00234391" w:rsidRPr="00644B38">
        <w:t xml:space="preserve"> </w:t>
      </w:r>
      <w:r w:rsidRPr="00644B38">
        <w:t xml:space="preserve">Ortschaften, </w:t>
      </w:r>
      <w:r w:rsidR="00234391">
        <w:t xml:space="preserve">Straßennetz </w:t>
      </w:r>
      <w:r w:rsidRPr="00644B38">
        <w:t>etc.).</w:t>
      </w:r>
    </w:p>
    <w:p w14:paraId="09D46B98" w14:textId="67AC89EE" w:rsidR="00EC29DC" w:rsidRDefault="00234391" w:rsidP="00644B38">
      <w:pPr>
        <w:pStyle w:val="Textkrperaltt"/>
      </w:pPr>
      <w:r>
        <w:t xml:space="preserve">Der Untersuchungsraum kann weiterhin durch eine Beschreibung der </w:t>
      </w:r>
      <w:r w:rsidR="0014349D">
        <w:t>n</w:t>
      </w:r>
      <w:r>
        <w:t>aturräumlichen Gliederung</w:t>
      </w:r>
      <w:r>
        <w:rPr>
          <w:rStyle w:val="Funotenzeichen"/>
        </w:rPr>
        <w:footnoteReference w:id="12"/>
      </w:r>
      <w:r>
        <w:t xml:space="preserve">, der Geländegestalt (Topographie, Relief) sowie der Nutzungsstruktur des Gebietes charakterisiert werden. </w:t>
      </w:r>
    </w:p>
    <w:p w14:paraId="35305619" w14:textId="75150C45" w:rsidR="00CF3AEA" w:rsidRDefault="00CF3AEA" w:rsidP="00CF3AEA">
      <w:pPr>
        <w:pStyle w:val="Textkrperaltt"/>
      </w:pPr>
      <w:r w:rsidRPr="00C937BF">
        <w:t>Mit zunehmender Konkretisierung der Planung, insbesondere nach der Entwicklung des Zielkonzeptes für potentielle Kompensationsmaßnahmen, ist die Abgrenzung des Planungsgebietes zu überprüfen und ggf. anzupassen (HVA F StB).</w:t>
      </w:r>
    </w:p>
    <w:p w14:paraId="4384A735" w14:textId="30EF1E88" w:rsidR="00E63E77" w:rsidRDefault="00E63E77" w:rsidP="00CF3AEA">
      <w:pPr>
        <w:pStyle w:val="Textkrperaltt"/>
      </w:pPr>
      <w:r>
        <w:t>Der LBM RP gibt in einem Rundschreiben von 2014</w:t>
      </w:r>
      <w:r w:rsidR="00D4217A">
        <w:rPr>
          <w:rStyle w:val="Funotenzeichen"/>
        </w:rPr>
        <w:footnoteReference w:id="13"/>
      </w:r>
      <w:r>
        <w:t xml:space="preserve"> Anhaltswerte für die Festlegung des Planungsgebietes vor</w:t>
      </w:r>
      <w:r w:rsidR="00D4217A">
        <w:t>, woran sich auch das Honorar für eine</w:t>
      </w:r>
      <w:r w:rsidR="00B00DDD">
        <w:t>n</w:t>
      </w:r>
      <w:r w:rsidR="00D4217A">
        <w:t xml:space="preserve"> LBP orientiert</w:t>
      </w:r>
      <w:r w:rsidR="00B00DDD">
        <w:t>.</w:t>
      </w:r>
    </w:p>
    <w:p w14:paraId="1A63D98C" w14:textId="77777777" w:rsidR="00FD2753" w:rsidRPr="008762AD" w:rsidRDefault="00FD2753" w:rsidP="00BC6D32">
      <w:pPr>
        <w:pStyle w:val="berschrift3"/>
        <w:numPr>
          <w:ilvl w:val="1"/>
          <w:numId w:val="34"/>
        </w:numPr>
        <w:tabs>
          <w:tab w:val="num" w:pos="6181"/>
        </w:tabs>
        <w:ind w:left="1077" w:hanging="1077"/>
      </w:pPr>
      <w:bookmarkStart w:id="46" w:name="_Ref485974455"/>
      <w:bookmarkStart w:id="47" w:name="_Toc19006557"/>
      <w:bookmarkStart w:id="48" w:name="_Toc33721206"/>
      <w:bookmarkStart w:id="49" w:name="_Toc143587996"/>
      <w:r w:rsidRPr="008762AD">
        <w:t xml:space="preserve">Planungsrelevante </w:t>
      </w:r>
      <w:bookmarkEnd w:id="46"/>
      <w:bookmarkEnd w:id="47"/>
      <w:bookmarkEnd w:id="48"/>
      <w:r w:rsidR="00A46C86" w:rsidRPr="008762AD">
        <w:t>Schutzgutfunktionen</w:t>
      </w:r>
      <w:bookmarkEnd w:id="49"/>
    </w:p>
    <w:p w14:paraId="039D88E2" w14:textId="5829A276" w:rsidR="00D5753C" w:rsidRPr="008762AD" w:rsidRDefault="00D5753C" w:rsidP="00644B38">
      <w:pPr>
        <w:pStyle w:val="Textkrperaltt"/>
      </w:pPr>
      <w:r w:rsidRPr="008762AD">
        <w:t xml:space="preserve">Im betroffenen Landschaftsraum sind </w:t>
      </w:r>
      <w:r w:rsidR="00A46C86" w:rsidRPr="008762AD">
        <w:t>Schutzgutfunktionen</w:t>
      </w:r>
      <w:r w:rsidRPr="008762AD">
        <w:t xml:space="preserve"> auszumachen, die wegen ihrer Leistungs- und Funktionsfähigkeit und einer sich daraus ableitenden Schutzwürdigkeit von </w:t>
      </w:r>
      <w:r w:rsidRPr="008762AD">
        <w:rPr>
          <w:b/>
        </w:rPr>
        <w:t>maßgeblicher Bedeutung</w:t>
      </w:r>
      <w:r w:rsidRPr="008762AD">
        <w:t xml:space="preserve"> für den Naturhaushalt oder das Landschaftsbild sind.</w:t>
      </w:r>
      <w:r w:rsidR="00A64845" w:rsidRPr="008762AD">
        <w:t xml:space="preserve"> </w:t>
      </w:r>
    </w:p>
    <w:p w14:paraId="4D990258" w14:textId="77777777" w:rsidR="00D5753C" w:rsidRPr="008762AD" w:rsidRDefault="00D5753C" w:rsidP="00644B38">
      <w:pPr>
        <w:pStyle w:val="Textkrperaltt"/>
      </w:pPr>
      <w:r w:rsidRPr="008762AD">
        <w:t xml:space="preserve">Folgende </w:t>
      </w:r>
      <w:r w:rsidR="00D03CB3" w:rsidRPr="008762AD">
        <w:t>Schutz</w:t>
      </w:r>
      <w:r w:rsidR="00185636" w:rsidRPr="008762AD">
        <w:t>güter und Schutzgutfunktionen</w:t>
      </w:r>
      <w:r w:rsidRPr="008762AD">
        <w:t xml:space="preserve"> werden </w:t>
      </w:r>
      <w:r w:rsidR="00CF7E83" w:rsidRPr="008762AD">
        <w:t xml:space="preserve">analog zum Praxisleitfaden </w:t>
      </w:r>
      <w:r w:rsidR="008762AD" w:rsidRPr="008762AD">
        <w:t>(MKUEM 2021</w:t>
      </w:r>
      <w:r w:rsidR="006C4A3C">
        <w:t>, dort Anlage 7.2</w:t>
      </w:r>
      <w:r w:rsidR="008762AD" w:rsidRPr="008762AD">
        <w:t xml:space="preserve">) </w:t>
      </w:r>
      <w:r w:rsidR="00185636" w:rsidRPr="008762AD">
        <w:t>betrachtet</w:t>
      </w:r>
      <w:r w:rsidRPr="008762AD">
        <w:t xml:space="preserve"> </w:t>
      </w:r>
    </w:p>
    <w:p w14:paraId="01FBC54F" w14:textId="77777777" w:rsidR="00D5753C" w:rsidRDefault="00185636" w:rsidP="00D5753C">
      <w:pPr>
        <w:pStyle w:val="Aufzhlung1fortlnach6pt"/>
      </w:pPr>
      <w:r w:rsidRPr="008762AD">
        <w:t>Biotope</w:t>
      </w:r>
    </w:p>
    <w:p w14:paraId="32CD2B49" w14:textId="386D9470" w:rsidR="00A23A1E" w:rsidRPr="008762AD" w:rsidRDefault="00A23A1E" w:rsidP="00A23A1E">
      <w:pPr>
        <w:pStyle w:val="Aufzhlung1fortlnach0pt"/>
      </w:pPr>
      <w:r w:rsidRPr="008762AD">
        <w:t>Tiere</w:t>
      </w:r>
      <w:r w:rsidR="00BB685E">
        <w:t>:</w:t>
      </w:r>
      <w:r w:rsidRPr="008762AD">
        <w:t xml:space="preserve"> </w:t>
      </w:r>
    </w:p>
    <w:p w14:paraId="04026339" w14:textId="77777777" w:rsidR="00A23A1E" w:rsidRPr="008762AD" w:rsidRDefault="00A23A1E" w:rsidP="0014349D">
      <w:pPr>
        <w:pStyle w:val="Aufzhlung2fortlnach6pt"/>
      </w:pPr>
      <w:r w:rsidRPr="008762AD">
        <w:t>Vielfalt von Tierarten einschließlich der innerartlichen Vielfalt</w:t>
      </w:r>
    </w:p>
    <w:p w14:paraId="5C0ABF5F" w14:textId="5BC831CE" w:rsidR="00185636" w:rsidRPr="008762AD" w:rsidRDefault="00185636" w:rsidP="00185636">
      <w:pPr>
        <w:pStyle w:val="Aufzhlung1fortlnach0pt"/>
      </w:pPr>
      <w:r w:rsidRPr="008762AD">
        <w:t>Pflanzen:</w:t>
      </w:r>
    </w:p>
    <w:p w14:paraId="2D2F88CD" w14:textId="77777777" w:rsidR="00185636" w:rsidRDefault="00185636" w:rsidP="00185636">
      <w:pPr>
        <w:pStyle w:val="Aufzhlung2fortlnach6pt"/>
      </w:pPr>
      <w:r w:rsidRPr="008762AD">
        <w:t>Vielfalt von Pflanzenarten einschließlich der innerartlichen Vielfalt</w:t>
      </w:r>
    </w:p>
    <w:p w14:paraId="139FE722" w14:textId="77777777" w:rsidR="00185636" w:rsidRPr="008762AD" w:rsidRDefault="00185636" w:rsidP="00632A1B">
      <w:pPr>
        <w:pStyle w:val="Aufzhlung1fortlnach0pt"/>
        <w:keepNext/>
        <w:keepLines/>
      </w:pPr>
      <w:r w:rsidRPr="008762AD">
        <w:lastRenderedPageBreak/>
        <w:t>Boden:</w:t>
      </w:r>
    </w:p>
    <w:p w14:paraId="7872C1D7" w14:textId="77777777" w:rsidR="00D5753C" w:rsidRPr="008762AD" w:rsidRDefault="00185636" w:rsidP="00632A1B">
      <w:pPr>
        <w:pStyle w:val="Aufzhlung2fortlnach0pt"/>
        <w:keepNext/>
        <w:keepLines/>
      </w:pPr>
      <w:r w:rsidRPr="008762AD">
        <w:t>Natürliche Bodenfunktionen (Natürliche Bodenfruchtbarkeit, Filter- und Pufferfunktion, Regler- und Speicherfunktion Wasser)</w:t>
      </w:r>
    </w:p>
    <w:p w14:paraId="658341AD" w14:textId="77777777" w:rsidR="00185636" w:rsidRPr="008762AD" w:rsidRDefault="00185636" w:rsidP="00185636">
      <w:pPr>
        <w:pStyle w:val="Aufzhlung2fortlnach6pt"/>
      </w:pPr>
      <w:r w:rsidRPr="008762AD">
        <w:t>Vielfalt von Bodentypen und Bodenformen sowie von Geotopen als Ausdruck des natürlichen und kulturellen Erbes</w:t>
      </w:r>
    </w:p>
    <w:p w14:paraId="777B6B54" w14:textId="77777777" w:rsidR="00D5753C" w:rsidRPr="008762AD" w:rsidRDefault="00C81B89" w:rsidP="00185636">
      <w:pPr>
        <w:pStyle w:val="Aufzhlung1fortlnach0pt"/>
      </w:pPr>
      <w:r w:rsidRPr="008762AD">
        <w:t>Wasser</w:t>
      </w:r>
      <w:r w:rsidR="009A2D5F" w:rsidRPr="008762AD">
        <w:t>:</w:t>
      </w:r>
      <w:r w:rsidR="005D2CAE" w:rsidRPr="008762AD">
        <w:t xml:space="preserve"> </w:t>
      </w:r>
    </w:p>
    <w:p w14:paraId="54D15B6B" w14:textId="77777777" w:rsidR="00185636" w:rsidRPr="008762AD" w:rsidRDefault="00185636" w:rsidP="00737946">
      <w:pPr>
        <w:pStyle w:val="Aufzhlung2fortlnach0pt"/>
      </w:pPr>
      <w:r w:rsidRPr="008762AD">
        <w:t>Funktionen für den Naturhaushalt, die sich aus der Qualität und Quantität der Oberflächengewässer einschließlich der natürlichen Selbstreinigungsfähigkeit der Fließgewässer ergeben</w:t>
      </w:r>
    </w:p>
    <w:p w14:paraId="7EACF2E8" w14:textId="77777777" w:rsidR="00185636" w:rsidRPr="008762AD" w:rsidRDefault="00185636" w:rsidP="00185636">
      <w:pPr>
        <w:pStyle w:val="Aufzhlung2fortlnach0pt"/>
      </w:pPr>
      <w:r w:rsidRPr="008762AD">
        <w:t>Funktionen für den Naturhaushalt, die sich aus der Qualität und Quantität des Grundwassers ergeben</w:t>
      </w:r>
    </w:p>
    <w:p w14:paraId="4BEFA2B8" w14:textId="77777777" w:rsidR="00185636" w:rsidRPr="008762AD" w:rsidRDefault="00185636" w:rsidP="00737946">
      <w:pPr>
        <w:pStyle w:val="Aufzhlung2fortlnach6pt"/>
      </w:pPr>
      <w:r w:rsidRPr="008762AD">
        <w:t>Hochwasserschutzfunktion und Funktionen im Niederschlags-Abflusshaushalt (Retentionsfunktion)</w:t>
      </w:r>
    </w:p>
    <w:p w14:paraId="4342512C" w14:textId="77777777" w:rsidR="00185636" w:rsidRPr="008762AD" w:rsidRDefault="00185636" w:rsidP="00185636">
      <w:pPr>
        <w:pStyle w:val="Aufzhlung1fortlnach0pt"/>
      </w:pPr>
      <w:r w:rsidRPr="008762AD">
        <w:t>Klima / Luft:</w:t>
      </w:r>
    </w:p>
    <w:p w14:paraId="6230E724" w14:textId="77777777" w:rsidR="00185636" w:rsidRPr="008762AD" w:rsidRDefault="00D5753C" w:rsidP="00185636">
      <w:pPr>
        <w:pStyle w:val="Aufzhlung2fortlnach0pt"/>
      </w:pPr>
      <w:r w:rsidRPr="008762AD">
        <w:t>klimatische und lufthygienische Ausgleichsfunktion</w:t>
      </w:r>
      <w:r w:rsidR="00185636" w:rsidRPr="008762AD">
        <w:t>en</w:t>
      </w:r>
    </w:p>
    <w:p w14:paraId="092027F9" w14:textId="77777777" w:rsidR="00D5753C" w:rsidRPr="00632A1B" w:rsidRDefault="009C0F1F" w:rsidP="00185636">
      <w:pPr>
        <w:pStyle w:val="Aufzhlung2fortlnach6pt"/>
      </w:pPr>
      <w:r w:rsidRPr="00632A1B">
        <w:t>Klimaschutzfunktionen</w:t>
      </w:r>
      <w:r w:rsidR="00185636" w:rsidRPr="00632A1B">
        <w:t xml:space="preserve"> durch Treibhausgassenken /-speicher</w:t>
      </w:r>
    </w:p>
    <w:p w14:paraId="31AA3168" w14:textId="77777777" w:rsidR="00185636" w:rsidRPr="008762AD" w:rsidRDefault="00C81B89" w:rsidP="00185636">
      <w:pPr>
        <w:pStyle w:val="Aufzhlung1fortlnach0pt"/>
      </w:pPr>
      <w:r w:rsidRPr="008762AD">
        <w:t>Landschaftsbild</w:t>
      </w:r>
      <w:r w:rsidR="00185636" w:rsidRPr="008762AD">
        <w:t>:</w:t>
      </w:r>
    </w:p>
    <w:p w14:paraId="6936343A" w14:textId="77777777" w:rsidR="00185636" w:rsidRPr="008762AD" w:rsidRDefault="00185636" w:rsidP="00185636">
      <w:pPr>
        <w:pStyle w:val="Aufzhlung2fortlnach0pt"/>
      </w:pPr>
      <w:r w:rsidRPr="008762AD">
        <w:t xml:space="preserve">Vielfalt von Landschaft als Ausdruck des natürlichen und kulturellen Erbes </w:t>
      </w:r>
    </w:p>
    <w:p w14:paraId="5F7E7FEB" w14:textId="686D4F2B" w:rsidR="00D5753C" w:rsidRPr="008762AD" w:rsidRDefault="00185636" w:rsidP="00185636">
      <w:pPr>
        <w:pStyle w:val="Aufzhlung2schlussnach12pt"/>
      </w:pPr>
      <w:r w:rsidRPr="008762AD">
        <w:t>Funktionen im Bereich des Erlebens und Wahrnehmens von Landschaft einschließlich landschaftsgebundener Erholung</w:t>
      </w:r>
    </w:p>
    <w:p w14:paraId="12FE34F6" w14:textId="77777777" w:rsidR="000F0D24" w:rsidRPr="008762AD" w:rsidRDefault="009F7E39" w:rsidP="00644B38">
      <w:pPr>
        <w:pStyle w:val="Textkrperaltt"/>
      </w:pPr>
      <w:r>
        <w:t xml:space="preserve">Im Rahmen eines LBP ist die Biotopfunktion und somit der Verlust und die Beeinträchtigung von </w:t>
      </w:r>
      <w:r w:rsidRPr="008762AD">
        <w:t xml:space="preserve">Biotoptypen grundsätzlich </w:t>
      </w:r>
      <w:r w:rsidR="005D2CAE" w:rsidRPr="008762AD">
        <w:t>als (mindestens) erhebliche Beeinträchtigung zu werten und im Rahmen der integrierten Biotopbewertung zu berücksichtigen</w:t>
      </w:r>
      <w:r w:rsidRPr="008762AD">
        <w:t xml:space="preserve">. </w:t>
      </w:r>
    </w:p>
    <w:p w14:paraId="3D428BFF" w14:textId="77777777" w:rsidR="00C9077E" w:rsidRPr="008762AD" w:rsidRDefault="00C9077E" w:rsidP="00644B38">
      <w:pPr>
        <w:pStyle w:val="Textkrperaltt"/>
      </w:pPr>
      <w:r w:rsidRPr="008762AD">
        <w:t xml:space="preserve">Außerdem stellt der Verlust natürlicher Bodenfunktionen </w:t>
      </w:r>
      <w:r w:rsidR="005D2CAE" w:rsidRPr="008762AD">
        <w:t xml:space="preserve">immer </w:t>
      </w:r>
      <w:r w:rsidRPr="008762AD">
        <w:t xml:space="preserve">einen erheblichen Eingriff dar. </w:t>
      </w:r>
      <w:r w:rsidR="006B375F" w:rsidRPr="008762AD">
        <w:t>Eine Versiegelung</w:t>
      </w:r>
      <w:r w:rsidR="005D2CAE" w:rsidRPr="008762AD">
        <w:t xml:space="preserve"> ist dabei grundsätzlich als erhebliche Beeinträchtigung besonderer Schwere anzusehen, so</w:t>
      </w:r>
      <w:r w:rsidR="00CF7E83" w:rsidRPr="008762AD">
        <w:t xml:space="preserve"> </w:t>
      </w:r>
      <w:r w:rsidR="005D2CAE" w:rsidRPr="008762AD">
        <w:t>dass natürliche Bodenfunktionen im Regelfall zu berücksichtigen sind.</w:t>
      </w:r>
      <w:r w:rsidRPr="008762AD">
        <w:t xml:space="preserve"> </w:t>
      </w:r>
    </w:p>
    <w:p w14:paraId="3D018C2E" w14:textId="77777777" w:rsidR="009F7E39" w:rsidRPr="008762AD" w:rsidRDefault="000F0D24" w:rsidP="00644B38">
      <w:pPr>
        <w:pStyle w:val="Textkrperaltt"/>
      </w:pPr>
      <w:r>
        <w:t xml:space="preserve">Im </w:t>
      </w:r>
      <w:r w:rsidRPr="008762AD">
        <w:t>Sinne des Indikationsprinzips</w:t>
      </w:r>
      <w:r w:rsidR="009F7E39" w:rsidRPr="008762AD">
        <w:t xml:space="preserve"> </w:t>
      </w:r>
      <w:r w:rsidRPr="008762AD">
        <w:t xml:space="preserve">kann durch </w:t>
      </w:r>
      <w:r w:rsidR="009F7E39" w:rsidRPr="008762AD">
        <w:t xml:space="preserve">die Betrachtung der Biotoptypen die Betroffenheit anderer </w:t>
      </w:r>
      <w:r w:rsidR="005D2CAE" w:rsidRPr="008762AD">
        <w:t>Schutzgutfunktionen</w:t>
      </w:r>
      <w:r w:rsidR="009F7E39" w:rsidRPr="008762AD">
        <w:t xml:space="preserve"> mit abgebildet werden</w:t>
      </w:r>
      <w:r w:rsidR="005D2CAE" w:rsidRPr="008762AD">
        <w:t>, sofern keine erheblichen Beeinträchtigungen besonderer Schwere vorliegen</w:t>
      </w:r>
      <w:r w:rsidR="009F7E39" w:rsidRPr="008762AD">
        <w:t xml:space="preserve">. Beispielsweise </w:t>
      </w:r>
      <w:r w:rsidRPr="008762AD">
        <w:t xml:space="preserve">kann die </w:t>
      </w:r>
      <w:r w:rsidR="005D2CAE" w:rsidRPr="008762AD">
        <w:t xml:space="preserve">erhebliche Beeinträchtigung (eB) der </w:t>
      </w:r>
      <w:r w:rsidR="006F1710" w:rsidRPr="008762AD">
        <w:t>allgemeine</w:t>
      </w:r>
      <w:r w:rsidR="005D2CAE" w:rsidRPr="008762AD">
        <w:t>n</w:t>
      </w:r>
      <w:r w:rsidR="006F1710" w:rsidRPr="008762AD">
        <w:t xml:space="preserve"> </w:t>
      </w:r>
      <w:r w:rsidRPr="008762AD">
        <w:t>lufthygienische</w:t>
      </w:r>
      <w:r w:rsidR="005D2CAE" w:rsidRPr="008762AD">
        <w:t>n</w:t>
      </w:r>
      <w:r w:rsidRPr="008762AD">
        <w:t xml:space="preserve"> Ausgleichsfunktion von Wäldern</w:t>
      </w:r>
      <w:r w:rsidR="009F7E39" w:rsidRPr="008762AD">
        <w:t xml:space="preserve"> (</w:t>
      </w:r>
      <w:r w:rsidRPr="008762AD">
        <w:t xml:space="preserve">z.B. </w:t>
      </w:r>
      <w:r w:rsidR="009F7E39" w:rsidRPr="008762AD">
        <w:t>keine Zuordnung zu einem Belastungsraum)</w:t>
      </w:r>
      <w:r w:rsidRPr="008762AD">
        <w:t xml:space="preserve"> über die Biotopfunktion mit abgebildet werden. Hingegen wäre die klimatische Ausgleichsfunktion eines Auenbereichs in Zuordnung zu einem Belastungsraum eine maßgebliche Funktion, d</w:t>
      </w:r>
      <w:r w:rsidR="00C9077E" w:rsidRPr="008762AD">
        <w:t>i</w:t>
      </w:r>
      <w:r w:rsidRPr="008762AD">
        <w:t xml:space="preserve">e </w:t>
      </w:r>
      <w:r w:rsidR="006B375F" w:rsidRPr="008762AD">
        <w:t>beim Vorliegen eines eBS-Fall</w:t>
      </w:r>
      <w:r w:rsidR="005D2CAE" w:rsidRPr="008762AD">
        <w:t xml:space="preserve">s </w:t>
      </w:r>
      <w:r w:rsidRPr="008762AD">
        <w:t>gesondert zu berücksichtigen wäre.</w:t>
      </w:r>
    </w:p>
    <w:p w14:paraId="7F6B92AE" w14:textId="77777777" w:rsidR="00A64845" w:rsidRPr="008762AD" w:rsidRDefault="00D5753C" w:rsidP="00644B38">
      <w:pPr>
        <w:pStyle w:val="Textkrperaltt"/>
      </w:pPr>
      <w:r w:rsidRPr="008762AD">
        <w:t xml:space="preserve">Bei der Auswahl </w:t>
      </w:r>
      <w:r w:rsidR="008974DB" w:rsidRPr="008762AD">
        <w:t xml:space="preserve">der </w:t>
      </w:r>
      <w:r w:rsidR="008974DB" w:rsidRPr="008762AD">
        <w:rPr>
          <w:b/>
        </w:rPr>
        <w:t>planungsrelevanten Schutzgutfunktionen</w:t>
      </w:r>
      <w:r w:rsidR="008974DB" w:rsidRPr="008762AD">
        <w:t>, bei denen erhebliche Beeinträchtigungen besonderer Schwere möglich sind,</w:t>
      </w:r>
      <w:r w:rsidRPr="008762AD">
        <w:t xml:space="preserve"> ist neben deren Bedeutung und Schutzwürdigkeit im Betrachtungsraum die Frage zu beantworten, ob die </w:t>
      </w:r>
      <w:r w:rsidR="008974DB" w:rsidRPr="008762AD">
        <w:t xml:space="preserve">einzelnen </w:t>
      </w:r>
      <w:r w:rsidR="008974DB" w:rsidRPr="008762AD">
        <w:lastRenderedPageBreak/>
        <w:t>Schutzgutfunktionen</w:t>
      </w:r>
      <w:r w:rsidRPr="008762AD">
        <w:t xml:space="preserve"> überhaupt von den Wirkungen des Straßenbauvorhabens betroffen werden. </w:t>
      </w:r>
    </w:p>
    <w:p w14:paraId="5CE71279" w14:textId="77777777" w:rsidR="00D5753C" w:rsidRPr="00221F3B" w:rsidRDefault="00D5753C" w:rsidP="00773C1C">
      <w:pPr>
        <w:pStyle w:val="Textkrperaltt"/>
        <w:keepNext/>
      </w:pPr>
      <w:r w:rsidRPr="00221F3B">
        <w:t xml:space="preserve">In der weiteren Betrachtung </w:t>
      </w:r>
      <w:r>
        <w:t>können</w:t>
      </w:r>
      <w:r w:rsidRPr="00221F3B">
        <w:t xml:space="preserve"> daher Funktionen und Strukturen aus</w:t>
      </w:r>
      <w:r>
        <w:t>ge</w:t>
      </w:r>
      <w:r w:rsidRPr="00221F3B">
        <w:t>schl</w:t>
      </w:r>
      <w:r>
        <w:t>oss</w:t>
      </w:r>
      <w:r w:rsidRPr="00221F3B">
        <w:t>en</w:t>
      </w:r>
      <w:r>
        <w:t xml:space="preserve"> werden</w:t>
      </w:r>
      <w:r w:rsidRPr="00221F3B">
        <w:t xml:space="preserve">, die </w:t>
      </w:r>
    </w:p>
    <w:p w14:paraId="27BC9023" w14:textId="77777777" w:rsidR="00D5753C" w:rsidRPr="00B054FC" w:rsidRDefault="00D5753C" w:rsidP="00A64845">
      <w:pPr>
        <w:pStyle w:val="Aufzhlung1fortlnach6pt"/>
      </w:pPr>
      <w:r w:rsidRPr="00B054FC">
        <w:t xml:space="preserve">von den Wirkungen des Vorhabens voraussichtlich nicht erreicht werden, </w:t>
      </w:r>
    </w:p>
    <w:p w14:paraId="07F262F0" w14:textId="77777777" w:rsidR="00D5753C" w:rsidRPr="00B054FC" w:rsidRDefault="00D5753C" w:rsidP="00A64845">
      <w:pPr>
        <w:pStyle w:val="Aufzhlung1fortlnach6pt"/>
      </w:pPr>
      <w:r w:rsidRPr="00B054FC">
        <w:t xml:space="preserve">gegenüber den Wirkungen des Vorhabens i.d.R. eine geringe Empfindlichkeit aufweisen </w:t>
      </w:r>
    </w:p>
    <w:p w14:paraId="78CA4AF4" w14:textId="77777777" w:rsidR="00D5753C" w:rsidRPr="00221F3B" w:rsidRDefault="00D5753C" w:rsidP="00A64845">
      <w:pPr>
        <w:pStyle w:val="Aufzhlung1schlussnach12pt"/>
      </w:pPr>
      <w:r w:rsidRPr="00B054FC">
        <w:t>oder bei denen keine Beeinträchtigung anzunehmen ist, weil die auslösenden Wirkfakto</w:t>
      </w:r>
      <w:r w:rsidRPr="00221F3B">
        <w:t>ren fehlen.</w:t>
      </w:r>
    </w:p>
    <w:p w14:paraId="03AA7492" w14:textId="297AF2CD" w:rsidR="00D5753C" w:rsidRDefault="008974DB" w:rsidP="00644B38">
      <w:pPr>
        <w:pStyle w:val="Textkrperaltt"/>
      </w:pPr>
      <w:r>
        <w:t>Schutzgutf</w:t>
      </w:r>
      <w:r w:rsidR="00D5753C" w:rsidRPr="00865A7D">
        <w:t xml:space="preserve">unktionen, bei denen </w:t>
      </w:r>
      <w:r w:rsidR="00D5753C" w:rsidRPr="00221F3B">
        <w:t>bereits die fachliche Grobabschätzung erkennen</w:t>
      </w:r>
      <w:r w:rsidR="00D5753C" w:rsidRPr="00865A7D">
        <w:t xml:space="preserve"> lässt, dass Beeinträchtigungen auszuschließen sind (z.B. </w:t>
      </w:r>
      <w:r w:rsidR="00C81B89">
        <w:t>klimatische oder lufthygienische Ausgleichsfunktion bei fehlendem Belastungsraum</w:t>
      </w:r>
      <w:r w:rsidR="001860B6">
        <w:t>; kein Vorkommen von Geotopen; kein Vorkommen von Standorten gefährdeter und seltener Pflanzen</w:t>
      </w:r>
      <w:r w:rsidR="00D5753C" w:rsidRPr="00865A7D">
        <w:t>), werden nicht weiter berücksichtigt.</w:t>
      </w:r>
      <w:r w:rsidR="00D5753C" w:rsidRPr="00D23D42">
        <w:t xml:space="preserve"> </w:t>
      </w:r>
      <w:r w:rsidR="00A64845">
        <w:t xml:space="preserve">D.h. sie müssen weder bei der Bestandserfassung noch bei der Konfliktanalyse </w:t>
      </w:r>
      <w:r w:rsidR="004A5AFA">
        <w:t xml:space="preserve">detailliert </w:t>
      </w:r>
      <w:r w:rsidR="00A64845">
        <w:t>untersucht bzw. thematisiert werden.</w:t>
      </w:r>
      <w:r w:rsidR="00CB2119">
        <w:t xml:space="preserve"> In der Gliederung des LBP können die entsprechenden Kapitel (insb. bei der Bestandserfassung) entfallen (vgl. Mustergliederung, AM 1).</w:t>
      </w:r>
    </w:p>
    <w:p w14:paraId="3D46B751" w14:textId="3CB7103C" w:rsidR="00986DCF" w:rsidRDefault="00986DCF" w:rsidP="00644B38">
      <w:pPr>
        <w:pStyle w:val="Textkrperaltt"/>
      </w:pPr>
      <w:r>
        <w:t xml:space="preserve">Der Ausschluss von </w:t>
      </w:r>
      <w:r w:rsidR="008974DB">
        <w:t>Schutzgutf</w:t>
      </w:r>
      <w:r w:rsidR="008974DB" w:rsidRPr="00865A7D">
        <w:t>unktionen</w:t>
      </w:r>
      <w:r w:rsidR="008974DB">
        <w:t xml:space="preserve"> </w:t>
      </w:r>
      <w:r>
        <w:t xml:space="preserve">ist zu begründen und zu dokumentieren. Dies kann </w:t>
      </w:r>
      <w:r w:rsidR="0079455E">
        <w:t xml:space="preserve">verbal im </w:t>
      </w:r>
      <w:r w:rsidR="0079455E" w:rsidRPr="008762AD">
        <w:t xml:space="preserve">Erläuterungsbericht oder </w:t>
      </w:r>
      <w:r w:rsidRPr="008762AD">
        <w:t xml:space="preserve">in Form eines Steckbriefs (vgl. </w:t>
      </w:r>
      <w:r w:rsidRPr="0014349D">
        <w:t xml:space="preserve">Anlage </w:t>
      </w:r>
      <w:r w:rsidR="00CB2119" w:rsidRPr="0014349D">
        <w:t>V</w:t>
      </w:r>
      <w:r w:rsidR="006A1D17">
        <w:t>II</w:t>
      </w:r>
      <w:r w:rsidRPr="008762AD">
        <w:t xml:space="preserve">, </w:t>
      </w:r>
      <w:r w:rsidR="0079455E" w:rsidRPr="008762AD">
        <w:t>„</w:t>
      </w:r>
      <w:r w:rsidRPr="008762AD">
        <w:t xml:space="preserve">Dokumentation </w:t>
      </w:r>
      <w:r w:rsidR="0079455E" w:rsidRPr="008762AD">
        <w:t xml:space="preserve">der </w:t>
      </w:r>
      <w:r w:rsidRPr="008762AD">
        <w:t>Planungsraumanalyse</w:t>
      </w:r>
      <w:r w:rsidR="0079455E" w:rsidRPr="008762AD">
        <w:t>“</w:t>
      </w:r>
      <w:r w:rsidRPr="008762AD">
        <w:t>)</w:t>
      </w:r>
      <w:r w:rsidR="0079455E" w:rsidRPr="008762AD">
        <w:t xml:space="preserve"> erfolgen</w:t>
      </w:r>
      <w:r w:rsidRPr="008762AD">
        <w:t>.</w:t>
      </w:r>
      <w:r w:rsidR="00602F90" w:rsidRPr="008762AD">
        <w:t xml:space="preserve"> </w:t>
      </w:r>
      <w:r w:rsidR="005B7B55" w:rsidRPr="008762AD">
        <w:t>Im Steckbrief</w:t>
      </w:r>
      <w:r w:rsidR="00602F90" w:rsidRPr="008762AD">
        <w:t xml:space="preserve"> </w:t>
      </w:r>
      <w:r w:rsidR="005B7B55" w:rsidRPr="008762AD">
        <w:t>können</w:t>
      </w:r>
      <w:r w:rsidR="00602F90" w:rsidRPr="008762AD">
        <w:t xml:space="preserve"> alle </w:t>
      </w:r>
      <w:r w:rsidR="00AC6637" w:rsidRPr="008762AD">
        <w:t>Schutzgüter</w:t>
      </w:r>
      <w:r w:rsidR="008974DB" w:rsidRPr="008762AD">
        <w:t xml:space="preserve"> / Schutzgutfunktionen</w:t>
      </w:r>
      <w:r w:rsidR="00602F90" w:rsidRPr="008762AD">
        <w:t xml:space="preserve"> kurz beschrieben und darauf aufbauend die Auswahl der planungsrelevanten und die Ausscheidung der </w:t>
      </w:r>
      <w:r w:rsidR="00602F90">
        <w:t>nicht weiter betrachteten Funktionen begründet</w:t>
      </w:r>
      <w:r w:rsidR="005B7B55">
        <w:t xml:space="preserve"> werden</w:t>
      </w:r>
      <w:r w:rsidR="00602F90">
        <w:t>.</w:t>
      </w:r>
    </w:p>
    <w:p w14:paraId="5CF373B1" w14:textId="77777777" w:rsidR="00986DCF" w:rsidRPr="00FA406F" w:rsidRDefault="00986DCF" w:rsidP="00644B38">
      <w:pPr>
        <w:pStyle w:val="Textkrperaltt"/>
      </w:pPr>
      <w:r w:rsidRPr="00FA406F">
        <w:t xml:space="preserve">Die Planungsraumanalyse entbindet </w:t>
      </w:r>
      <w:r>
        <w:t xml:space="preserve">somit </w:t>
      </w:r>
      <w:r w:rsidRPr="00FA406F">
        <w:t xml:space="preserve">nicht von einer umfänglichen Auseinandersetzung mit allen </w:t>
      </w:r>
      <w:r w:rsidR="009C0F1F">
        <w:t>Schutz</w:t>
      </w:r>
      <w:r w:rsidRPr="005B7B55">
        <w:t>gütern</w:t>
      </w:r>
      <w:r w:rsidRPr="00FA406F">
        <w:t xml:space="preserve"> sowie deren Funktionen </w:t>
      </w:r>
      <w:r w:rsidR="006B375F">
        <w:t xml:space="preserve">im </w:t>
      </w:r>
      <w:r>
        <w:t>Untersuchungsraum</w:t>
      </w:r>
      <w:r w:rsidRPr="00FA406F">
        <w:t xml:space="preserve">. Dies ist für eine fundierte und belastbare Auswahl der planungsrelevanten </w:t>
      </w:r>
      <w:r w:rsidR="008974DB">
        <w:t>Schutzgutf</w:t>
      </w:r>
      <w:r w:rsidR="008974DB" w:rsidRPr="00865A7D">
        <w:t>unktionen</w:t>
      </w:r>
      <w:r w:rsidR="008974DB">
        <w:t xml:space="preserve"> </w:t>
      </w:r>
      <w:r w:rsidRPr="00FA406F">
        <w:t xml:space="preserve">unerlässlich. Eine Vereinfachung ergibt sich bei der Konfliktanalyse und der Maßnahmenplanung, die sich auf die </w:t>
      </w:r>
      <w:r w:rsidRPr="008762AD">
        <w:t>planungsrelevanten Funktionen</w:t>
      </w:r>
      <w:r w:rsidR="008974DB" w:rsidRPr="008762AD">
        <w:t>, bei denen erhebliche Beeinträchtigungen besonderer Schwere möglich sind,</w:t>
      </w:r>
      <w:r w:rsidRPr="008762AD">
        <w:t xml:space="preserve"> konzentriert, sowie ein reduzierter Aufwand bei der textlichen Dokumentation aller Arbeitsschritte </w:t>
      </w:r>
      <w:r w:rsidRPr="00FA406F">
        <w:t>(insb. Bestandserfassung).</w:t>
      </w:r>
    </w:p>
    <w:p w14:paraId="02AA4245" w14:textId="3D44B35B" w:rsidR="00D5753C" w:rsidRDefault="00505AF2" w:rsidP="00644B38">
      <w:pPr>
        <w:pStyle w:val="Textkrperaltt"/>
      </w:pPr>
      <w:r w:rsidRPr="007D2FF6">
        <w:t xml:space="preserve">Die Grundlage zur Ermittlung der planungsrelevanten </w:t>
      </w:r>
      <w:r w:rsidR="008974DB">
        <w:t xml:space="preserve">Schutzgutfunktionen </w:t>
      </w:r>
      <w:r w:rsidR="00D5753C">
        <w:t>stellt i.d.R.</w:t>
      </w:r>
      <w:r w:rsidRPr="007D2FF6">
        <w:t xml:space="preserve"> </w:t>
      </w:r>
      <w:r w:rsidR="00034A7E">
        <w:t xml:space="preserve">die </w:t>
      </w:r>
      <w:r w:rsidR="00D5753C">
        <w:t>vorhabenbezogen durchzuführende Biotop</w:t>
      </w:r>
      <w:r w:rsidR="00034A7E">
        <w:t>typen</w:t>
      </w:r>
      <w:r w:rsidR="00D5753C">
        <w:t xml:space="preserve">kartierung dar (vgl. Kap. </w:t>
      </w:r>
      <w:r w:rsidR="009A2D5F">
        <w:fldChar w:fldCharType="begin"/>
      </w:r>
      <w:r w:rsidR="009A2D5F">
        <w:instrText xml:space="preserve"> REF _Ref80000498 \r \h </w:instrText>
      </w:r>
      <w:r w:rsidR="009A2D5F">
        <w:fldChar w:fldCharType="separate"/>
      </w:r>
      <w:r w:rsidR="00E24AB8">
        <w:t>3.2.1</w:t>
      </w:r>
      <w:r w:rsidR="009A2D5F">
        <w:fldChar w:fldCharType="end"/>
      </w:r>
      <w:r w:rsidR="00D5753C">
        <w:t>)</w:t>
      </w:r>
      <w:r w:rsidRPr="007D2FF6">
        <w:t xml:space="preserve">. </w:t>
      </w:r>
      <w:r w:rsidR="00A64845">
        <w:t xml:space="preserve">Für die Bearbeitung eines LBP bedeutet dies, dass der Arbeitsschritt der Planungsraumanalyse </w:t>
      </w:r>
      <w:r w:rsidR="00986DCF">
        <w:t>frühestens</w:t>
      </w:r>
      <w:r w:rsidR="00A64845">
        <w:t xml:space="preserve"> dann vollständig durchgeführt werden </w:t>
      </w:r>
      <w:r w:rsidR="00986DCF">
        <w:t>kann</w:t>
      </w:r>
      <w:r w:rsidR="00A64845">
        <w:t>, wenn die Ergebnisse der Biotop</w:t>
      </w:r>
      <w:r w:rsidR="00034A7E">
        <w:t>typen</w:t>
      </w:r>
      <w:r w:rsidR="00A64845">
        <w:t>kartierung vorliegen.</w:t>
      </w:r>
    </w:p>
    <w:p w14:paraId="58BCF2EF" w14:textId="423CA101" w:rsidR="00505AF2" w:rsidRPr="007D2FF6" w:rsidRDefault="00505AF2" w:rsidP="00644B38">
      <w:pPr>
        <w:pStyle w:val="Textkrperaltt"/>
      </w:pPr>
      <w:r>
        <w:lastRenderedPageBreak/>
        <w:t>Das</w:t>
      </w:r>
      <w:r w:rsidRPr="007D2FF6">
        <w:t xml:space="preserve"> faunistische Artenpotenzial </w:t>
      </w:r>
      <w:r w:rsidR="00D5753C">
        <w:t>wird</w:t>
      </w:r>
      <w:r>
        <w:t xml:space="preserve"> </w:t>
      </w:r>
      <w:r w:rsidR="00A64845">
        <w:t xml:space="preserve">für die Planungsraumanalyse </w:t>
      </w:r>
      <w:r w:rsidRPr="007D2FF6">
        <w:t>über die Habitatansprüc</w:t>
      </w:r>
      <w:r>
        <w:t>he der Arten und die Habitataus</w:t>
      </w:r>
      <w:r w:rsidRPr="007D2FF6">
        <w:t xml:space="preserve">stattung des Untersuchungsraumes auf Basis von </w:t>
      </w:r>
      <w:r w:rsidR="002E14F5">
        <w:t xml:space="preserve">z.B. </w:t>
      </w:r>
      <w:r w:rsidRPr="007D2FF6">
        <w:t>LANI</w:t>
      </w:r>
      <w:r>
        <w:t>S</w:t>
      </w:r>
      <w:r w:rsidR="008974DB">
        <w:t xml:space="preserve"> </w:t>
      </w:r>
      <w:r>
        <w:t xml:space="preserve">/ ARTeFAKT </w:t>
      </w:r>
      <w:r w:rsidR="00847049">
        <w:t>/ ArtenFinder</w:t>
      </w:r>
      <w:r w:rsidR="00931A15">
        <w:t xml:space="preserve"> </w:t>
      </w:r>
      <w:r w:rsidR="00BA3250">
        <w:t xml:space="preserve">Service Portal </w:t>
      </w:r>
      <w:r>
        <w:t>sowie der Biotopty</w:t>
      </w:r>
      <w:r w:rsidRPr="007D2FF6">
        <w:t xml:space="preserve">penerfassung </w:t>
      </w:r>
      <w:r w:rsidR="00F9237F">
        <w:t>und</w:t>
      </w:r>
      <w:r w:rsidR="006B375F">
        <w:t xml:space="preserve"> </w:t>
      </w:r>
      <w:r w:rsidR="00F9237F">
        <w:t>/</w:t>
      </w:r>
      <w:r w:rsidR="006B375F">
        <w:t xml:space="preserve"> </w:t>
      </w:r>
      <w:r w:rsidR="00F9237F">
        <w:t>oder einer faunistischen Planungsraumanalyse</w:t>
      </w:r>
      <w:r w:rsidR="006D7E9A">
        <w:t xml:space="preserve"> (vgl. Exkurs zur faunistischen Planungsraumanalyse in Kap. </w:t>
      </w:r>
      <w:r w:rsidR="006D7E9A">
        <w:fldChar w:fldCharType="begin"/>
      </w:r>
      <w:r w:rsidR="006D7E9A">
        <w:instrText xml:space="preserve"> REF _Ref34390134 \r \h </w:instrText>
      </w:r>
      <w:r w:rsidR="006D7E9A">
        <w:fldChar w:fldCharType="separate"/>
      </w:r>
      <w:r w:rsidR="00E24AB8">
        <w:t>2</w:t>
      </w:r>
      <w:r w:rsidR="006D7E9A">
        <w:fldChar w:fldCharType="end"/>
      </w:r>
      <w:r w:rsidR="006D7E9A">
        <w:t>)</w:t>
      </w:r>
      <w:r w:rsidR="00C9077E">
        <w:t xml:space="preserve"> </w:t>
      </w:r>
      <w:r w:rsidRPr="007D2FF6">
        <w:t>abgeschätzt.</w:t>
      </w:r>
    </w:p>
    <w:p w14:paraId="63C0988F" w14:textId="77777777" w:rsidR="00D5753C" w:rsidRDefault="00D5753C" w:rsidP="00644B38">
      <w:pPr>
        <w:pStyle w:val="Textkrperaltt"/>
      </w:pPr>
      <w:r>
        <w:t xml:space="preserve">Zur weiteren Beurteilung der </w:t>
      </w:r>
      <w:r w:rsidRPr="007D2FF6">
        <w:t xml:space="preserve">planungsrelevanten </w:t>
      </w:r>
      <w:r>
        <w:t xml:space="preserve">Funktionen und Strukturen des Naturhaushalts und des Landschaftsbildes können </w:t>
      </w:r>
      <w:r w:rsidR="00142DC1">
        <w:t xml:space="preserve">u.a. </w:t>
      </w:r>
      <w:r>
        <w:t>folgende</w:t>
      </w:r>
      <w:r w:rsidR="00505AF2" w:rsidRPr="007D2FF6">
        <w:t xml:space="preserve"> vorhandene Daten </w:t>
      </w:r>
      <w:r>
        <w:t>ausgewertet werden:</w:t>
      </w:r>
    </w:p>
    <w:p w14:paraId="6EA99FB5" w14:textId="77777777" w:rsidR="003E4FD9" w:rsidRDefault="00505AF2" w:rsidP="008762AD">
      <w:pPr>
        <w:pStyle w:val="Aufzhlung1fortlnach0pt"/>
        <w:spacing w:before="120"/>
      </w:pPr>
      <w:r w:rsidRPr="007D2FF6">
        <w:t xml:space="preserve">Landschaftsinformationssystem (LANIS) der Naturschutzverwaltung Rheinland-Pfalz </w:t>
      </w:r>
      <w:r w:rsidR="00645AD7">
        <w:t>(</w:t>
      </w:r>
      <w:hyperlink r:id="rId24" w:history="1">
        <w:r w:rsidR="00645AD7" w:rsidRPr="008E0171">
          <w:rPr>
            <w:rStyle w:val="Hyperlink"/>
          </w:rPr>
          <w:t>https://naturschutz.rlp.de/</w:t>
        </w:r>
      </w:hyperlink>
      <w:r w:rsidRPr="007D2FF6">
        <w:t>)</w:t>
      </w:r>
      <w:r w:rsidR="003E4FD9">
        <w:t xml:space="preserve"> mit</w:t>
      </w:r>
      <w:r w:rsidR="008974DB">
        <w:t xml:space="preserve"> </w:t>
      </w:r>
      <w:r w:rsidR="005E049C">
        <w:t xml:space="preserve">Grundlagendaten und </w:t>
      </w:r>
      <w:r w:rsidR="003E4FD9">
        <w:t>Darlegung von Schutzgebieten, der naturräumlichen Gliederung, Biotopkartierungsflächen und Artnachweisen</w:t>
      </w:r>
      <w:r w:rsidR="005E049C">
        <w:t xml:space="preserve"> etc. im Kartendienst</w:t>
      </w:r>
      <w:r w:rsidR="003E4FD9">
        <w:t>,</w:t>
      </w:r>
      <w:r w:rsidR="006A5F2F">
        <w:t xml:space="preserve"> </w:t>
      </w:r>
    </w:p>
    <w:p w14:paraId="7C60C2F5" w14:textId="016281D7" w:rsidR="00931A15" w:rsidRDefault="00D11A08" w:rsidP="008762AD">
      <w:pPr>
        <w:pStyle w:val="Aufzhlung1fortlnach0pt"/>
        <w:spacing w:before="120"/>
      </w:pPr>
      <w:r>
        <w:t>Daten des Landesamtes für Umwelt u.a. mit der HpnV (</w:t>
      </w:r>
      <w:hyperlink r:id="rId25" w:history="1">
        <w:r w:rsidR="00482BB5">
          <w:rPr>
            <w:rStyle w:val="Hyperlink"/>
          </w:rPr>
          <w:t>Heutige potentielle natürliche Vegetation . Landesamt für Umwelt Rheinland-Pfalz (rlp.de)</w:t>
        </w:r>
      </w:hyperlink>
      <w:hyperlink w:history="1"/>
      <w:r>
        <w:t>)</w:t>
      </w:r>
      <w:r w:rsidR="00B127EF">
        <w:t>,</w:t>
      </w:r>
      <w:r>
        <w:t xml:space="preserve"> der Planung vernetzter Biotopsysteme</w:t>
      </w:r>
      <w:r w:rsidR="003A2F5A">
        <w:t xml:space="preserve"> (</w:t>
      </w:r>
      <w:hyperlink r:id="rId26" w:history="1">
        <w:r w:rsidR="00482BB5">
          <w:rPr>
            <w:rStyle w:val="Hyperlink"/>
          </w:rPr>
          <w:t>Planung vernetzter Biotopsysteme . Landesamt für Umwelt Rheinland-Pfalz (rlp.de)</w:t>
        </w:r>
      </w:hyperlink>
      <w:r>
        <w:t>, Biotopverbund (</w:t>
      </w:r>
      <w:hyperlink r:id="rId27" w:history="1">
        <w:r w:rsidR="00482BB5">
          <w:rPr>
            <w:rStyle w:val="Hyperlink"/>
          </w:rPr>
          <w:t>Biotopverbund Rheinland-Pfalz . Landesamt für Umwelt Rheinland-Pfalz (rlp.de)</w:t>
        </w:r>
      </w:hyperlink>
      <w:r>
        <w:t>)</w:t>
      </w:r>
      <w:r w:rsidR="003A2F5A">
        <w:t xml:space="preserve">, </w:t>
      </w:r>
      <w:r w:rsidR="006A5F2F">
        <w:t>A</w:t>
      </w:r>
      <w:r w:rsidR="00482BB5">
        <w:t>rtdaten (A</w:t>
      </w:r>
      <w:r w:rsidR="006A5F2F">
        <w:t>RTeFAKT</w:t>
      </w:r>
      <w:r w:rsidR="00482BB5">
        <w:t xml:space="preserve">, </w:t>
      </w:r>
      <w:r w:rsidR="006A5F2F">
        <w:t>Artdatenportal</w:t>
      </w:r>
      <w:r w:rsidR="004936FC">
        <w:t xml:space="preserve"> </w:t>
      </w:r>
      <w:r w:rsidR="00931A15">
        <w:t>(</w:t>
      </w:r>
      <w:hyperlink r:id="rId28" w:history="1">
        <w:r w:rsidR="00482BB5">
          <w:rPr>
            <w:rStyle w:val="Hyperlink"/>
          </w:rPr>
          <w:t>Artdaten . Landesamt für Umwelt Rheinland-Pfalz (rlp.de)</w:t>
        </w:r>
      </w:hyperlink>
      <w:r w:rsidR="00931A15">
        <w:t>),</w:t>
      </w:r>
    </w:p>
    <w:p w14:paraId="272439E6" w14:textId="77777777" w:rsidR="00D5753C" w:rsidRDefault="006A5F2F" w:rsidP="008762AD">
      <w:pPr>
        <w:pStyle w:val="Aufzhlung1fortlnach0pt"/>
        <w:spacing w:before="120"/>
        <w:jc w:val="left"/>
      </w:pPr>
      <w:r>
        <w:t>ArtenFinder Service-Portal Rheinland-Pfalz (</w:t>
      </w:r>
      <w:hyperlink r:id="rId29" w:history="1">
        <w:r w:rsidR="0080640B" w:rsidRPr="009C421E">
          <w:rPr>
            <w:rStyle w:val="Hyperlink"/>
          </w:rPr>
          <w:t>https://artenfinder.rlp.de</w:t>
        </w:r>
      </w:hyperlink>
      <w:r>
        <w:t>) mit der Arten Analyse,</w:t>
      </w:r>
    </w:p>
    <w:p w14:paraId="33CE0100" w14:textId="3B1BCE80" w:rsidR="00D5753C" w:rsidRPr="004B1928" w:rsidRDefault="00D5753C" w:rsidP="008762AD">
      <w:pPr>
        <w:pStyle w:val="Aufzhlung1fortlnach0pt"/>
        <w:spacing w:before="120"/>
        <w:jc w:val="left"/>
      </w:pPr>
      <w:r>
        <w:t>Daten des</w:t>
      </w:r>
      <w:r w:rsidR="00505AF2" w:rsidRPr="007D2FF6">
        <w:t xml:space="preserve"> Landesamtes für Geologie und Bergbau (</w:t>
      </w:r>
      <w:hyperlink r:id="rId30" w:history="1">
        <w:r w:rsidR="00482BB5">
          <w:rPr>
            <w:rStyle w:val="Hyperlink"/>
          </w:rPr>
          <w:t>LGB-RLP.de | Online-Karten</w:t>
        </w:r>
      </w:hyperlink>
      <w:r w:rsidR="00505AF2" w:rsidRPr="004B1928">
        <w:t>)</w:t>
      </w:r>
      <w:r w:rsidRPr="004B1928">
        <w:t>,</w:t>
      </w:r>
    </w:p>
    <w:p w14:paraId="01092BAE" w14:textId="34CDE396" w:rsidR="006D5E9D" w:rsidRDefault="00505AF2" w:rsidP="008762AD">
      <w:pPr>
        <w:pStyle w:val="Aufzhlung1fortlnach0pt"/>
        <w:spacing w:before="120"/>
        <w:jc w:val="left"/>
      </w:pPr>
      <w:r w:rsidRPr="004B1928">
        <w:t>Daten des Geo</w:t>
      </w:r>
      <w:r w:rsidR="008A65AA">
        <w:t>explorers</w:t>
      </w:r>
      <w:r w:rsidRPr="004B1928">
        <w:t xml:space="preserve"> Wasser </w:t>
      </w:r>
      <w:r w:rsidRPr="00714136">
        <w:rPr>
          <w:color w:val="000000"/>
        </w:rPr>
        <w:t>(</w:t>
      </w:r>
      <w:hyperlink r:id="rId31" w:history="1">
        <w:r w:rsidR="00482BB5">
          <w:rPr>
            <w:rStyle w:val="Hyperlink"/>
          </w:rPr>
          <w:t>Geoexplorer . RLP-UMWELT Wasserportal</w:t>
        </w:r>
      </w:hyperlink>
      <w:r w:rsidR="008A65AA">
        <w:rPr>
          <w:color w:val="000000"/>
        </w:rPr>
        <w:t>)</w:t>
      </w:r>
      <w:r w:rsidR="006A5F2F" w:rsidRPr="004B1928">
        <w:t>,</w:t>
      </w:r>
      <w:r w:rsidR="008332C5" w:rsidRPr="00FA141B">
        <w:t xml:space="preserve"> </w:t>
      </w:r>
    </w:p>
    <w:p w14:paraId="57DD5B0C" w14:textId="77777777" w:rsidR="00505AF2" w:rsidRDefault="009A2D5F" w:rsidP="008762AD">
      <w:pPr>
        <w:pStyle w:val="Aufzhlung1fortlnach0pt"/>
        <w:spacing w:before="120" w:after="240"/>
      </w:pPr>
      <w:r>
        <w:t>lbm-interne Daten auf den Laufwerken K:\ zu z.B. Map-Info-Daten zu ATKIS, Gewässern, Höhenlinien, Kataster, Luftbilder,</w:t>
      </w:r>
      <w:r w:rsidR="003D5129">
        <w:t xml:space="preserve"> </w:t>
      </w:r>
      <w:r w:rsidRPr="007D2FF6">
        <w:t>topographische Karten</w:t>
      </w:r>
      <w:r>
        <w:t>,</w:t>
      </w:r>
      <w:r w:rsidR="003D5129">
        <w:t xml:space="preserve"> </w:t>
      </w:r>
      <w:r w:rsidR="005A247A">
        <w:t>Straßennetz, Bauwerke, bundes-/ landes</w:t>
      </w:r>
      <w:r w:rsidR="003D5129">
        <w:t>-/kreis</w:t>
      </w:r>
      <w:r w:rsidR="005A247A">
        <w:t>eigene Flächen, Verwaltungsgrenzen (</w:t>
      </w:r>
      <w:hyperlink r:id="rId32" w:history="1">
        <w:r w:rsidR="005A247A" w:rsidRPr="005A247A">
          <w:rPr>
            <w:rStyle w:val="Hyperlink"/>
          </w:rPr>
          <w:t>K:\Geometrien</w:t>
        </w:r>
      </w:hyperlink>
      <w:r w:rsidR="005A247A">
        <w:t xml:space="preserve">) </w:t>
      </w:r>
      <w:r w:rsidR="00C50C9F">
        <w:t>und zahlreichen anderen WMS-Diensten (</w:t>
      </w:r>
      <w:hyperlink r:id="rId33" w:history="1">
        <w:r w:rsidR="00C50C9F" w:rsidRPr="00C50C9F">
          <w:rPr>
            <w:rStyle w:val="Hyperlink"/>
          </w:rPr>
          <w:t>K:\WMS_Dienste</w:t>
        </w:r>
      </w:hyperlink>
      <w:r w:rsidR="00C50C9F">
        <w:t>)</w:t>
      </w:r>
      <w:r w:rsidR="00B024FB">
        <w:t>,</w:t>
      </w:r>
      <w:r w:rsidR="00C50C9F">
        <w:t xml:space="preserve"> auf dem Laufwerk N:\ zu z.B. Gewässern, landesweiter Biotopverbund, unzerschnittenen Verkehrsräumen, Wildtierkorridoren (</w:t>
      </w:r>
      <w:hyperlink r:id="rId34" w:history="1">
        <w:r w:rsidR="00C50C9F" w:rsidRPr="00C50C9F">
          <w:rPr>
            <w:rStyle w:val="Hyperlink"/>
          </w:rPr>
          <w:t>N:\Landespflege</w:t>
        </w:r>
      </w:hyperlink>
      <w:r w:rsidR="00C50C9F">
        <w:t>) sowie auf dem Laufwerk L:\ zu z.B. zu Leitfäden, Rundschreiben (</w:t>
      </w:r>
      <w:hyperlink r:id="rId35" w:history="1">
        <w:r w:rsidR="00C50C9F" w:rsidRPr="00C50C9F">
          <w:rPr>
            <w:rStyle w:val="Hyperlink"/>
          </w:rPr>
          <w:t>L:\Zentrale\Landespflege</w:t>
        </w:r>
      </w:hyperlink>
      <w:r w:rsidR="00C50C9F">
        <w:t>).</w:t>
      </w:r>
    </w:p>
    <w:p w14:paraId="61FAB4F9" w14:textId="05EAD604" w:rsidR="00D11A08" w:rsidRDefault="00D11A08" w:rsidP="00D11A08">
      <w:pPr>
        <w:pStyle w:val="textkrper0"/>
      </w:pPr>
      <w:r>
        <w:t>Zahlreiche Informationen stehen zudem als Geodatendienste (WMS und WFS) zu</w:t>
      </w:r>
      <w:r w:rsidR="00B024FB">
        <w:t>r</w:t>
      </w:r>
      <w:r>
        <w:t xml:space="preserve"> Verfügung (</w:t>
      </w:r>
      <w:hyperlink r:id="rId36" w:history="1">
        <w:r w:rsidRPr="009C421E">
          <w:rPr>
            <w:rStyle w:val="Hyperlink"/>
          </w:rPr>
          <w:t>https://geodaten.naturschutz.rlp.de/kartendienste_naturschutz/mod_ogc/</w:t>
        </w:r>
      </w:hyperlink>
      <w:r>
        <w:t xml:space="preserve">). </w:t>
      </w:r>
    </w:p>
    <w:p w14:paraId="1D20FC78" w14:textId="0C2C8106" w:rsidR="00374998" w:rsidRPr="00D11A08" w:rsidRDefault="00374998" w:rsidP="00D11A08">
      <w:pPr>
        <w:pStyle w:val="textkrper0"/>
        <w:rPr>
          <w:u w:val="single"/>
        </w:rPr>
      </w:pPr>
      <w:r>
        <w:t>Das Planungsgebiet / Untersuchungsraum sowie der Ausschluss von Schutzgutfunktionen sind mit dem Auftraggeber und der zuständigen Naturschutzbehörde abzustimmen.</w:t>
      </w:r>
    </w:p>
    <w:p w14:paraId="69FDA30D" w14:textId="77777777" w:rsidR="00FD2753" w:rsidRDefault="00FD2753" w:rsidP="00A4467D">
      <w:pPr>
        <w:pStyle w:val="berschrift3"/>
        <w:keepLines/>
        <w:numPr>
          <w:ilvl w:val="1"/>
          <w:numId w:val="34"/>
        </w:numPr>
        <w:tabs>
          <w:tab w:val="num" w:pos="6181"/>
        </w:tabs>
        <w:ind w:left="1077" w:hanging="1077"/>
      </w:pPr>
      <w:bookmarkStart w:id="50" w:name="_Toc33721207"/>
      <w:bookmarkStart w:id="51" w:name="_Toc143587997"/>
      <w:r>
        <w:lastRenderedPageBreak/>
        <w:t>Bezugsräume</w:t>
      </w:r>
      <w:bookmarkEnd w:id="50"/>
      <w:bookmarkEnd w:id="51"/>
    </w:p>
    <w:p w14:paraId="42650775" w14:textId="77777777" w:rsidR="00986DCF" w:rsidRDefault="00AD6D4F" w:rsidP="00A4467D">
      <w:pPr>
        <w:pStyle w:val="Textkrperaltt"/>
        <w:keepNext/>
        <w:keepLines/>
      </w:pPr>
      <w:r>
        <w:t xml:space="preserve">Die RLBP 2011 arbeitet mit der Abgrenzung von Bezugsräumen (vgl. RLBP, Kap. 4.3). </w:t>
      </w:r>
      <w:r w:rsidR="00986DCF">
        <w:t xml:space="preserve">Darunter wird ein Planungsinstrumentarium im Rahmen der </w:t>
      </w:r>
      <w:r w:rsidR="006A5F2F">
        <w:t>L</w:t>
      </w:r>
      <w:r w:rsidR="00986DCF">
        <w:t xml:space="preserve">andschaftspflegerischen Begleitplanung verstanden, um die Funktionen und Strukturen des Naturhaushaltes und des Landschaftsbildes, die in einem offensichtlichen Wirkungsgefüge miteinander stehen und / oder eine weitgehend homogene Ausprägung besitzen, in einer räumlichen Bezugsebene erfassen zu können. </w:t>
      </w:r>
      <w:r w:rsidR="00986DCF" w:rsidRPr="00986DCF">
        <w:t xml:space="preserve">Je nach Landschaftstyp und -ausschnitt (z.B. Waldkomplex, Auenlandschaft, ausgeräumte Agrarlandschaft) können die planungsrelevanten Funktionen und Strukturen </w:t>
      </w:r>
      <w:r w:rsidR="00986DCF">
        <w:t xml:space="preserve">innerhalb der Bezugsräume </w:t>
      </w:r>
      <w:r w:rsidR="00986DCF" w:rsidRPr="00986DCF">
        <w:t>variieren.</w:t>
      </w:r>
    </w:p>
    <w:p w14:paraId="69D17184" w14:textId="7108771D" w:rsidR="00D55AA4" w:rsidRPr="009D5715" w:rsidRDefault="00D55AA4">
      <w:pPr>
        <w:spacing w:after="0" w:line="240" w:lineRule="auto"/>
        <w:jc w:val="left"/>
      </w:pPr>
      <w:r w:rsidRPr="009D5715">
        <w:t>Bei Straßenbauvorhaben in Rheinland-Pfalz</w:t>
      </w:r>
      <w:r>
        <w:t xml:space="preserve"> sind keine Bezugsräume abzugrenzen.</w:t>
      </w:r>
    </w:p>
    <w:p w14:paraId="053C8502" w14:textId="77777777" w:rsidR="00642D26" w:rsidRDefault="00642D26">
      <w:pPr>
        <w:spacing w:after="0" w:line="240" w:lineRule="auto"/>
        <w:jc w:val="left"/>
      </w:pPr>
      <w:bookmarkStart w:id="52" w:name="_Ref23331048"/>
      <w:r>
        <w:br w:type="page"/>
      </w:r>
    </w:p>
    <w:p w14:paraId="7E408BA8" w14:textId="5B0D38F4" w:rsidR="000F6294" w:rsidRPr="00783886" w:rsidRDefault="00B778D4" w:rsidP="003C7F6A">
      <w:pPr>
        <w:pStyle w:val="berschrift2"/>
      </w:pPr>
      <w:bookmarkStart w:id="53" w:name="_Toc33721208"/>
      <w:bookmarkStart w:id="54" w:name="_Toc143587998"/>
      <w:r w:rsidRPr="00783886">
        <w:lastRenderedPageBreak/>
        <w:t>Bestandserfassung</w:t>
      </w:r>
      <w:bookmarkEnd w:id="52"/>
      <w:r w:rsidR="003E6AC9" w:rsidRPr="00783886">
        <w:t xml:space="preserve"> </w:t>
      </w:r>
      <w:r w:rsidR="00E44CAE" w:rsidRPr="00783886">
        <w:t xml:space="preserve">und Bewertung </w:t>
      </w:r>
      <w:r w:rsidR="003E6AC9" w:rsidRPr="00783886">
        <w:t xml:space="preserve">der </w:t>
      </w:r>
      <w:r w:rsidR="00FF3672" w:rsidRPr="00783886">
        <w:t>Schutz</w:t>
      </w:r>
      <w:r w:rsidR="003E6AC9" w:rsidRPr="00783886">
        <w:t>güter</w:t>
      </w:r>
      <w:bookmarkEnd w:id="53"/>
      <w:bookmarkEnd w:id="54"/>
    </w:p>
    <w:p w14:paraId="0D3AB5D4" w14:textId="77777777" w:rsidR="00E55D5F" w:rsidRDefault="00E55D5F" w:rsidP="00E55D5F">
      <w:pPr>
        <w:pStyle w:val="Textkrper"/>
      </w:pPr>
      <w:r>
        <w:t xml:space="preserve">Gemäß </w:t>
      </w:r>
      <w:r>
        <w:rPr>
          <w:b/>
        </w:rPr>
        <w:t>HVA F-St</w:t>
      </w:r>
      <w:r w:rsidRPr="00E55D5F">
        <w:rPr>
          <w:b/>
        </w:rPr>
        <w:t>B – Leistungsbild LBP</w:t>
      </w:r>
      <w:r w:rsidRPr="00E55D5F">
        <w:t xml:space="preserve"> umfasst</w:t>
      </w:r>
      <w:r>
        <w:t xml:space="preserve"> die Bestandserfassung das </w:t>
      </w:r>
      <w:r w:rsidRPr="00E55D5F">
        <w:t xml:space="preserve">Erfassen von Natur und Landschaft jeweils einschließlich des rechtlichen Schutzstatus und fachplanerischer Festsetzungen und Ziele für die </w:t>
      </w:r>
      <w:r w:rsidR="00AC6637">
        <w:t>Schutzgüter</w:t>
      </w:r>
      <w:r w:rsidRPr="00E55D5F">
        <w:t xml:space="preserve"> auf Grundlage vorhandener Unterlagen und örtlicher Erhebungen</w:t>
      </w:r>
      <w:r>
        <w:t xml:space="preserve">. Die </w:t>
      </w:r>
      <w:r w:rsidRPr="00120489">
        <w:t>Bestandsbewertung</w:t>
      </w:r>
      <w:r>
        <w:t xml:space="preserve"> beinhaltet das </w:t>
      </w:r>
      <w:r w:rsidRPr="00E55D5F">
        <w:t>Bewerten der Leistungsfähigkeit und E</w:t>
      </w:r>
      <w:r>
        <w:t>mpfindlichkeit des Na</w:t>
      </w:r>
      <w:r w:rsidRPr="00E55D5F">
        <w:t>turhaushalts und des Landschaftsbildes nach den Zielen und Grundsätzen des Naturschutzes und der Landschaftspflege</w:t>
      </w:r>
      <w:r>
        <w:t xml:space="preserve"> einschließlich der Vorbelastungen.</w:t>
      </w:r>
    </w:p>
    <w:p w14:paraId="205E3AFE" w14:textId="77777777" w:rsidR="00B778D4" w:rsidRDefault="00B778D4" w:rsidP="00BC6D32">
      <w:pPr>
        <w:pStyle w:val="berschrift3"/>
        <w:numPr>
          <w:ilvl w:val="1"/>
          <w:numId w:val="34"/>
        </w:numPr>
        <w:tabs>
          <w:tab w:val="num" w:pos="6181"/>
        </w:tabs>
        <w:ind w:left="1077" w:hanging="1077"/>
      </w:pPr>
      <w:bookmarkStart w:id="55" w:name="_Toc33721209"/>
      <w:bookmarkStart w:id="56" w:name="_Ref48721610"/>
      <w:bookmarkStart w:id="57" w:name="_Toc143587999"/>
      <w:r w:rsidRPr="00BA7FFD">
        <w:t>Methodik</w:t>
      </w:r>
      <w:r>
        <w:t xml:space="preserve"> der Bestandserfassung</w:t>
      </w:r>
      <w:bookmarkEnd w:id="55"/>
      <w:bookmarkEnd w:id="56"/>
      <w:bookmarkEnd w:id="57"/>
    </w:p>
    <w:p w14:paraId="5A09E5DC" w14:textId="77777777" w:rsidR="00865E63" w:rsidRPr="00CF2FE5" w:rsidRDefault="00865E63" w:rsidP="00644B38">
      <w:pPr>
        <w:pStyle w:val="Textkrperaltt"/>
      </w:pPr>
      <w:r>
        <w:t xml:space="preserve">Nach </w:t>
      </w:r>
      <w:r w:rsidR="00A77057">
        <w:t xml:space="preserve">der </w:t>
      </w:r>
      <w:r>
        <w:t xml:space="preserve">RLBP </w:t>
      </w:r>
      <w:r w:rsidR="000B6F44">
        <w:t xml:space="preserve">2011 </w:t>
      </w:r>
      <w:r>
        <w:t xml:space="preserve">enthält diese Kapitel eine Darstellung der relevanten Daten- und Informationsgrundlagen (insb. Herkunft und Alter) sowie eine kurze Darstellung der Erfassungsmethoden und –zeiten eigener Kartierungen. </w:t>
      </w:r>
      <w:r w:rsidR="001F3945">
        <w:t xml:space="preserve">Bei umfangreicheren Ausführungen ist auch </w:t>
      </w:r>
      <w:r w:rsidR="001F3945" w:rsidRPr="00CF2FE5">
        <w:t>ein Verweis auf die entsprechenden Fachgutachten möglich.</w:t>
      </w:r>
    </w:p>
    <w:p w14:paraId="48C3FC9E" w14:textId="47DD6D9C" w:rsidR="00865E63" w:rsidRPr="00CF2FE5" w:rsidRDefault="007A45F8" w:rsidP="00644B38">
      <w:pPr>
        <w:pStyle w:val="Textkrperaltt"/>
      </w:pPr>
      <w:r w:rsidRPr="00CF2FE5">
        <w:t xml:space="preserve">Ergänzend zur Beschreibung der Biotope, die immer erforderlich ist, beschränkt sich die </w:t>
      </w:r>
      <w:r w:rsidR="001F3945" w:rsidRPr="00CF2FE5">
        <w:t xml:space="preserve">Darstellung der Ergebnisse der Bestandserfassung ausschließlich auf die planungsrelevanten </w:t>
      </w:r>
      <w:r w:rsidR="00A163CE" w:rsidRPr="00CF2FE5">
        <w:t>Schutzgutfunktionen, also die Schutzgüter und ihre Funktionen, bei denen erhebliche Beeinträchtigungen besonderer Schwere vorliegen oder nicht ausgeschlossen werden können</w:t>
      </w:r>
      <w:r w:rsidR="001F3945" w:rsidRPr="00CF2FE5">
        <w:t>.</w:t>
      </w:r>
      <w:r w:rsidR="00CF7FD3" w:rsidRPr="00CF2FE5">
        <w:t xml:space="preserve"> Die nicht planungsrelevanten </w:t>
      </w:r>
      <w:r w:rsidR="00A163CE" w:rsidRPr="00CF2FE5">
        <w:t xml:space="preserve">Schutzgutfunktionen </w:t>
      </w:r>
      <w:r w:rsidR="00CF7FD3" w:rsidRPr="00CF2FE5">
        <w:t xml:space="preserve">werden in Form eines Steckbriefs dokumentiert (vgl. Anlage </w:t>
      </w:r>
      <w:r w:rsidR="0089207F">
        <w:t>V</w:t>
      </w:r>
      <w:r w:rsidR="006A1D17">
        <w:t>II</w:t>
      </w:r>
      <w:r w:rsidR="00CF7FD3" w:rsidRPr="00CF2FE5">
        <w:t xml:space="preserve">, Dokumentation </w:t>
      </w:r>
      <w:r w:rsidR="009E65F3" w:rsidRPr="00CF2FE5">
        <w:t xml:space="preserve">der </w:t>
      </w:r>
      <w:r w:rsidR="00CF7FD3" w:rsidRPr="00CF2FE5">
        <w:t>Planungsraumanalyse).</w:t>
      </w:r>
    </w:p>
    <w:p w14:paraId="23FA33BE" w14:textId="6EE03673" w:rsidR="00B93F44" w:rsidRPr="00CF2FE5" w:rsidRDefault="00A77057" w:rsidP="00B93F44">
      <w:pPr>
        <w:pStyle w:val="Textkrperaltt"/>
      </w:pPr>
      <w:r>
        <w:t xml:space="preserve">Für jedes zu betrachtende </w:t>
      </w:r>
      <w:r w:rsidR="00AC6637">
        <w:t>Schutzgut</w:t>
      </w:r>
      <w:r w:rsidR="003E6AC9">
        <w:t xml:space="preserve"> </w:t>
      </w:r>
      <w:r>
        <w:t>werden kurz die Erfassungs- und Bewertungskriterien gelistet, sowie mögliche Vorbelastungen aufgezählt.</w:t>
      </w:r>
      <w:r w:rsidR="00B93F44">
        <w:t xml:space="preserve"> </w:t>
      </w:r>
    </w:p>
    <w:p w14:paraId="4070F0C8" w14:textId="77777777" w:rsidR="00A8094B" w:rsidRPr="00A8094B" w:rsidRDefault="00A8094B" w:rsidP="00644B38">
      <w:pPr>
        <w:pStyle w:val="Textkrperaltt"/>
      </w:pPr>
      <w:r w:rsidRPr="00A8094B">
        <w:t>In Bezug auf die verschiedenen rechtlichen Anforderungen des Bundesnaturschutzgesetzes</w:t>
      </w:r>
      <w:r>
        <w:t xml:space="preserve"> </w:t>
      </w:r>
      <w:r w:rsidRPr="00A8094B">
        <w:t>(Eingriffsregelung, Artenschutz, Schäden an bestimmten Arten und natürlichen Lebensräumen)</w:t>
      </w:r>
      <w:r>
        <w:t xml:space="preserve"> </w:t>
      </w:r>
      <w:r w:rsidRPr="00A8094B">
        <w:t>ist sicherzustellen, dass</w:t>
      </w:r>
    </w:p>
    <w:p w14:paraId="47D208A4" w14:textId="133FE2BE" w:rsidR="00A8094B" w:rsidRPr="00A8094B" w:rsidRDefault="00A8094B" w:rsidP="00B95547">
      <w:pPr>
        <w:pStyle w:val="textkrper0"/>
        <w:numPr>
          <w:ilvl w:val="0"/>
          <w:numId w:val="24"/>
        </w:numPr>
        <w:spacing w:after="120" w:line="288" w:lineRule="auto"/>
        <w:ind w:left="714" w:hanging="357"/>
      </w:pPr>
      <w:r w:rsidRPr="00A8094B">
        <w:t xml:space="preserve">keine </w:t>
      </w:r>
      <w:r w:rsidR="004A6A9C">
        <w:t>wesentlichen</w:t>
      </w:r>
      <w:r w:rsidRPr="00A8094B">
        <w:t xml:space="preserve"> Funktionen für die Tier- und Pflanzenwelt </w:t>
      </w:r>
      <w:r w:rsidR="00CD4ACB" w:rsidRPr="00A8094B">
        <w:t xml:space="preserve">unberücksichtigt bleiben </w:t>
      </w:r>
      <w:r w:rsidR="006922E7" w:rsidRPr="00A8094B">
        <w:t xml:space="preserve">(§ 19 </w:t>
      </w:r>
      <w:r w:rsidR="006922E7">
        <w:t>Abs. 2</w:t>
      </w:r>
      <w:r w:rsidR="006922E7" w:rsidRPr="00A8094B">
        <w:t xml:space="preserve"> BNatSchG)</w:t>
      </w:r>
      <w:r w:rsidRPr="00A8094B">
        <w:t>,</w:t>
      </w:r>
    </w:p>
    <w:p w14:paraId="5FA24934" w14:textId="77777777" w:rsidR="00A8094B" w:rsidRPr="00A8094B" w:rsidRDefault="00A8094B" w:rsidP="00B95547">
      <w:pPr>
        <w:pStyle w:val="textkrper0"/>
        <w:numPr>
          <w:ilvl w:val="0"/>
          <w:numId w:val="24"/>
        </w:numPr>
        <w:spacing w:after="120" w:line="288" w:lineRule="auto"/>
        <w:ind w:left="714" w:hanging="357"/>
      </w:pPr>
      <w:r w:rsidRPr="00A8094B">
        <w:t>nicht ersetzbare Biotope für wildlebende Tiere und Pflanzen der streng geschützten</w:t>
      </w:r>
      <w:r>
        <w:t xml:space="preserve"> </w:t>
      </w:r>
      <w:r w:rsidR="00BD6795">
        <w:t xml:space="preserve">Arten ermittelt werden (§ 19 Abs. </w:t>
      </w:r>
      <w:r w:rsidRPr="00A8094B">
        <w:t>3 BNatSchG)</w:t>
      </w:r>
      <w:r w:rsidR="000F6AD9">
        <w:t>,</w:t>
      </w:r>
    </w:p>
    <w:p w14:paraId="6FDF309F" w14:textId="33FF42FB" w:rsidR="00A8094B" w:rsidRDefault="00A8094B" w:rsidP="00B95547">
      <w:pPr>
        <w:pStyle w:val="textkrper0"/>
        <w:numPr>
          <w:ilvl w:val="0"/>
          <w:numId w:val="24"/>
        </w:numPr>
        <w:spacing w:after="120" w:line="288" w:lineRule="auto"/>
        <w:ind w:left="714" w:hanging="357"/>
      </w:pPr>
      <w:r w:rsidRPr="00A8094B">
        <w:t xml:space="preserve">die essenziellen Lebensstätten und Funktionen </w:t>
      </w:r>
      <w:r w:rsidR="00707C7D" w:rsidRPr="00A8094B">
        <w:t xml:space="preserve">der Arten des Anhang IV FFH-RL und der </w:t>
      </w:r>
      <w:r w:rsidR="00707C7D">
        <w:t xml:space="preserve">heimischen </w:t>
      </w:r>
      <w:r w:rsidR="00707C7D" w:rsidRPr="00A8094B">
        <w:t xml:space="preserve">europäischen Vogelarten </w:t>
      </w:r>
      <w:r w:rsidR="00707C7D">
        <w:t xml:space="preserve">(streng und </w:t>
      </w:r>
      <w:r w:rsidRPr="00A8094B">
        <w:t>besonders geschützte</w:t>
      </w:r>
      <w:r>
        <w:t xml:space="preserve"> </w:t>
      </w:r>
      <w:r w:rsidRPr="00A8094B">
        <w:t>Arten)</w:t>
      </w:r>
      <w:r>
        <w:t xml:space="preserve"> </w:t>
      </w:r>
      <w:r w:rsidRPr="00A8094B">
        <w:t>ermittelt und berücksichtigt werden (§ 4</w:t>
      </w:r>
      <w:r w:rsidR="00BD6795">
        <w:t>4</w:t>
      </w:r>
      <w:r w:rsidR="000F6AD9">
        <w:t xml:space="preserve"> Abs. 5 BNatSchG),</w:t>
      </w:r>
    </w:p>
    <w:p w14:paraId="36B6B6A6" w14:textId="02AADF89" w:rsidR="00A8094B" w:rsidRDefault="00CD4ACB" w:rsidP="000F6AD9">
      <w:pPr>
        <w:pStyle w:val="textkrper0"/>
        <w:numPr>
          <w:ilvl w:val="0"/>
          <w:numId w:val="24"/>
        </w:numPr>
        <w:spacing w:after="120" w:line="288" w:lineRule="auto"/>
        <w:ind w:left="714" w:hanging="357"/>
      </w:pPr>
      <w:r>
        <w:t xml:space="preserve">die Schutzgegenstände des Umweltschadensgesetzes (s.u. Schnittstelle USchadG) </w:t>
      </w:r>
      <w:r w:rsidRPr="00A8094B">
        <w:t xml:space="preserve">in geeigneter Weise berücksichtigt </w:t>
      </w:r>
      <w:r>
        <w:t>werden</w:t>
      </w:r>
      <w:r w:rsidRPr="00A8094B">
        <w:t>, so dass Haftungsfolgen</w:t>
      </w:r>
      <w:r>
        <w:t xml:space="preserve"> </w:t>
      </w:r>
      <w:r w:rsidRPr="00A8094B">
        <w:t>ausgeschlossen sind</w:t>
      </w:r>
      <w:r w:rsidR="00A8094B" w:rsidRPr="00A8094B">
        <w:t>.</w:t>
      </w:r>
    </w:p>
    <w:p w14:paraId="704E35A0" w14:textId="77777777" w:rsidR="007A1A23" w:rsidRDefault="007A1A23" w:rsidP="0087098E">
      <w:pPr>
        <w:pStyle w:val="textkrper0"/>
        <w:spacing w:after="120" w:line="288" w:lineRule="auto"/>
        <w:ind w:left="71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8494"/>
      </w:tblGrid>
      <w:tr w:rsidR="009E2B63" w14:paraId="163D7AFF" w14:textId="77777777" w:rsidTr="00991A63">
        <w:tc>
          <w:tcPr>
            <w:tcW w:w="9210" w:type="dxa"/>
            <w:shd w:val="clear" w:color="auto" w:fill="F2F2F2"/>
          </w:tcPr>
          <w:p w14:paraId="1A89D719" w14:textId="77777777" w:rsidR="009E2B63" w:rsidRDefault="009E2B63" w:rsidP="009E2B63">
            <w:pPr>
              <w:pStyle w:val="Zwischenberschrift"/>
              <w:keepNext w:val="0"/>
            </w:pPr>
            <w:r>
              <w:lastRenderedPageBreak/>
              <w:t>Schnittstelle Umweltschadensgesetz</w:t>
            </w:r>
          </w:p>
          <w:p w14:paraId="350D96ED" w14:textId="77777777" w:rsidR="009E2B63" w:rsidRPr="00CF2FE5" w:rsidRDefault="009E2B63" w:rsidP="009E2B63">
            <w:pPr>
              <w:pStyle w:val="textkrper0"/>
            </w:pPr>
            <w:r w:rsidRPr="00F04637">
              <w:t xml:space="preserve">Bei der </w:t>
            </w:r>
            <w:r>
              <w:t>l</w:t>
            </w:r>
            <w:r w:rsidRPr="00F04637">
              <w:t xml:space="preserve">andschaftspflegerischen Begleitplanung zu Straßenbauvorhaben sind die Vorgaben des </w:t>
            </w:r>
            <w:r w:rsidRPr="00CF2FE5">
              <w:t>Umweltschadensgesetzes (USchadG) zu beachten (</w:t>
            </w:r>
            <w:r w:rsidR="00535E94" w:rsidRPr="00CF2FE5">
              <w:t xml:space="preserve">BGBl. I S. 346 vom </w:t>
            </w:r>
            <w:r w:rsidRPr="00CF2FE5">
              <w:t>05.</w:t>
            </w:r>
            <w:r w:rsidR="00535E94" w:rsidRPr="00CF2FE5">
              <w:t>03.2021</w:t>
            </w:r>
            <w:r w:rsidRPr="00CF2FE5">
              <w:t xml:space="preserve">). </w:t>
            </w:r>
          </w:p>
          <w:p w14:paraId="6563C874" w14:textId="77777777" w:rsidR="009E2B63" w:rsidRPr="00F04637" w:rsidRDefault="009E2B63" w:rsidP="009E2B63">
            <w:pPr>
              <w:pStyle w:val="textkrper0"/>
            </w:pPr>
            <w:r w:rsidRPr="00F04637">
              <w:t>Grundsätzlich sind für die Umsetzung von Straßenbauvorhaben gemäß § 3 Absatz 1 Nr. 2 des USchadG nur Schäden an Arten und Lebensräumen relevant, die in § 19 BNatSchG aufgeführt sind.</w:t>
            </w:r>
          </w:p>
          <w:p w14:paraId="400DF97C" w14:textId="77777777" w:rsidR="009E2B63" w:rsidRPr="00F04637" w:rsidRDefault="009E2B63" w:rsidP="009E2B63">
            <w:pPr>
              <w:pStyle w:val="textkrper0"/>
            </w:pPr>
            <w:r w:rsidRPr="00F04637">
              <w:t xml:space="preserve">Nach § 19 Abs.1 S. 1 BNatSchG ist eine Schädigung von bestimmten Arten und natürlichen Lebensräumen jeder Schaden, der erhebliche nachteilige Auswirkungen auf die Erreichung oder Beibehaltung des günstigen Erhaltungszustandes der Arten und Lebensräumen im Sinne des Umweltschadensgesetzes hat. </w:t>
            </w:r>
          </w:p>
          <w:p w14:paraId="7328E0BC" w14:textId="77777777" w:rsidR="009E2B63" w:rsidRPr="00F04637" w:rsidRDefault="009E2B63" w:rsidP="009E2B63">
            <w:pPr>
              <w:pStyle w:val="textkrper0"/>
            </w:pPr>
            <w:r w:rsidRPr="00F04637">
              <w:t xml:space="preserve">Eine Schädigung im Sinne des Umweltschadensgesetztes liegt gemäß § 19 Abs. 1 S. 2 BNatSchG jedoch nicht vor, wenn nachteilige Auswirkungen von Tätigkeiten einer verantwortlichen Person zuvor ermittelt und von den zuständigen Behörden im Rahmen des Planfeststellungsverfahrens nach §§ 34, 44 Abs. 5, 45 Abs. 7 oder § 67 Abs. 2 BNatSchG und nach § 15 BNatSchG genehmigt oder zugelassen worden sind (sog. </w:t>
            </w:r>
            <w:r w:rsidRPr="00F04637">
              <w:rPr>
                <w:b/>
              </w:rPr>
              <w:t>Enthaftung</w:t>
            </w:r>
            <w:r w:rsidRPr="00F04637">
              <w:t>). Um diese Vorgabe zu erfüllen, müssen die Schutzg</w:t>
            </w:r>
            <w:r w:rsidR="006C6D68">
              <w:t>egenstände</w:t>
            </w:r>
            <w:r w:rsidRPr="00F04637">
              <w:t xml:space="preserve"> vor dem Eingriff im Rahmen einer Kartierung erfasst und deren mögliche Beeinträchtigung – auch durch Randstörungen – bewertet werden.</w:t>
            </w:r>
          </w:p>
          <w:p w14:paraId="02429293" w14:textId="77777777" w:rsidR="009E2B63" w:rsidRPr="00F04637" w:rsidRDefault="009E2B63" w:rsidP="009E2B63">
            <w:pPr>
              <w:pStyle w:val="textkrper0"/>
              <w:spacing w:after="120"/>
            </w:pPr>
            <w:r w:rsidRPr="00F04637">
              <w:t xml:space="preserve">Als </w:t>
            </w:r>
            <w:r w:rsidRPr="009E2B63">
              <w:rPr>
                <w:b/>
              </w:rPr>
              <w:t>Schutzg</w:t>
            </w:r>
            <w:r w:rsidR="006C6D68">
              <w:rPr>
                <w:b/>
              </w:rPr>
              <w:t>egenstände</w:t>
            </w:r>
            <w:r w:rsidRPr="009E2B63">
              <w:rPr>
                <w:b/>
              </w:rPr>
              <w:t xml:space="preserve"> des Umweltschadensrechtes</w:t>
            </w:r>
            <w:r w:rsidRPr="00F04637">
              <w:t xml:space="preserve"> gelten:</w:t>
            </w:r>
          </w:p>
          <w:p w14:paraId="4EFDB1B2" w14:textId="2E642200" w:rsidR="009E2B63" w:rsidRPr="00F04637" w:rsidRDefault="009E2B63" w:rsidP="009E2B63">
            <w:pPr>
              <w:pStyle w:val="Aufzhlung1fortlnach0pt"/>
            </w:pPr>
            <w:r w:rsidRPr="00F04637">
              <w:t>Arten des Anhang I der VS-RL sowie alle Zugvogelarten</w:t>
            </w:r>
            <w:r w:rsidR="009A3E6E">
              <w:t xml:space="preserve"> (Art. 4 Abs. 2</w:t>
            </w:r>
            <w:r w:rsidR="0087098E">
              <w:t xml:space="preserve"> VS-RL</w:t>
            </w:r>
            <w:r w:rsidR="009A3E6E">
              <w:t>)</w:t>
            </w:r>
            <w:r w:rsidRPr="00F04637">
              <w:t xml:space="preserve"> und deren Lebensräume,</w:t>
            </w:r>
          </w:p>
          <w:p w14:paraId="7596DE84" w14:textId="77777777" w:rsidR="009E2B63" w:rsidRPr="00F04637" w:rsidRDefault="009E2B63" w:rsidP="009E2B63">
            <w:pPr>
              <w:pStyle w:val="Aufzhlung1fortlnach0pt"/>
            </w:pPr>
            <w:r w:rsidRPr="00F04637">
              <w:t>Arten des Anhang IV der FFH-RL und deren Fortpflanzungs- oder Ruhestätten,</w:t>
            </w:r>
          </w:p>
          <w:p w14:paraId="37E37187" w14:textId="77777777" w:rsidR="009E2B63" w:rsidRPr="00F04637" w:rsidRDefault="009E2B63" w:rsidP="009E2B63">
            <w:pPr>
              <w:pStyle w:val="Aufzhlung1fortlnach0pt"/>
            </w:pPr>
            <w:r w:rsidRPr="00F04637">
              <w:t>Arten des Anhang II der FFH-RL und deren Lebensräume,</w:t>
            </w:r>
          </w:p>
          <w:p w14:paraId="2B872063" w14:textId="77777777" w:rsidR="009E2B63" w:rsidRPr="00F04637" w:rsidRDefault="009E2B63" w:rsidP="009E2B63">
            <w:pPr>
              <w:pStyle w:val="Aufzhlung1schlussnach12pt"/>
            </w:pPr>
            <w:r w:rsidRPr="00F04637">
              <w:t>Lebensraumtypen (LRT) nach Anhang I der FFH-RL.</w:t>
            </w:r>
          </w:p>
          <w:p w14:paraId="79F22F5B" w14:textId="77777777" w:rsidR="009E2B63" w:rsidRPr="00F04637" w:rsidRDefault="009E2B63" w:rsidP="009E2B63">
            <w:pPr>
              <w:pStyle w:val="textkrper0"/>
            </w:pPr>
            <w:r w:rsidRPr="00F04637">
              <w:t xml:space="preserve">Alle </w:t>
            </w:r>
            <w:r w:rsidRPr="00F04637">
              <w:rPr>
                <w:b/>
              </w:rPr>
              <w:t>Vogelarten der VS-RL</w:t>
            </w:r>
            <w:r w:rsidRPr="00F04637">
              <w:t xml:space="preserve"> und alle </w:t>
            </w:r>
            <w:r w:rsidRPr="00F04637">
              <w:rPr>
                <w:b/>
              </w:rPr>
              <w:t>Arten des Anhang IV der FFH-RL</w:t>
            </w:r>
            <w:r w:rsidRPr="00F04637">
              <w:t xml:space="preserve"> sind hinsichtlich ihrer Beeinträchtigungen bereits flächendeckend durch den artenschutzrechtlichen Fachbeitrag nach § 44 BNatSchG berücksichtigt</w:t>
            </w:r>
            <w:r>
              <w:t xml:space="preserve">. Dies </w:t>
            </w:r>
            <w:r w:rsidRPr="00F04637">
              <w:t>führ</w:t>
            </w:r>
            <w:r>
              <w:t>t</w:t>
            </w:r>
            <w:r w:rsidRPr="00F04637">
              <w:t xml:space="preserve"> im Sinne des USchadG zu einer Enthaftung.</w:t>
            </w:r>
          </w:p>
          <w:p w14:paraId="5B0FBB81" w14:textId="77777777" w:rsidR="009E2B63" w:rsidRPr="00F04637" w:rsidRDefault="009E2B63" w:rsidP="009E2B63">
            <w:pPr>
              <w:pStyle w:val="textkrper0"/>
            </w:pPr>
            <w:r w:rsidRPr="00F04637">
              <w:t xml:space="preserve">Darüber hinaus sind alle </w:t>
            </w:r>
            <w:r w:rsidRPr="00F04637">
              <w:rPr>
                <w:b/>
              </w:rPr>
              <w:t>LRT des Anhang I und Arten des Anhang II der FFH-RL innerhalb von FFH-Gebieten</w:t>
            </w:r>
            <w:r w:rsidRPr="00F04637">
              <w:t xml:space="preserve">, die als Erhaltungsziele in der Schutzgebietsverordnung aufgeführt sind, auch im Sinne des Umweltschadensrechtes geschützt. </w:t>
            </w:r>
            <w:r>
              <w:t>Diese werden im Rahmen der FFH-VP</w:t>
            </w:r>
            <w:r w:rsidRPr="00BE2691">
              <w:t xml:space="preserve"> </w:t>
            </w:r>
            <w:r>
              <w:t>oder der FFH-AP betrachtet.</w:t>
            </w:r>
          </w:p>
          <w:p w14:paraId="0599310A" w14:textId="77777777" w:rsidR="009E2B63" w:rsidRPr="00F04637" w:rsidRDefault="009E2B63" w:rsidP="009E2B63">
            <w:pPr>
              <w:pStyle w:val="textkrper0"/>
            </w:pPr>
            <w:r w:rsidRPr="00F04637">
              <w:lastRenderedPageBreak/>
              <w:t xml:space="preserve">Da der Schutz des Umweltschadensrechtes schutzgebietsunabhängig zu gewähren ist, sind die nachteiligen Auswirkungen eines Vorhabens auf die </w:t>
            </w:r>
            <w:r w:rsidRPr="00F04637">
              <w:rPr>
                <w:b/>
              </w:rPr>
              <w:t xml:space="preserve">LRT des Anhang I und Arten des </w:t>
            </w:r>
            <w:r w:rsidRPr="00CF2FE5">
              <w:rPr>
                <w:b/>
              </w:rPr>
              <w:t xml:space="preserve">Anhang II </w:t>
            </w:r>
            <w:r w:rsidR="007A45F8" w:rsidRPr="00CF2FE5">
              <w:rPr>
                <w:b/>
              </w:rPr>
              <w:t xml:space="preserve">innerhalb sowie </w:t>
            </w:r>
            <w:r w:rsidRPr="00CF2FE5">
              <w:rPr>
                <w:b/>
              </w:rPr>
              <w:t xml:space="preserve">auch </w:t>
            </w:r>
            <w:r w:rsidRPr="00F04637">
              <w:rPr>
                <w:b/>
              </w:rPr>
              <w:t>außerhalb des Schutzregimes von FFH-Gebieten</w:t>
            </w:r>
            <w:r w:rsidRPr="00F04637">
              <w:t xml:space="preserve"> zu ermitteln und zu bewerten, um eine Schädigung nach dem Umweltschadensrecht wirksam zu vermeiden. Ggf. sind diese bereits aus Gründen des europäischen Artenschutzes nach § 44 BNatSchG (zum Teil sind Anhang II-Arten auch Anhang IV-Arten) oder aus Gründen des Biotopschutzes nach § 30 BNatSchG relevant. </w:t>
            </w:r>
          </w:p>
          <w:p w14:paraId="60FAF2B2" w14:textId="77777777" w:rsidR="009E2B63" w:rsidRDefault="009E2B63" w:rsidP="009E2B63">
            <w:pPr>
              <w:pStyle w:val="textkrper0"/>
            </w:pPr>
            <w:r w:rsidRPr="00F04637">
              <w:t>Für die verbleibenden Schutzgüter des Umweltschadensrechtes, die nicht bereits über eines der o.g. Schutzregime erfasst und berücksichtigt werden, sind deren Beeinträchtigungen im Rahmen der Eingriffsregelung zu behandeln. Deren Kompensation kann nach § 15 Abs. 2 BNatSchG sowohl durch Ausgleich als auch Ersatz vorgenommen werden.</w:t>
            </w:r>
          </w:p>
        </w:tc>
      </w:tr>
    </w:tbl>
    <w:p w14:paraId="4FA4446E" w14:textId="77777777" w:rsidR="009E2B63" w:rsidRDefault="009E2B63" w:rsidP="003C7F6A">
      <w:pPr>
        <w:pStyle w:val="Textkrperaltt"/>
        <w:spacing w:after="0"/>
      </w:pPr>
    </w:p>
    <w:p w14:paraId="6BE207D9" w14:textId="7F898F71" w:rsidR="000656A3" w:rsidRDefault="000656A3" w:rsidP="000656A3">
      <w:pPr>
        <w:pStyle w:val="Textkrper"/>
      </w:pPr>
      <w:r w:rsidRPr="00CF2FE5">
        <w:t xml:space="preserve">In Anlehnung an den </w:t>
      </w:r>
      <w:r w:rsidR="00D737C8" w:rsidRPr="00CF2FE5">
        <w:t>„</w:t>
      </w:r>
      <w:r w:rsidRPr="00CF2FE5">
        <w:t>Praxisleitfaden zur Ermittlung des Kompensationsbedarfs in Rheinland-Pfalz</w:t>
      </w:r>
      <w:r w:rsidR="00D737C8" w:rsidRPr="00CF2FE5">
        <w:t>“</w:t>
      </w:r>
      <w:r w:rsidRPr="00CF2FE5">
        <w:t xml:space="preserve"> </w:t>
      </w:r>
      <w:r w:rsidR="007F019F" w:rsidRPr="00CF2FE5">
        <w:t xml:space="preserve">(MKUEM 2021) </w:t>
      </w:r>
      <w:r w:rsidR="00157812" w:rsidRPr="00CF2FE5">
        <w:t>ist</w:t>
      </w:r>
      <w:r w:rsidR="007F019F" w:rsidRPr="00CF2FE5">
        <w:t xml:space="preserve"> im </w:t>
      </w:r>
      <w:r w:rsidRPr="00CF2FE5">
        <w:t>Rahmen der Bestandserfassung und –bewertung zwischen der integrierten Biotopbewertung und der schutzgutbezogenen Bewertung zu unterscheiden.</w:t>
      </w:r>
    </w:p>
    <w:p w14:paraId="5B50E6F9" w14:textId="77777777" w:rsidR="00284A06" w:rsidRDefault="00284A06" w:rsidP="000656A3">
      <w:pPr>
        <w:pStyle w:val="Textkrper"/>
      </w:pPr>
    </w:p>
    <w:p w14:paraId="21E1790F" w14:textId="77777777" w:rsidR="007F019F" w:rsidRPr="001D70E1" w:rsidRDefault="007F019F" w:rsidP="00BC6D32">
      <w:pPr>
        <w:pStyle w:val="berschrift3"/>
        <w:keepLines/>
        <w:numPr>
          <w:ilvl w:val="1"/>
          <w:numId w:val="34"/>
        </w:numPr>
        <w:tabs>
          <w:tab w:val="num" w:pos="6181"/>
        </w:tabs>
        <w:ind w:left="1077" w:hanging="1077"/>
      </w:pPr>
      <w:bookmarkStart w:id="58" w:name="_Ref80171345"/>
      <w:bookmarkStart w:id="59" w:name="_Toc143588000"/>
      <w:bookmarkStart w:id="60" w:name="_Toc33721211"/>
      <w:bookmarkStart w:id="61" w:name="_Ref34378183"/>
      <w:r w:rsidRPr="001D70E1">
        <w:t>Schutzgutbezogene Bewertung</w:t>
      </w:r>
      <w:bookmarkEnd w:id="58"/>
      <w:bookmarkEnd w:id="59"/>
    </w:p>
    <w:p w14:paraId="61EDEAEC" w14:textId="3E289DE0" w:rsidR="00073542" w:rsidRPr="001D70E1" w:rsidRDefault="00073542" w:rsidP="00AF1F29">
      <w:pPr>
        <w:pStyle w:val="Textkrper"/>
        <w:keepNext/>
        <w:keepLines/>
      </w:pPr>
      <w:r w:rsidRPr="001D70E1">
        <w:t xml:space="preserve">Parallel zur integrierten Biotopbewertung erfolgt eine Erfassung und Bewertung der aus dem </w:t>
      </w:r>
      <w:r w:rsidR="00581064" w:rsidRPr="001D70E1">
        <w:t xml:space="preserve">§ 1 </w:t>
      </w:r>
      <w:r w:rsidRPr="001D70E1">
        <w:t>BNatSchG abgeleiteten Schutzgüter (</w:t>
      </w:r>
      <w:r w:rsidR="00AF55A8" w:rsidRPr="001D70E1">
        <w:t xml:space="preserve">Biotope, </w:t>
      </w:r>
      <w:r w:rsidR="008E52E7" w:rsidRPr="001D70E1">
        <w:t xml:space="preserve">Tiere, </w:t>
      </w:r>
      <w:r w:rsidRPr="001D70E1">
        <w:t xml:space="preserve">Pflanzen, Boden, Wasser, Klima / Luft, Landschaftsbild), sofern im Rahmen der Planungsraumanalyse (vgl. Kap. </w:t>
      </w:r>
      <w:r w:rsidRPr="001D70E1">
        <w:fldChar w:fldCharType="begin"/>
      </w:r>
      <w:r w:rsidRPr="001D70E1">
        <w:instrText xml:space="preserve"> REF _Ref78977014 \r \h </w:instrText>
      </w:r>
      <w:r w:rsidR="001F70EA" w:rsidRPr="001D70E1">
        <w:instrText xml:space="preserve"> \* MERGEFORMAT </w:instrText>
      </w:r>
      <w:r w:rsidRPr="001D70E1">
        <w:fldChar w:fldCharType="separate"/>
      </w:r>
      <w:r w:rsidR="00E24AB8">
        <w:t>2</w:t>
      </w:r>
      <w:r w:rsidRPr="001D70E1">
        <w:fldChar w:fldCharType="end"/>
      </w:r>
      <w:r w:rsidRPr="001D70E1">
        <w:t xml:space="preserve">) </w:t>
      </w:r>
      <w:r w:rsidR="00C17A76" w:rsidRPr="001D70E1">
        <w:t xml:space="preserve">erhebliche </w:t>
      </w:r>
      <w:r w:rsidRPr="001D70E1">
        <w:t xml:space="preserve">Beeinträchtigungen </w:t>
      </w:r>
      <w:r w:rsidR="00A87410" w:rsidRPr="001D70E1">
        <w:t xml:space="preserve">besonderer Schwere </w:t>
      </w:r>
      <w:r w:rsidRPr="001D70E1">
        <w:t>der Schutzgüter bzw. Schutzgutfunktionen nicht ausgeschlossen werden können.</w:t>
      </w:r>
    </w:p>
    <w:p w14:paraId="43AD2A95" w14:textId="5B5FF162" w:rsidR="00CF4DD3" w:rsidRDefault="00073542" w:rsidP="003C7F6A">
      <w:pPr>
        <w:pStyle w:val="Textkrper"/>
      </w:pPr>
      <w:r w:rsidRPr="001D70E1">
        <w:t>Für die Erfassung und Bewertung der Sch</w:t>
      </w:r>
      <w:r w:rsidR="005061EA" w:rsidRPr="001D70E1">
        <w:t xml:space="preserve">utzgüter und ihrer Funktionen </w:t>
      </w:r>
      <w:r w:rsidRPr="001D70E1">
        <w:t xml:space="preserve">wird Anlage 7.2 des </w:t>
      </w:r>
      <w:r w:rsidR="005061EA" w:rsidRPr="001D70E1">
        <w:t>„</w:t>
      </w:r>
      <w:r w:rsidRPr="001D70E1">
        <w:t xml:space="preserve">Praxisleitfadens </w:t>
      </w:r>
      <w:r w:rsidR="005061EA" w:rsidRPr="001D70E1">
        <w:t>zur Ermittlung des Kompensationsbedarfs in Rheinland-Pfalz“ (MKUEM 2021)</w:t>
      </w:r>
      <w:r w:rsidRPr="001D70E1">
        <w:t xml:space="preserve"> herangezogen.</w:t>
      </w:r>
      <w:r w:rsidR="005061EA" w:rsidRPr="001D70E1">
        <w:t xml:space="preserve"> Die Bedeutung der jeweiligen Funktion des Schutzgutes wird</w:t>
      </w:r>
      <w:r w:rsidR="00980CB2" w:rsidRPr="001D70E1">
        <w:t xml:space="preserve"> im Praxisleitfaden</w:t>
      </w:r>
      <w:r w:rsidR="005061EA" w:rsidRPr="001D70E1">
        <w:t xml:space="preserve"> </w:t>
      </w:r>
      <w:r w:rsidR="00C17A76" w:rsidRPr="001D70E1">
        <w:t xml:space="preserve">(mit Ausnahme des Schutzgutes Wasser) </w:t>
      </w:r>
      <w:r w:rsidR="005061EA" w:rsidRPr="001D70E1">
        <w:t>in den Wertstufen von 1 bis 6 bewertet.</w:t>
      </w:r>
      <w:r w:rsidR="005061EA" w:rsidRPr="00901350">
        <w:t xml:space="preserve"> </w:t>
      </w:r>
    </w:p>
    <w:p w14:paraId="66437D47" w14:textId="77777777" w:rsidR="009F4186" w:rsidRPr="00CF2FE5" w:rsidRDefault="009F4186" w:rsidP="009F4186">
      <w:pPr>
        <w:pStyle w:val="berschrift4"/>
        <w:numPr>
          <w:ilvl w:val="2"/>
          <w:numId w:val="34"/>
        </w:numPr>
        <w:tabs>
          <w:tab w:val="num" w:pos="1474"/>
        </w:tabs>
        <w:ind w:left="1191" w:hanging="1191"/>
      </w:pPr>
      <w:bookmarkStart w:id="62" w:name="_Ref80000498"/>
      <w:bookmarkStart w:id="63" w:name="_Toc143588001"/>
      <w:bookmarkStart w:id="64" w:name="_Ref119506324"/>
      <w:bookmarkEnd w:id="60"/>
      <w:bookmarkEnd w:id="61"/>
      <w:r w:rsidRPr="00CF2FE5">
        <w:t>Integrierte Biotopbewertung</w:t>
      </w:r>
      <w:bookmarkEnd w:id="62"/>
      <w:bookmarkEnd w:id="63"/>
    </w:p>
    <w:p w14:paraId="4629FC96" w14:textId="77777777" w:rsidR="009F4186" w:rsidRPr="00940380" w:rsidRDefault="009F4186" w:rsidP="009F4186">
      <w:r>
        <w:t>Zur</w:t>
      </w:r>
      <w:r w:rsidRPr="00A8094B">
        <w:t xml:space="preserve"> </w:t>
      </w:r>
      <w:r w:rsidRPr="0051044A">
        <w:rPr>
          <w:b/>
        </w:rPr>
        <w:t xml:space="preserve">Erfassung der </w:t>
      </w:r>
      <w:r w:rsidRPr="000A0EAD">
        <w:rPr>
          <w:b/>
        </w:rPr>
        <w:t>Biotope</w:t>
      </w:r>
      <w:r w:rsidRPr="000A0EAD">
        <w:t xml:space="preserve"> </w:t>
      </w:r>
      <w:r>
        <w:t xml:space="preserve">ist im Regelfall innerhalb des Untersuchungsraumes eine flächendeckende Biotoptypenkartierung </w:t>
      </w:r>
      <w:r w:rsidRPr="004C1BF2">
        <w:t xml:space="preserve">auf Grundlage von georeferenzierten Orthofotos und Katasterplänen </w:t>
      </w:r>
      <w:r>
        <w:t xml:space="preserve">durchzuführen </w:t>
      </w:r>
      <w:r w:rsidRPr="00F161E1">
        <w:t>(besondere Leistung nach HOAI Anlage 9).</w:t>
      </w:r>
      <w:r>
        <w:t xml:space="preserve"> Diese </w:t>
      </w:r>
      <w:r w:rsidRPr="001F3945">
        <w:t xml:space="preserve">richtet sich nach </w:t>
      </w:r>
      <w:r>
        <w:t>den</w:t>
      </w:r>
      <w:r w:rsidRPr="001F3945">
        <w:t xml:space="preserve"> </w:t>
      </w:r>
      <w:r>
        <w:t xml:space="preserve">jeweils aktuellen </w:t>
      </w:r>
      <w:r w:rsidRPr="001F3945">
        <w:t>Biotop</w:t>
      </w:r>
      <w:r>
        <w:t>typen</w:t>
      </w:r>
      <w:r w:rsidRPr="001F3945">
        <w:t>kartieranleitung</w:t>
      </w:r>
      <w:r>
        <w:t>en</w:t>
      </w:r>
      <w:r w:rsidRPr="001F3945">
        <w:t xml:space="preserve"> für Rheinland-Pfalz </w:t>
      </w:r>
      <w:r w:rsidRPr="001F3945">
        <w:lastRenderedPageBreak/>
        <w:t>(</w:t>
      </w:r>
      <w:hyperlink r:id="rId37" w:history="1">
        <w:r>
          <w:rPr>
            <w:rStyle w:val="Hyperlink"/>
          </w:rPr>
          <w:t>Downloads rlp.de</w:t>
        </w:r>
      </w:hyperlink>
      <w:r w:rsidRPr="001F3945">
        <w:t>)</w:t>
      </w:r>
      <w:r>
        <w:rPr>
          <w:rStyle w:val="Funotenzeichen"/>
        </w:rPr>
        <w:footnoteReference w:id="14"/>
      </w:r>
      <w:r>
        <w:t xml:space="preserve"> sowie der Anlage 7.1 des </w:t>
      </w:r>
      <w:r w:rsidRPr="00592A21">
        <w:t>„Praxisleitfaden</w:t>
      </w:r>
      <w:r>
        <w:t>s</w:t>
      </w:r>
      <w:r w:rsidRPr="00592A21">
        <w:t xml:space="preserve"> zur Ermittlung des Kompensationsbedarfs in Rheinland-Pfalz“</w:t>
      </w:r>
      <w:r>
        <w:t xml:space="preserve">. </w:t>
      </w:r>
      <w:r w:rsidRPr="004C1BF2">
        <w:t xml:space="preserve">Die in den </w:t>
      </w:r>
      <w:r>
        <w:t>Kartiera</w:t>
      </w:r>
      <w:r w:rsidRPr="004C1BF2">
        <w:t xml:space="preserve">nleitungen genannten Kartierschwellen sind </w:t>
      </w:r>
      <w:r>
        <w:t>nicht anzuwenden</w:t>
      </w:r>
      <w:r w:rsidRPr="004C1BF2">
        <w:t xml:space="preserve">. </w:t>
      </w:r>
      <w:r>
        <w:t>Es sind die</w:t>
      </w:r>
      <w:r w:rsidRPr="004C1BF2">
        <w:t xml:space="preserve"> aufgeführten Haupt- und teils obligaten Zusatzcodes zu verwenden.</w:t>
      </w:r>
      <w:r>
        <w:t xml:space="preserve"> W</w:t>
      </w:r>
      <w:r w:rsidRPr="00940380">
        <w:t>enn es mi</w:t>
      </w:r>
      <w:r>
        <w:t xml:space="preserve">t der Örtlichkeit übereinstimmt, sind </w:t>
      </w:r>
      <w:r w:rsidRPr="00940380">
        <w:t>möglichst flurstücksgenaue Abgrenzungen</w:t>
      </w:r>
      <w:r>
        <w:t xml:space="preserve"> darzustellen. </w:t>
      </w:r>
      <w:r w:rsidRPr="00940380">
        <w:t xml:space="preserve">Der Kartiermaßstab orientiert </w:t>
      </w:r>
      <w:r>
        <w:t>s</w:t>
      </w:r>
      <w:r w:rsidRPr="00940380">
        <w:t>ich an der Ausprägung des Planungsgebietes.</w:t>
      </w:r>
    </w:p>
    <w:p w14:paraId="2E4E7890" w14:textId="77777777" w:rsidR="005517E2" w:rsidRDefault="00B93F44" w:rsidP="009F4186">
      <w:pPr>
        <w:pStyle w:val="Textkrperaltt"/>
        <w:spacing w:after="120"/>
      </w:pPr>
      <w:r>
        <w:t>Bei der Kartierung</w:t>
      </w:r>
      <w:r w:rsidR="009F4186">
        <w:t xml:space="preserve"> sind auch </w:t>
      </w:r>
      <w:r>
        <w:t xml:space="preserve">die </w:t>
      </w:r>
      <w:r w:rsidR="009F4186" w:rsidRPr="00A8094B">
        <w:t>Lebensraumtypen des Anhang</w:t>
      </w:r>
      <w:r w:rsidR="009F4186">
        <w:t>s</w:t>
      </w:r>
      <w:r w:rsidR="009F4186" w:rsidRPr="00A8094B">
        <w:t xml:space="preserve"> I FFH-RL</w:t>
      </w:r>
      <w:r w:rsidR="009F4186">
        <w:t xml:space="preserve"> (auch außerhalb von FFH-Gebieten) sowie nach § 30 BNatSchG bzw. § 15 LNatSchG RLP geschützte Biotope zu erfassen und zu beschreiben</w:t>
      </w:r>
      <w:r w:rsidR="009F4186">
        <w:rPr>
          <w:rStyle w:val="Funotenzeichen"/>
        </w:rPr>
        <w:footnoteReference w:id="15"/>
      </w:r>
      <w:r w:rsidR="009F4186">
        <w:t>. Der Schutzstatus der im landesweiten Biotopkataster in LANIS dargestellten LRT sowie der Biotope nach § 15 LNatSchG und § 30 BNatSchG ist zu überprüfen</w:t>
      </w:r>
      <w:r>
        <w:t xml:space="preserve"> und zu aktualisieren</w:t>
      </w:r>
      <w:r w:rsidR="00557707">
        <w:t xml:space="preserve">. </w:t>
      </w:r>
      <w:r w:rsidR="009F4186">
        <w:t>D</w:t>
      </w:r>
      <w:r w:rsidR="009F4186" w:rsidRPr="004C1BF2">
        <w:t xml:space="preserve">ie Präfixe x (für LRT), y (für § 30 / §15-Biotope) und z (für LRT und gleichzeitig § 30 / §15-Biotope) </w:t>
      </w:r>
      <w:r w:rsidR="00402B2D">
        <w:t xml:space="preserve">sind </w:t>
      </w:r>
      <w:r w:rsidR="009F4186" w:rsidRPr="004C1BF2">
        <w:t>zu verwenden.</w:t>
      </w:r>
      <w:r w:rsidR="00E4297A">
        <w:t xml:space="preserve"> </w:t>
      </w:r>
    </w:p>
    <w:p w14:paraId="3FAC6ADA" w14:textId="79109DD1" w:rsidR="008108F7" w:rsidRPr="008108F7" w:rsidRDefault="00E4297A" w:rsidP="008108F7">
      <w:r>
        <w:t>Abweichungen vom amtlichen Kataster sind mit der Obere</w:t>
      </w:r>
      <w:r w:rsidR="009439EE">
        <w:t>n Naturschutzbehörde abzustimme</w:t>
      </w:r>
      <w:r w:rsidR="00F77946">
        <w:t>n</w:t>
      </w:r>
      <w:r>
        <w:t>.</w:t>
      </w:r>
      <w:r w:rsidR="005517E2">
        <w:t xml:space="preserve"> </w:t>
      </w:r>
      <w:r w:rsidR="008108F7" w:rsidRPr="008108F7">
        <w:t>Die Daten der Biotoptypenkartierung für die gesetzlich geschützten Biotope und die FFH-Lebensraumtypen nach Anh. I der FFH-Richtlinie sind in das „Serviceportal Biotope“ der Landesnaturschutzverwaltung (</w:t>
      </w:r>
      <w:hyperlink r:id="rId38" w:history="1">
        <w:r w:rsidR="009439EE">
          <w:rPr>
            <w:rStyle w:val="Hyperlink"/>
          </w:rPr>
          <w:t>Serviceportal Biotope . Naturschutz (rlp.de)</w:t>
        </w:r>
      </w:hyperlink>
      <w:r w:rsidR="008108F7" w:rsidRPr="008108F7">
        <w:t xml:space="preserve">) einzugeben. </w:t>
      </w:r>
    </w:p>
    <w:p w14:paraId="490C3944" w14:textId="6A04D062" w:rsidR="00001668" w:rsidRDefault="009F4186" w:rsidP="009F4186">
      <w:pPr>
        <w:pStyle w:val="Textkrperaltt"/>
      </w:pPr>
      <w:r w:rsidRPr="00F161E1">
        <w:t>Gemäß Anlage 7.6 des Praxisleitfadens sind punkt- und linienförmige Bio</w:t>
      </w:r>
      <w:r>
        <w:t xml:space="preserve">toptypen gesondert zu erfassen. </w:t>
      </w:r>
      <w:r w:rsidRPr="004C1BF2">
        <w:t>Dabei sind Bäume nach Möglichkeit flächig zu erfassen (z.B. als abgegrenzte Fläche einer Baumgruppe, Baumreihe oder Allee</w:t>
      </w:r>
      <w:r>
        <w:t>, alte / mittlere / junge Ausprägung</w:t>
      </w:r>
      <w:r w:rsidR="00001668">
        <w:t xml:space="preserve"> mit Darstellung der einzelnen Bäume als Geometrie</w:t>
      </w:r>
      <w:r w:rsidRPr="004C1BF2">
        <w:t>). Die Erfassung von Einzelbäumen als punktueller Biotoptyp nach den Vorgaben der Anlage 7.6 des Praxisle</w:t>
      </w:r>
      <w:r>
        <w:t>itfadens ist auf markante, land</w:t>
      </w:r>
      <w:r w:rsidRPr="004C1BF2">
        <w:t>schaftsbildprägende Einzelbäume zu beschränken</w:t>
      </w:r>
      <w:r w:rsidR="00B0282A">
        <w:t xml:space="preserve"> (bei mehrstämmigen Bäumen ist der stärkste Stamm für die Berechnung anzusetzen)</w:t>
      </w:r>
      <w:r w:rsidRPr="004C1BF2">
        <w:t>. Wenn diese im Eingriffsraum liegen, dann ist der Stammumfang in 1,3 m Höhe zu ermitteln.</w:t>
      </w:r>
      <w:r>
        <w:t xml:space="preserve"> </w:t>
      </w:r>
      <w:r w:rsidR="00B93F44">
        <w:t xml:space="preserve">Je </w:t>
      </w:r>
      <w:r w:rsidRPr="00D54EAE">
        <w:t xml:space="preserve">1 cm Stammumfang </w:t>
      </w:r>
      <w:r w:rsidR="00B93F44">
        <w:t>ist</w:t>
      </w:r>
      <w:r>
        <w:t xml:space="preserve"> 1 m² fiktive kronenüberschirmte Fläche anzusetzen</w:t>
      </w:r>
      <w:r w:rsidR="00A575A1">
        <w:t xml:space="preserve"> (</w:t>
      </w:r>
      <w:r w:rsidR="00A575A1" w:rsidRPr="005D1E8D">
        <w:rPr>
          <w:szCs w:val="22"/>
        </w:rPr>
        <w:t xml:space="preserve">U = 2 </w:t>
      </w:r>
      <w:r w:rsidR="00A575A1" w:rsidRPr="00142D65">
        <w:rPr>
          <w:szCs w:val="22"/>
        </w:rPr>
        <w:t xml:space="preserve">x </w:t>
      </w:r>
      <w:r w:rsidR="005D1E8D" w:rsidRPr="00142D65">
        <w:rPr>
          <w:rFonts w:cs="Arial"/>
          <w:color w:val="040C28"/>
          <w:szCs w:val="22"/>
        </w:rPr>
        <w:t>π x r = 6,28 x r</w:t>
      </w:r>
      <w:r w:rsidR="00DF65C9" w:rsidRPr="00142D65">
        <w:rPr>
          <w:rFonts w:cs="Arial"/>
          <w:color w:val="040C28"/>
          <w:szCs w:val="22"/>
        </w:rPr>
        <w:t xml:space="preserve">; BHD = 2 x r; damit </w:t>
      </w:r>
      <w:r w:rsidR="00FA527C" w:rsidRPr="00142D65">
        <w:rPr>
          <w:rFonts w:cs="Arial"/>
          <w:color w:val="040C28"/>
          <w:szCs w:val="22"/>
        </w:rPr>
        <w:t>U = π x BHD</w:t>
      </w:r>
      <w:r w:rsidR="005D1E8D" w:rsidRPr="00142D65">
        <w:rPr>
          <w:rFonts w:cs="Arial"/>
          <w:color w:val="040C28"/>
          <w:szCs w:val="22"/>
        </w:rPr>
        <w:t>)</w:t>
      </w:r>
      <w:r w:rsidRPr="00142D65">
        <w:t>.</w:t>
      </w:r>
      <w:r>
        <w:t xml:space="preserve"> B</w:t>
      </w:r>
      <w:r w:rsidRPr="005E11F0">
        <w:t xml:space="preserve">ei Gehölzen </w:t>
      </w:r>
      <w:r>
        <w:t>sind flurstücksgenaue Abgrenzungen darzustellen (</w:t>
      </w:r>
      <w:r w:rsidRPr="005E11F0">
        <w:t>keine „Wölkchendarstellung“ oder „gezackelte“ Linien</w:t>
      </w:r>
      <w:r>
        <w:t>)</w:t>
      </w:r>
      <w:r w:rsidRPr="005E11F0">
        <w:t>.</w:t>
      </w:r>
      <w:r w:rsidR="00001668">
        <w:t xml:space="preserve"> </w:t>
      </w:r>
    </w:p>
    <w:p w14:paraId="670B182C" w14:textId="7571EC90" w:rsidR="009F4186" w:rsidRDefault="009F4186" w:rsidP="009F4186">
      <w:pPr>
        <w:pStyle w:val="Textkrperaltt"/>
      </w:pPr>
      <w:r w:rsidRPr="000F6BED">
        <w:t>Werden im Rahmen der Biotoptypenkartierung nach Anhang</w:t>
      </w:r>
      <w:r>
        <w:t xml:space="preserve"> II oder</w:t>
      </w:r>
      <w:r w:rsidRPr="000F6BED">
        <w:t xml:space="preserve"> IV FFH-RL geschützte Pflanzenarten oder Arten der Roten Liste nachgewiesen, ist dies bei der Beschreibung des Biotoptyps zu vermerken. Liegen </w:t>
      </w:r>
      <w:r>
        <w:t>F</w:t>
      </w:r>
      <w:r w:rsidRPr="000F6BED">
        <w:t xml:space="preserve">unde oder weitere Hinweise auf geschützte oder gefährdete Pflanzenarten vor, kann dies im Einzelfall eine gesonderte </w:t>
      </w:r>
      <w:r w:rsidRPr="00CF2FE5">
        <w:t xml:space="preserve">Erfassung im Wirkraum des Vorhabens erforderlich machen (vgl. Kap. </w:t>
      </w:r>
      <w:r w:rsidRPr="00CF2FE5">
        <w:fldChar w:fldCharType="begin"/>
      </w:r>
      <w:r w:rsidRPr="00CF2FE5">
        <w:instrText xml:space="preserve"> REF _Ref78966818 \r \h </w:instrText>
      </w:r>
      <w:r w:rsidRPr="00CF2FE5">
        <w:fldChar w:fldCharType="separate"/>
      </w:r>
      <w:r w:rsidR="00E24AB8">
        <w:t>3.2.3</w:t>
      </w:r>
      <w:r w:rsidRPr="00CF2FE5">
        <w:fldChar w:fldCharType="end"/>
      </w:r>
      <w:r w:rsidRPr="00CF2FE5">
        <w:t xml:space="preserve">). </w:t>
      </w:r>
    </w:p>
    <w:p w14:paraId="2FAB4613" w14:textId="573042CF" w:rsidR="009F4186" w:rsidRDefault="009F4186" w:rsidP="009F4186">
      <w:pPr>
        <w:pStyle w:val="Textkrperaltt"/>
      </w:pPr>
      <w:r>
        <w:lastRenderedPageBreak/>
        <w:t xml:space="preserve">Eine vorhandene Kartierung sollte </w:t>
      </w:r>
      <w:r w:rsidR="004B5D8E">
        <w:t xml:space="preserve">zum Zeitpunkt des Genehmigungsantrags </w:t>
      </w:r>
      <w:r>
        <w:t xml:space="preserve">nicht älter als 5 Jahre sein </w:t>
      </w:r>
      <w:r w:rsidRPr="00F161E1">
        <w:t>(s. auch HVA F-StB)</w:t>
      </w:r>
      <w:r>
        <w:t>, vorhandene ältere Kartierungen sind zu überprüfen und ggf. zu aktualisieren</w:t>
      </w:r>
      <w:r w:rsidR="00247832">
        <w:t xml:space="preserve"> bzw. einer Plausibilitätskontrolle zu unterziehen</w:t>
      </w:r>
      <w:r w:rsidRPr="00F161E1">
        <w:t xml:space="preserve">. </w:t>
      </w:r>
    </w:p>
    <w:p w14:paraId="58AC0491" w14:textId="77777777" w:rsidR="009F4186" w:rsidRPr="00CF2FE5" w:rsidRDefault="009F4186" w:rsidP="009F4186">
      <w:pPr>
        <w:pStyle w:val="Textkrperaltt"/>
      </w:pPr>
      <w:r w:rsidRPr="00CF2FE5">
        <w:t xml:space="preserve">Die </w:t>
      </w:r>
      <w:r w:rsidRPr="00CF2FE5">
        <w:rPr>
          <w:b/>
        </w:rPr>
        <w:t>Bewertung der Biotoptypen</w:t>
      </w:r>
      <w:r w:rsidRPr="00CF2FE5">
        <w:t xml:space="preserve"> erfolgt gemäß der Biotopwertliste der Anlage 7.1 des „Praxisleitfadens zur Ermittlung des Kompensationsbedarfs in Rheinland-Pfalz“ in der jeweils aktuellen Fassung.</w:t>
      </w:r>
    </w:p>
    <w:p w14:paraId="5A381B52" w14:textId="77777777" w:rsidR="009F4186" w:rsidRPr="00CF2FE5" w:rsidRDefault="009F4186" w:rsidP="009F4186">
      <w:pPr>
        <w:pStyle w:val="Textkrperaltt"/>
      </w:pPr>
      <w:r w:rsidRPr="00CF2FE5">
        <w:t xml:space="preserve">„Die Biotopwertliste ist die maßgebliche Grundlage für die Anwendung der integrierten Biotopbewertung. In ihr sind die für den Vollzug der Eingriffsregelung in Rheinland-Pfalz relevanten Biotop- und Nutzungstypen aufgelistet und hinsichtlich ihrer ökologischen Wertigkeit über Biotopwertpunkte charakterisiert“ (MKUEM 2021: </w:t>
      </w:r>
      <w:r>
        <w:t xml:space="preserve">Seite </w:t>
      </w:r>
      <w:r w:rsidRPr="00CF2FE5">
        <w:t xml:space="preserve">11). Der Bewertungsrahmen der Biotopwertliste umfasst maximal 24 Biotopwertpunkte und eine 6-stufige Wertstufeneinteilung. </w:t>
      </w:r>
    </w:p>
    <w:p w14:paraId="357D012A" w14:textId="7F4940E0" w:rsidR="009F4186" w:rsidRPr="00CF2FE5" w:rsidRDefault="009F4186" w:rsidP="009F4186">
      <w:pPr>
        <w:pStyle w:val="Beschriftung"/>
        <w:keepNext/>
        <w:keepLines/>
      </w:pPr>
      <w:bookmarkStart w:id="65" w:name="_Toc125620491"/>
      <w:r w:rsidRPr="00CF2FE5">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CF2FE5">
        <w:noBreakHyphen/>
      </w:r>
      <w:r w:rsidR="0097103D">
        <w:fldChar w:fldCharType="begin"/>
      </w:r>
      <w:r w:rsidR="0097103D">
        <w:instrText xml:space="preserve"> SEQ Tab. \* ARABIC \s 2 </w:instrText>
      </w:r>
      <w:r w:rsidR="0097103D">
        <w:fldChar w:fldCharType="separate"/>
      </w:r>
      <w:r w:rsidR="00E24AB8">
        <w:rPr>
          <w:noProof/>
        </w:rPr>
        <w:t>1</w:t>
      </w:r>
      <w:r w:rsidR="0097103D">
        <w:rPr>
          <w:noProof/>
        </w:rPr>
        <w:fldChar w:fldCharType="end"/>
      </w:r>
      <w:r w:rsidRPr="00CF2FE5">
        <w:t>:</w:t>
      </w:r>
      <w:r w:rsidRPr="00CF2FE5">
        <w:tab/>
        <w:t>Wertstufen der integrierten Biotopbewertung (aus MKUEM 2021)</w:t>
      </w:r>
      <w:bookmarkEnd w:id="65"/>
    </w:p>
    <w:tbl>
      <w:tblPr>
        <w:tblW w:w="850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562"/>
        <w:gridCol w:w="3544"/>
        <w:gridCol w:w="4394"/>
      </w:tblGrid>
      <w:tr w:rsidR="009F4186" w:rsidRPr="00CF2FE5" w14:paraId="05B38816" w14:textId="77777777" w:rsidTr="003165A5">
        <w:trPr>
          <w:tblHeader/>
        </w:trPr>
        <w:tc>
          <w:tcPr>
            <w:tcW w:w="4106" w:type="dxa"/>
            <w:gridSpan w:val="2"/>
            <w:tcBorders>
              <w:top w:val="single" w:sz="4" w:space="0" w:color="auto"/>
              <w:bottom w:val="single" w:sz="6" w:space="0" w:color="auto"/>
            </w:tcBorders>
            <w:shd w:val="clear" w:color="auto" w:fill="D9D9D9" w:themeFill="background1" w:themeFillShade="D9"/>
            <w:vAlign w:val="center"/>
          </w:tcPr>
          <w:p w14:paraId="17A28313" w14:textId="77777777" w:rsidR="009F4186" w:rsidRPr="00CF2FE5" w:rsidRDefault="009F4186" w:rsidP="00284A06">
            <w:pPr>
              <w:pStyle w:val="Tab1-Kopfzeile"/>
              <w:keepNext/>
            </w:pPr>
            <w:r w:rsidRPr="00CF2FE5">
              <w:t>Wertstufe</w:t>
            </w:r>
          </w:p>
        </w:tc>
        <w:tc>
          <w:tcPr>
            <w:tcW w:w="4394" w:type="dxa"/>
            <w:tcBorders>
              <w:top w:val="single" w:sz="4" w:space="0" w:color="auto"/>
              <w:bottom w:val="single" w:sz="6" w:space="0" w:color="auto"/>
            </w:tcBorders>
            <w:shd w:val="clear" w:color="auto" w:fill="D9D9D9" w:themeFill="background1" w:themeFillShade="D9"/>
            <w:vAlign w:val="center"/>
          </w:tcPr>
          <w:p w14:paraId="508B2912" w14:textId="77777777" w:rsidR="009F4186" w:rsidRPr="00CF2FE5" w:rsidRDefault="009F4186" w:rsidP="00284A06">
            <w:pPr>
              <w:pStyle w:val="Tab1-Kopfzeile"/>
              <w:keepNext/>
            </w:pPr>
            <w:r w:rsidRPr="00CF2FE5">
              <w:t xml:space="preserve">Biotopwert in Wertpunkten (BW) </w:t>
            </w:r>
          </w:p>
        </w:tc>
      </w:tr>
      <w:tr w:rsidR="009F4186" w:rsidRPr="00CF2FE5" w14:paraId="4770CEB2" w14:textId="77777777" w:rsidTr="003165A5">
        <w:tc>
          <w:tcPr>
            <w:tcW w:w="562" w:type="dxa"/>
            <w:tcBorders>
              <w:top w:val="single" w:sz="6" w:space="0" w:color="auto"/>
              <w:bottom w:val="single" w:sz="6" w:space="0" w:color="auto"/>
              <w:right w:val="nil"/>
            </w:tcBorders>
          </w:tcPr>
          <w:p w14:paraId="537860B9" w14:textId="77777777" w:rsidR="009F4186" w:rsidRPr="00CF2FE5" w:rsidRDefault="009F4186" w:rsidP="00284A06">
            <w:pPr>
              <w:pStyle w:val="Tab1-Kopfzeile"/>
              <w:keepNext/>
              <w:spacing w:before="40" w:after="40" w:line="240" w:lineRule="auto"/>
              <w:rPr>
                <w:b w:val="0"/>
              </w:rPr>
            </w:pPr>
            <w:r w:rsidRPr="00CF2FE5">
              <w:rPr>
                <w:b w:val="0"/>
              </w:rPr>
              <w:t>1</w:t>
            </w:r>
          </w:p>
        </w:tc>
        <w:tc>
          <w:tcPr>
            <w:tcW w:w="3544" w:type="dxa"/>
            <w:tcBorders>
              <w:top w:val="single" w:sz="6" w:space="0" w:color="auto"/>
              <w:left w:val="nil"/>
              <w:bottom w:val="single" w:sz="6" w:space="0" w:color="auto"/>
            </w:tcBorders>
          </w:tcPr>
          <w:p w14:paraId="4C2383E8" w14:textId="77777777" w:rsidR="009F4186" w:rsidRPr="00CF2FE5" w:rsidRDefault="009F4186" w:rsidP="00284A06">
            <w:pPr>
              <w:pStyle w:val="Tab1-Kopfzeile"/>
              <w:keepNext/>
              <w:spacing w:before="40" w:after="40" w:line="240" w:lineRule="auto"/>
              <w:rPr>
                <w:b w:val="0"/>
              </w:rPr>
            </w:pPr>
            <w:r w:rsidRPr="00CF2FE5">
              <w:rPr>
                <w:b w:val="0"/>
              </w:rPr>
              <w:t>sehr gering</w:t>
            </w:r>
          </w:p>
        </w:tc>
        <w:tc>
          <w:tcPr>
            <w:tcW w:w="4394" w:type="dxa"/>
            <w:tcBorders>
              <w:top w:val="single" w:sz="6" w:space="0" w:color="auto"/>
            </w:tcBorders>
          </w:tcPr>
          <w:p w14:paraId="098827F0" w14:textId="77777777" w:rsidR="009F4186" w:rsidRPr="00CF2FE5" w:rsidRDefault="009F4186" w:rsidP="00284A06">
            <w:pPr>
              <w:pStyle w:val="Tab1-Kopfzeile"/>
              <w:keepNext/>
              <w:spacing w:before="40" w:after="40" w:line="240" w:lineRule="auto"/>
              <w:rPr>
                <w:b w:val="0"/>
              </w:rPr>
            </w:pPr>
            <w:r w:rsidRPr="00CF2FE5">
              <w:rPr>
                <w:b w:val="0"/>
              </w:rPr>
              <w:t>0 bis 4</w:t>
            </w:r>
          </w:p>
        </w:tc>
      </w:tr>
      <w:tr w:rsidR="009F4186" w:rsidRPr="00CF2FE5" w14:paraId="6B3BE72B" w14:textId="77777777" w:rsidTr="00284A06">
        <w:tc>
          <w:tcPr>
            <w:tcW w:w="562" w:type="dxa"/>
            <w:tcBorders>
              <w:top w:val="single" w:sz="6" w:space="0" w:color="auto"/>
              <w:bottom w:val="single" w:sz="6" w:space="0" w:color="auto"/>
              <w:right w:val="nil"/>
            </w:tcBorders>
          </w:tcPr>
          <w:p w14:paraId="4DB65875" w14:textId="77777777" w:rsidR="009F4186" w:rsidRPr="00CF2FE5" w:rsidRDefault="009F4186" w:rsidP="00284A06">
            <w:pPr>
              <w:pStyle w:val="Tab1-Kopfzeile"/>
              <w:keepNext/>
              <w:spacing w:before="40" w:after="40" w:line="240" w:lineRule="auto"/>
              <w:rPr>
                <w:b w:val="0"/>
              </w:rPr>
            </w:pPr>
            <w:r w:rsidRPr="00CF2FE5">
              <w:rPr>
                <w:b w:val="0"/>
              </w:rPr>
              <w:t>2</w:t>
            </w:r>
          </w:p>
        </w:tc>
        <w:tc>
          <w:tcPr>
            <w:tcW w:w="3544" w:type="dxa"/>
            <w:tcBorders>
              <w:top w:val="single" w:sz="6" w:space="0" w:color="auto"/>
              <w:left w:val="nil"/>
              <w:bottom w:val="single" w:sz="6" w:space="0" w:color="auto"/>
            </w:tcBorders>
          </w:tcPr>
          <w:p w14:paraId="676C5984" w14:textId="77777777" w:rsidR="009F4186" w:rsidRPr="00CF2FE5" w:rsidRDefault="009F4186" w:rsidP="00284A06">
            <w:pPr>
              <w:pStyle w:val="Tab1-Kopfzeile"/>
              <w:keepNext/>
              <w:spacing w:before="40" w:after="40" w:line="240" w:lineRule="auto"/>
              <w:rPr>
                <w:b w:val="0"/>
              </w:rPr>
            </w:pPr>
            <w:r w:rsidRPr="00CF2FE5">
              <w:rPr>
                <w:b w:val="0"/>
              </w:rPr>
              <w:t>gering</w:t>
            </w:r>
          </w:p>
        </w:tc>
        <w:tc>
          <w:tcPr>
            <w:tcW w:w="4394" w:type="dxa"/>
          </w:tcPr>
          <w:p w14:paraId="42B31510" w14:textId="77777777" w:rsidR="009F4186" w:rsidRPr="00CF2FE5" w:rsidRDefault="009F4186" w:rsidP="00284A06">
            <w:pPr>
              <w:pStyle w:val="Tab1-Kopfzeile"/>
              <w:keepNext/>
              <w:spacing w:before="40" w:after="40" w:line="240" w:lineRule="auto"/>
              <w:rPr>
                <w:b w:val="0"/>
              </w:rPr>
            </w:pPr>
            <w:r w:rsidRPr="00CF2FE5">
              <w:rPr>
                <w:b w:val="0"/>
              </w:rPr>
              <w:t>5 bis 8</w:t>
            </w:r>
          </w:p>
        </w:tc>
      </w:tr>
      <w:tr w:rsidR="009F4186" w:rsidRPr="00CF2FE5" w14:paraId="02EC62E8" w14:textId="77777777" w:rsidTr="00284A06">
        <w:tc>
          <w:tcPr>
            <w:tcW w:w="562" w:type="dxa"/>
            <w:tcBorders>
              <w:top w:val="single" w:sz="6" w:space="0" w:color="auto"/>
              <w:bottom w:val="single" w:sz="6" w:space="0" w:color="auto"/>
              <w:right w:val="nil"/>
            </w:tcBorders>
          </w:tcPr>
          <w:p w14:paraId="74204D16" w14:textId="77777777" w:rsidR="009F4186" w:rsidRPr="00CF2FE5" w:rsidRDefault="009F4186" w:rsidP="00284A06">
            <w:pPr>
              <w:pStyle w:val="Tab1-Kopfzeile"/>
              <w:keepNext/>
              <w:spacing w:before="40" w:after="40" w:line="240" w:lineRule="auto"/>
              <w:rPr>
                <w:b w:val="0"/>
              </w:rPr>
            </w:pPr>
            <w:r w:rsidRPr="00CF2FE5">
              <w:rPr>
                <w:b w:val="0"/>
              </w:rPr>
              <w:t>3</w:t>
            </w:r>
          </w:p>
        </w:tc>
        <w:tc>
          <w:tcPr>
            <w:tcW w:w="3544" w:type="dxa"/>
            <w:tcBorders>
              <w:top w:val="single" w:sz="6" w:space="0" w:color="auto"/>
              <w:left w:val="nil"/>
              <w:bottom w:val="single" w:sz="6" w:space="0" w:color="auto"/>
            </w:tcBorders>
          </w:tcPr>
          <w:p w14:paraId="163A378F" w14:textId="77777777" w:rsidR="009F4186" w:rsidRPr="00CF2FE5" w:rsidRDefault="009F4186" w:rsidP="00284A06">
            <w:pPr>
              <w:pStyle w:val="Tab1-Kopfzeile"/>
              <w:keepNext/>
              <w:spacing w:before="40" w:after="40" w:line="240" w:lineRule="auto"/>
              <w:rPr>
                <w:b w:val="0"/>
              </w:rPr>
            </w:pPr>
            <w:r w:rsidRPr="00CF2FE5">
              <w:rPr>
                <w:b w:val="0"/>
              </w:rPr>
              <w:t>mittel</w:t>
            </w:r>
          </w:p>
        </w:tc>
        <w:tc>
          <w:tcPr>
            <w:tcW w:w="4394" w:type="dxa"/>
          </w:tcPr>
          <w:p w14:paraId="52723873" w14:textId="77777777" w:rsidR="009F4186" w:rsidRPr="00CF2FE5" w:rsidRDefault="009F4186" w:rsidP="00284A06">
            <w:pPr>
              <w:pStyle w:val="Tab1-Kopfzeile"/>
              <w:keepNext/>
              <w:spacing w:before="40" w:after="40" w:line="240" w:lineRule="auto"/>
              <w:rPr>
                <w:b w:val="0"/>
              </w:rPr>
            </w:pPr>
            <w:r w:rsidRPr="00CF2FE5">
              <w:rPr>
                <w:b w:val="0"/>
              </w:rPr>
              <w:t>9 bis 12</w:t>
            </w:r>
          </w:p>
        </w:tc>
      </w:tr>
      <w:tr w:rsidR="009F4186" w:rsidRPr="00CF2FE5" w14:paraId="45CE8938" w14:textId="77777777" w:rsidTr="00284A06">
        <w:tc>
          <w:tcPr>
            <w:tcW w:w="562" w:type="dxa"/>
            <w:tcBorders>
              <w:top w:val="single" w:sz="6" w:space="0" w:color="auto"/>
              <w:bottom w:val="single" w:sz="6" w:space="0" w:color="auto"/>
              <w:right w:val="nil"/>
            </w:tcBorders>
          </w:tcPr>
          <w:p w14:paraId="419B0A90" w14:textId="77777777" w:rsidR="009F4186" w:rsidRPr="00CF2FE5" w:rsidRDefault="009F4186" w:rsidP="00284A06">
            <w:pPr>
              <w:pStyle w:val="Tab1-Kopfzeile"/>
              <w:keepNext/>
              <w:spacing w:before="40" w:after="40" w:line="240" w:lineRule="auto"/>
              <w:rPr>
                <w:b w:val="0"/>
              </w:rPr>
            </w:pPr>
            <w:r w:rsidRPr="00CF2FE5">
              <w:rPr>
                <w:b w:val="0"/>
              </w:rPr>
              <w:t>4</w:t>
            </w:r>
          </w:p>
        </w:tc>
        <w:tc>
          <w:tcPr>
            <w:tcW w:w="3544" w:type="dxa"/>
            <w:tcBorders>
              <w:top w:val="single" w:sz="6" w:space="0" w:color="auto"/>
              <w:left w:val="nil"/>
              <w:bottom w:val="single" w:sz="6" w:space="0" w:color="auto"/>
            </w:tcBorders>
          </w:tcPr>
          <w:p w14:paraId="73F11D90" w14:textId="77777777" w:rsidR="009F4186" w:rsidRPr="00CF2FE5" w:rsidRDefault="009F4186" w:rsidP="00284A06">
            <w:pPr>
              <w:pStyle w:val="Tab1-Kopfzeile"/>
              <w:keepNext/>
              <w:spacing w:before="40" w:after="40" w:line="240" w:lineRule="auto"/>
              <w:rPr>
                <w:b w:val="0"/>
              </w:rPr>
            </w:pPr>
            <w:r w:rsidRPr="00CF2FE5">
              <w:rPr>
                <w:b w:val="0"/>
              </w:rPr>
              <w:t>hoch</w:t>
            </w:r>
          </w:p>
        </w:tc>
        <w:tc>
          <w:tcPr>
            <w:tcW w:w="4394" w:type="dxa"/>
          </w:tcPr>
          <w:p w14:paraId="040819B3" w14:textId="77777777" w:rsidR="009F4186" w:rsidRPr="00CF2FE5" w:rsidRDefault="009F4186" w:rsidP="00284A06">
            <w:pPr>
              <w:pStyle w:val="Tab1-Kopfzeile"/>
              <w:keepNext/>
              <w:spacing w:before="40" w:after="40" w:line="240" w:lineRule="auto"/>
              <w:rPr>
                <w:b w:val="0"/>
              </w:rPr>
            </w:pPr>
            <w:r w:rsidRPr="00CF2FE5">
              <w:rPr>
                <w:b w:val="0"/>
              </w:rPr>
              <w:t>13 bis 16</w:t>
            </w:r>
          </w:p>
        </w:tc>
      </w:tr>
      <w:tr w:rsidR="009F4186" w:rsidRPr="00CF2FE5" w14:paraId="35E4E3FB" w14:textId="77777777" w:rsidTr="00284A06">
        <w:tc>
          <w:tcPr>
            <w:tcW w:w="562" w:type="dxa"/>
            <w:tcBorders>
              <w:top w:val="single" w:sz="6" w:space="0" w:color="auto"/>
              <w:bottom w:val="single" w:sz="6" w:space="0" w:color="auto"/>
              <w:right w:val="nil"/>
            </w:tcBorders>
          </w:tcPr>
          <w:p w14:paraId="1F731518" w14:textId="77777777" w:rsidR="009F4186" w:rsidRPr="00CF2FE5" w:rsidRDefault="009F4186" w:rsidP="00284A06">
            <w:pPr>
              <w:pStyle w:val="Tab1-Kopfzeile"/>
              <w:keepNext/>
              <w:spacing w:before="40" w:after="40" w:line="240" w:lineRule="auto"/>
              <w:rPr>
                <w:b w:val="0"/>
              </w:rPr>
            </w:pPr>
            <w:r w:rsidRPr="00CF2FE5">
              <w:rPr>
                <w:b w:val="0"/>
              </w:rPr>
              <w:t>5</w:t>
            </w:r>
          </w:p>
        </w:tc>
        <w:tc>
          <w:tcPr>
            <w:tcW w:w="3544" w:type="dxa"/>
            <w:tcBorders>
              <w:top w:val="single" w:sz="6" w:space="0" w:color="auto"/>
              <w:left w:val="nil"/>
              <w:bottom w:val="single" w:sz="6" w:space="0" w:color="auto"/>
            </w:tcBorders>
          </w:tcPr>
          <w:p w14:paraId="1CFCF4D7" w14:textId="77777777" w:rsidR="009F4186" w:rsidRPr="00CF2FE5" w:rsidRDefault="009F4186" w:rsidP="00284A06">
            <w:pPr>
              <w:pStyle w:val="Tab1-Kopfzeile"/>
              <w:keepNext/>
              <w:spacing w:before="40" w:after="40" w:line="240" w:lineRule="auto"/>
              <w:rPr>
                <w:b w:val="0"/>
              </w:rPr>
            </w:pPr>
            <w:r w:rsidRPr="00CF2FE5">
              <w:rPr>
                <w:b w:val="0"/>
              </w:rPr>
              <w:t>sehr hoch</w:t>
            </w:r>
          </w:p>
        </w:tc>
        <w:tc>
          <w:tcPr>
            <w:tcW w:w="4394" w:type="dxa"/>
          </w:tcPr>
          <w:p w14:paraId="2F499BA5" w14:textId="77777777" w:rsidR="009F4186" w:rsidRPr="00CF2FE5" w:rsidRDefault="009F4186" w:rsidP="00284A06">
            <w:pPr>
              <w:pStyle w:val="Tab1-Kopfzeile"/>
              <w:keepNext/>
              <w:spacing w:before="40" w:after="40" w:line="240" w:lineRule="auto"/>
              <w:rPr>
                <w:b w:val="0"/>
              </w:rPr>
            </w:pPr>
            <w:r w:rsidRPr="00CF2FE5">
              <w:rPr>
                <w:b w:val="0"/>
              </w:rPr>
              <w:t>17 bis 20</w:t>
            </w:r>
          </w:p>
        </w:tc>
      </w:tr>
      <w:tr w:rsidR="009F4186" w:rsidRPr="00CF2FE5" w14:paraId="1E7D61E3" w14:textId="77777777" w:rsidTr="00284A06">
        <w:tc>
          <w:tcPr>
            <w:tcW w:w="562" w:type="dxa"/>
            <w:tcBorders>
              <w:top w:val="single" w:sz="6" w:space="0" w:color="auto"/>
              <w:bottom w:val="single" w:sz="4" w:space="0" w:color="auto"/>
              <w:right w:val="nil"/>
            </w:tcBorders>
          </w:tcPr>
          <w:p w14:paraId="290AE243" w14:textId="77777777" w:rsidR="009F4186" w:rsidRPr="00CF2FE5" w:rsidRDefault="009F4186" w:rsidP="00284A06">
            <w:pPr>
              <w:pStyle w:val="Tab1-Kopfzeile"/>
              <w:keepNext/>
              <w:spacing w:before="40" w:after="40" w:line="240" w:lineRule="auto"/>
              <w:rPr>
                <w:b w:val="0"/>
              </w:rPr>
            </w:pPr>
            <w:r w:rsidRPr="00CF2FE5">
              <w:rPr>
                <w:b w:val="0"/>
              </w:rPr>
              <w:t>6</w:t>
            </w:r>
          </w:p>
        </w:tc>
        <w:tc>
          <w:tcPr>
            <w:tcW w:w="3544" w:type="dxa"/>
            <w:tcBorders>
              <w:top w:val="single" w:sz="6" w:space="0" w:color="auto"/>
              <w:left w:val="nil"/>
              <w:bottom w:val="single" w:sz="4" w:space="0" w:color="auto"/>
            </w:tcBorders>
          </w:tcPr>
          <w:p w14:paraId="2196E228" w14:textId="77777777" w:rsidR="009F4186" w:rsidRPr="00CF2FE5" w:rsidRDefault="009F4186" w:rsidP="00284A06">
            <w:pPr>
              <w:pStyle w:val="Tab1-Kopfzeile"/>
              <w:keepNext/>
              <w:spacing w:before="40" w:after="40" w:line="240" w:lineRule="auto"/>
              <w:rPr>
                <w:b w:val="0"/>
              </w:rPr>
            </w:pPr>
            <w:r w:rsidRPr="00CF2FE5">
              <w:rPr>
                <w:b w:val="0"/>
              </w:rPr>
              <w:t>hervorragend</w:t>
            </w:r>
          </w:p>
        </w:tc>
        <w:tc>
          <w:tcPr>
            <w:tcW w:w="4394" w:type="dxa"/>
          </w:tcPr>
          <w:p w14:paraId="346EECC0" w14:textId="77777777" w:rsidR="009F4186" w:rsidRPr="00CF2FE5" w:rsidRDefault="009F4186" w:rsidP="00284A06">
            <w:pPr>
              <w:pStyle w:val="Tab1-Kopfzeile"/>
              <w:keepNext/>
              <w:spacing w:before="40" w:after="40" w:line="240" w:lineRule="auto"/>
              <w:rPr>
                <w:b w:val="0"/>
              </w:rPr>
            </w:pPr>
            <w:r w:rsidRPr="00CF2FE5">
              <w:rPr>
                <w:b w:val="0"/>
              </w:rPr>
              <w:t>21 bis 24</w:t>
            </w:r>
          </w:p>
        </w:tc>
      </w:tr>
    </w:tbl>
    <w:p w14:paraId="4B20F6AA" w14:textId="77777777" w:rsidR="009F4186" w:rsidRPr="00CF2FE5" w:rsidRDefault="009F4186" w:rsidP="009F4186">
      <w:pPr>
        <w:pStyle w:val="Textkrperaltt"/>
      </w:pPr>
    </w:p>
    <w:p w14:paraId="4AA3B03F" w14:textId="77777777" w:rsidR="009F4186" w:rsidRPr="00CF2FE5" w:rsidRDefault="009F4186" w:rsidP="009F4186">
      <w:pPr>
        <w:pStyle w:val="Textkrperaltt"/>
      </w:pPr>
      <w:r w:rsidRPr="00CF2FE5">
        <w:t xml:space="preserve">Der </w:t>
      </w:r>
      <w:r w:rsidRPr="00CF2FE5">
        <w:rPr>
          <w:b/>
        </w:rPr>
        <w:t>Biotopwert</w:t>
      </w:r>
      <w:r w:rsidRPr="00CF2FE5">
        <w:t xml:space="preserve"> setzt sich aus dem </w:t>
      </w:r>
      <w:r w:rsidRPr="00CF2FE5">
        <w:rPr>
          <w:b/>
        </w:rPr>
        <w:t>Grundwert</w:t>
      </w:r>
      <w:r w:rsidRPr="00CF2FE5">
        <w:t xml:space="preserve">, </w:t>
      </w:r>
      <w:r w:rsidRPr="00CF2FE5">
        <w:rPr>
          <w:b/>
        </w:rPr>
        <w:t>biotopabhängigen Auf- und Abwertungen</w:t>
      </w:r>
      <w:r w:rsidRPr="00CF2FE5">
        <w:t xml:space="preserve"> sowie </w:t>
      </w:r>
      <w:r w:rsidRPr="00CF2FE5">
        <w:rPr>
          <w:b/>
        </w:rPr>
        <w:t>lageabhängigen Zu- und Abschlägen</w:t>
      </w:r>
      <w:r w:rsidRPr="00CF2FE5">
        <w:t xml:space="preserve"> zusammen. Die Auf- oder Abwertungen sowie Zu- oder Abschläge sind kumulativ zu berücksichtigen, wobei Werte unter 0 und über 24 nicht vorgesehen sind.</w:t>
      </w:r>
    </w:p>
    <w:p w14:paraId="04AD4E96" w14:textId="77777777" w:rsidR="009F4186" w:rsidRPr="00CF2FE5" w:rsidRDefault="009F4186" w:rsidP="009F4186">
      <w:pPr>
        <w:pStyle w:val="Textkrperaltt"/>
      </w:pPr>
      <w:r w:rsidRPr="00CF2FE5">
        <w:t xml:space="preserve">Die Biotopwertliste enthält die Grundwerte, die jedem Biotoptyp zugeordnet sind. </w:t>
      </w:r>
      <w:r w:rsidRPr="00527193">
        <w:rPr>
          <w:b/>
        </w:rPr>
        <w:t>Zudem sind bei Waldbiotoptypen in der Biotopwertliste (unter A Wälder) Auf- und Abwertungen vorangestellt, die zwingend und kumulativ bei der Bewertung von Wäldern zu berücksichtigen sind.</w:t>
      </w:r>
      <w:r w:rsidRPr="00CF2FE5">
        <w:t xml:space="preserve"> Bei technisch überprägten Biotoptypen ist im Regelfall eine Minderung des Biotoptypenwertes um 5 Punkte vorzunehmen (vgl. hierzu die in der Biotopwertliste enthaltenen Einträge).</w:t>
      </w:r>
    </w:p>
    <w:p w14:paraId="07AC80F9" w14:textId="77777777" w:rsidR="009F4186" w:rsidRPr="00CF2FE5" w:rsidRDefault="009F4186" w:rsidP="009F4186">
      <w:pPr>
        <w:pStyle w:val="Textkrperaltt"/>
      </w:pPr>
      <w:r w:rsidRPr="00CF2FE5">
        <w:t>Bei den anderen Biotoptypen soll der Grundwert gegebenenfalls biotopabhängig auf- oder abgewertet werden (z.B. bei überdurchschnittlich oder unterdurchschnittlicher Ausprägung eines Biotops). Durch Auf- oder Abwertungen ist eine maximale Erhöhung oder Minderung des Grundwertes von bis zu drei Punkten möglich; dies ist zu begründen. Teilweise enthält die Biotopwertliste aber auch bereits Vorgaben für Aufwertungen der Abwertungen (z.B. bei Fließ- und Stillgewässern).</w:t>
      </w:r>
    </w:p>
    <w:p w14:paraId="7FDC97EF" w14:textId="77777777" w:rsidR="009F4186" w:rsidRDefault="009F4186" w:rsidP="009F4186">
      <w:pPr>
        <w:pStyle w:val="Textkrperaltt"/>
      </w:pPr>
      <w:r w:rsidRPr="00CF2FE5">
        <w:lastRenderedPageBreak/>
        <w:t xml:space="preserve">Neben den Auf- und Abwertungen gibt es lageabhängige Zu- und Abschläge, die bei der Kartierung der Biotoptypen mit zu erfassen und bei der Bewertung zu berücksichtigen sind. Die in Anlage 7.1 des Praxisleitfadens genannten Kriterien können bei Bedarf durch weitere Kriterien ergänzt werden. </w:t>
      </w:r>
    </w:p>
    <w:p w14:paraId="4CBDB6F7" w14:textId="77777777" w:rsidR="009F4186" w:rsidRDefault="009F4186" w:rsidP="009F4186">
      <w:pPr>
        <w:pStyle w:val="Textkrperaltt"/>
      </w:pPr>
      <w:r>
        <w:t xml:space="preserve">Bei Straßenbauvorhaben regelmäßig relevant sind Abschläge für die </w:t>
      </w:r>
      <w:r w:rsidRPr="008C6E86">
        <w:rPr>
          <w:b/>
        </w:rPr>
        <w:t>Lage an klassifizierten Straßen</w:t>
      </w:r>
      <w:r>
        <w:t>. Insbesondere bei hochwertigen Biotopen können im Einzelfall Abschläge vorgenommen werden. Dies betrifft z.B. auch</w:t>
      </w:r>
      <w:r w:rsidRPr="00CF2FE5">
        <w:t xml:space="preserve"> </w:t>
      </w:r>
      <w:r w:rsidRPr="0081326B">
        <w:t xml:space="preserve">Grünstreifen </w:t>
      </w:r>
      <w:r>
        <w:t xml:space="preserve">mit </w:t>
      </w:r>
      <w:r w:rsidRPr="00991464">
        <w:t>Baumreihen, Baumgruppen, Einzelbäume</w:t>
      </w:r>
      <w:r>
        <w:t>n (BF) sowie Alleen (BH0) (8 bis 19 BW). W</w:t>
      </w:r>
      <w:r w:rsidRPr="00AD4170">
        <w:t xml:space="preserve">egen </w:t>
      </w:r>
      <w:r>
        <w:t xml:space="preserve">der </w:t>
      </w:r>
      <w:r w:rsidRPr="00AD4170">
        <w:t xml:space="preserve">Lage an Straße und intensiver Pflege </w:t>
      </w:r>
      <w:r>
        <w:t xml:space="preserve">(regelmäßiges Mulchen, regelmäßiger Rückschnitt) durch den Straßenbetrieb kann hier ein </w:t>
      </w:r>
      <w:r w:rsidRPr="00AD4170">
        <w:t xml:space="preserve">Abschlag </w:t>
      </w:r>
      <w:r>
        <w:t>von i.d.R. 1 bis 2</w:t>
      </w:r>
      <w:r w:rsidRPr="00AD4170">
        <w:t xml:space="preserve"> BW</w:t>
      </w:r>
      <w:r>
        <w:t xml:space="preserve"> vorgenommen werden. </w:t>
      </w:r>
    </w:p>
    <w:p w14:paraId="25210769" w14:textId="77777777" w:rsidR="009F4186" w:rsidRPr="00CF2FE5" w:rsidRDefault="009F4186" w:rsidP="009F4186">
      <w:pPr>
        <w:pStyle w:val="Textkrperaltt"/>
      </w:pPr>
      <w:r w:rsidRPr="00CF2FE5">
        <w:t xml:space="preserve">Grundsätzlich sind </w:t>
      </w:r>
      <w:r w:rsidRPr="00DE61AB">
        <w:rPr>
          <w:b/>
        </w:rPr>
        <w:t>Biotope auf Straßennebenflächen</w:t>
      </w:r>
      <w:r w:rsidRPr="00CF2FE5">
        <w:t xml:space="preserve"> </w:t>
      </w:r>
      <w:r>
        <w:t xml:space="preserve">(einschließlich Regenrückhaltebecken) </w:t>
      </w:r>
      <w:r w:rsidRPr="00CF2FE5">
        <w:t xml:space="preserve">als „Straßenbiotope“ zu kartieren. Hiermit wird zum einen der Vorbelastungssituation und zum anderen der tatsächlichen oder – gerade auch bei Gehölzbiotopen – oder möglichen Pflegeintensität durch den Straßenbetrieb Rechnung getragen. </w:t>
      </w:r>
      <w:r w:rsidRPr="0096275F">
        <w:t xml:space="preserve">Zu beachten ist, dass bei als „Straßenbiotope“ kartierten Biotopen auf Straßennebenflächen kein </w:t>
      </w:r>
      <w:r>
        <w:t xml:space="preserve">lageabhängiger </w:t>
      </w:r>
      <w:r w:rsidRPr="0096275F">
        <w:t>Abschlag vorzunehmen ist, da bei diesen die Lage an der Straße bereits beim Biotopwert berücksichtigt ist.</w:t>
      </w:r>
      <w:r>
        <w:t xml:space="preserve"> </w:t>
      </w:r>
    </w:p>
    <w:p w14:paraId="7F260D46" w14:textId="77777777" w:rsidR="009F4186" w:rsidRPr="00CF2FE5" w:rsidRDefault="009F4186" w:rsidP="009F4186">
      <w:pPr>
        <w:pStyle w:val="Textkrperaltt"/>
      </w:pPr>
      <w:r>
        <w:t>Im</w:t>
      </w:r>
      <w:r w:rsidRPr="00CF2FE5">
        <w:t xml:space="preserve"> </w:t>
      </w:r>
      <w:r w:rsidRPr="00CF2FE5">
        <w:rPr>
          <w:b/>
        </w:rPr>
        <w:t xml:space="preserve">Intensivbereich der </w:t>
      </w:r>
      <w:r w:rsidRPr="008929B7">
        <w:rPr>
          <w:b/>
        </w:rPr>
        <w:t>Straße</w:t>
      </w:r>
      <w:r w:rsidRPr="008929B7">
        <w:rPr>
          <w:rStyle w:val="Funotenzeichen"/>
        </w:rPr>
        <w:footnoteReference w:id="16"/>
      </w:r>
      <w:r w:rsidRPr="008929B7">
        <w:t xml:space="preserve"> sind</w:t>
      </w:r>
      <w:r>
        <w:t xml:space="preserve"> im Regelfall folgende „Straßenbiotope“ anzutreffen</w:t>
      </w:r>
      <w:r w:rsidRPr="00CF2FE5">
        <w:t>:</w:t>
      </w:r>
    </w:p>
    <w:p w14:paraId="71D8373B" w14:textId="77777777" w:rsidR="009F4186" w:rsidRPr="00560A37" w:rsidRDefault="009F4186" w:rsidP="009F4186">
      <w:pPr>
        <w:pStyle w:val="Aufzhlung1fortlnach0pt"/>
        <w:spacing w:after="120"/>
      </w:pPr>
      <w:r>
        <w:t xml:space="preserve">V - </w:t>
      </w:r>
      <w:r w:rsidRPr="00560A37">
        <w:t>Verkehrs- und Wirtschaftswege inkl. Entwässerungsrinne an Straße</w:t>
      </w:r>
      <w:r>
        <w:t>n</w:t>
      </w:r>
      <w:r w:rsidRPr="00560A37">
        <w:t>, Straßenabläufe, befestigte Straßengräben etc.</w:t>
      </w:r>
      <w:r>
        <w:t xml:space="preserve"> </w:t>
      </w:r>
      <w:r w:rsidRPr="00560A37">
        <w:t>0 – 9 BW</w:t>
      </w:r>
      <w:r>
        <w:t xml:space="preserve"> (genaue Aufschlüsselung s. Praxisleitfaden);</w:t>
      </w:r>
    </w:p>
    <w:p w14:paraId="0ECBB591" w14:textId="77777777" w:rsidR="009F4186" w:rsidRPr="00B727DD" w:rsidRDefault="009F4186" w:rsidP="009F4186">
      <w:pPr>
        <w:pStyle w:val="Aufzhlung1fortlnach0pt"/>
        <w:spacing w:after="120"/>
      </w:pPr>
      <w:r w:rsidRPr="00B727DD">
        <w:t xml:space="preserve">HC4 </w:t>
      </w:r>
      <w:r>
        <w:t>–</w:t>
      </w:r>
      <w:r w:rsidRPr="00B727DD">
        <w:t xml:space="preserve"> Verkehrsrasenfläche</w:t>
      </w:r>
      <w:r>
        <w:t xml:space="preserve"> </w:t>
      </w:r>
      <w:r w:rsidRPr="00B727DD">
        <w:t>/ Bankett</w:t>
      </w:r>
      <w:r>
        <w:t xml:space="preserve">e, Mittelstreifen </w:t>
      </w:r>
      <w:r w:rsidRPr="00B727DD">
        <w:t>(3 BW)</w:t>
      </w:r>
      <w:r>
        <w:t xml:space="preserve"> </w:t>
      </w:r>
      <w:r w:rsidRPr="00B727DD">
        <w:t>für Bankette</w:t>
      </w:r>
      <w:r>
        <w:t xml:space="preserve"> </w:t>
      </w:r>
      <w:r w:rsidRPr="00782338">
        <w:t>mit Leitpfosten, Verkehrsschildern, mit</w:t>
      </w:r>
      <w:r>
        <w:t xml:space="preserve"> </w:t>
      </w:r>
      <w:r w:rsidRPr="00782338">
        <w:t>/ ohne Rückhaltesysteme und</w:t>
      </w:r>
      <w:r w:rsidRPr="00B727DD">
        <w:t xml:space="preserve"> </w:t>
      </w:r>
      <w:r>
        <w:t xml:space="preserve">für </w:t>
      </w:r>
      <w:r w:rsidRPr="00B727DD">
        <w:t>Mittelstreifen, Trennstreifen, Rasenflächen</w:t>
      </w:r>
      <w:r>
        <w:t>;</w:t>
      </w:r>
    </w:p>
    <w:p w14:paraId="38013B24" w14:textId="77777777" w:rsidR="009F4186" w:rsidRDefault="009F4186" w:rsidP="009F4186">
      <w:pPr>
        <w:pStyle w:val="Aufzhlung1fortlnach0pt"/>
        <w:spacing w:after="240"/>
      </w:pPr>
      <w:r w:rsidRPr="003A2413">
        <w:t>HC3 - Straßenrand / Entwässerungsgräben mit artenarmer Krautschicht und Intensivunterhaltung (7 BW)</w:t>
      </w:r>
      <w:r>
        <w:t xml:space="preserve"> sowie für </w:t>
      </w:r>
      <w:r w:rsidRPr="00782338">
        <w:t>Sichtfelder enger Kurven, an Knotenpunkten, Ein- u. Ausfahrrampen.</w:t>
      </w:r>
    </w:p>
    <w:p w14:paraId="2246A826" w14:textId="77777777" w:rsidR="009F4186" w:rsidRPr="00CF2FE5" w:rsidRDefault="009F4186" w:rsidP="009F4186">
      <w:pPr>
        <w:pStyle w:val="Textkrperaltt"/>
      </w:pPr>
      <w:r w:rsidRPr="00CF2FE5">
        <w:t xml:space="preserve">Im </w:t>
      </w:r>
      <w:r w:rsidRPr="00CF2FE5">
        <w:rPr>
          <w:b/>
        </w:rPr>
        <w:t xml:space="preserve">Extensivbereich der Straße </w:t>
      </w:r>
      <w:r w:rsidRPr="00CF2FE5">
        <w:t xml:space="preserve">ist auf Böschungen (Damm / Einschnitt) bzw. Grünstreifen, die durch den Straßenbetrieb ebenfalls regelmäßig zwecks Lichtraumprofil und Haltesichtweiten geschnitten oder selektiv „auf-Stock-gesetzt“ werden (bis 7 m Tiefe) der </w:t>
      </w:r>
      <w:r w:rsidRPr="00CF2FE5">
        <w:lastRenderedPageBreak/>
        <w:t>Biotoptyp „HH Straßenböschung mit intensiv gepflegtem Gehölzbestand“ (7 BW) anzunehmen.</w:t>
      </w:r>
      <w:r>
        <w:t xml:space="preserve"> Dort</w:t>
      </w:r>
      <w:r w:rsidRPr="00CF2FE5">
        <w:t xml:space="preserve">, wo der Straßenbetrieb nur um Gefahren gegenüber Dritten zu vermeiden oder zu beseitigen in mehrjährigem Abstand „auf-Stock-setzt“ oder bei aufkommender Verbuschung mulcht, können </w:t>
      </w:r>
      <w:r>
        <w:t xml:space="preserve">je nach Ausprägung </w:t>
      </w:r>
      <w:r w:rsidRPr="00CF2FE5">
        <w:t xml:space="preserve">die Biotoptypen HH Straßenböschung mit artenarmer Krautschicht (7 BW) oder artenreicher Krautschicht (11 BW) sowie HH Straßenböschung mit extensiv gepflegtem Gehölzbestand (11 BW) </w:t>
      </w:r>
      <w:r>
        <w:t>kartiert</w:t>
      </w:r>
      <w:r w:rsidRPr="00CF2FE5">
        <w:t xml:space="preserve"> werden.</w:t>
      </w:r>
    </w:p>
    <w:p w14:paraId="0BAD8C01" w14:textId="77777777" w:rsidR="009F4186" w:rsidRPr="00CF2FE5" w:rsidRDefault="009F4186" w:rsidP="009F4186">
      <w:pPr>
        <w:pStyle w:val="Textkrperaltt"/>
      </w:pPr>
      <w:r w:rsidRPr="00CF2FE5">
        <w:t xml:space="preserve">Liegen in Ausnahmefällen besondere Ausprägungen bei straßenbegleitenden Biotopen vor (z.B. Trockenrasen auf mageren, südexponierten Standorten; CF2a Schilfröhrichte in Entwässerungsgräben), sollten diese Biotope nicht als „Straßenbiotope“, sondern entsprechend ihrer tatsächlichen Ausprägung kartiert werden. </w:t>
      </w:r>
      <w:r>
        <w:t xml:space="preserve">Dies gilt auch für </w:t>
      </w:r>
      <w:r w:rsidRPr="00354B32">
        <w:t>Baumreihen, Baumgruppen, Einzelbäumen (BF) sowie Alleen (BH0)</w:t>
      </w:r>
      <w:r>
        <w:t>.</w:t>
      </w:r>
      <w:r w:rsidRPr="00354B32">
        <w:t xml:space="preserve"> </w:t>
      </w:r>
      <w:r w:rsidRPr="00CF2FE5">
        <w:t xml:space="preserve">Anders als bei „Straßenbiotopen“ </w:t>
      </w:r>
      <w:r>
        <w:t>werden</w:t>
      </w:r>
      <w:r w:rsidRPr="00CF2FE5">
        <w:t xml:space="preserve"> in diesen Fällen die </w:t>
      </w:r>
      <w:r>
        <w:t xml:space="preserve">o.g. </w:t>
      </w:r>
      <w:r w:rsidRPr="00CF2FE5">
        <w:t xml:space="preserve">Abschläge für die Lage an Straßen </w:t>
      </w:r>
      <w:r>
        <w:t>angewendet</w:t>
      </w:r>
      <w:r w:rsidRPr="00CF2FE5">
        <w:t>.</w:t>
      </w:r>
    </w:p>
    <w:p w14:paraId="78785EF7" w14:textId="7F59D5F3" w:rsidR="009D1B26" w:rsidRDefault="009F4186" w:rsidP="009D1B26">
      <w:pPr>
        <w:pStyle w:val="Textkrper"/>
      </w:pPr>
      <w:r w:rsidRPr="00DE61AB">
        <w:t xml:space="preserve">In der </w:t>
      </w:r>
      <w:r w:rsidRPr="00DE61AB">
        <w:rPr>
          <w:b/>
        </w:rPr>
        <w:t>Kartendarstellung</w:t>
      </w:r>
      <w:r w:rsidRPr="00DE61AB">
        <w:t xml:space="preserve"> </w:t>
      </w:r>
      <w:r>
        <w:t xml:space="preserve">„Bestand und Konflikte“ </w:t>
      </w:r>
      <w:r w:rsidRPr="00DE61AB">
        <w:t>ist der Untersuchungsraum mit der vollständigen Biotopausstattung darzustellen, wobei geschützte Biotope und FFH-LRT hervorzuheben sind. In der Karte sind bei jeder Biotoptypenfläche die Biotopwertpunkte (BW) im Kartenblatt einzutragen</w:t>
      </w:r>
      <w:r>
        <w:t xml:space="preserve"> (vgl. Anlage I)</w:t>
      </w:r>
      <w:r w:rsidRPr="00DE61AB">
        <w:t xml:space="preserve">. </w:t>
      </w:r>
      <w:r w:rsidR="009D1B26" w:rsidRPr="000633E9">
        <w:t xml:space="preserve">Ggf. </w:t>
      </w:r>
      <w:r w:rsidR="009D1B26">
        <w:t xml:space="preserve">müssen die Biotopwertpunkte nur bei den Biotoptypenflächen im </w:t>
      </w:r>
      <w:r w:rsidR="009D1B26" w:rsidRPr="000633E9">
        <w:t xml:space="preserve">Eingriffsbereich </w:t>
      </w:r>
      <w:r w:rsidR="009D1B26">
        <w:t xml:space="preserve">dargelegt werden. Dafür müsste dieser Bereich aller direkten und indirekten Wirkungen schon bei der Bestandserhebung bekannt sein. </w:t>
      </w:r>
    </w:p>
    <w:p w14:paraId="182B1994" w14:textId="23E68CEE" w:rsidR="009F4186" w:rsidRPr="00492CC1" w:rsidRDefault="009F4186" w:rsidP="009F4186">
      <w:pPr>
        <w:pStyle w:val="Textkrperaltt"/>
        <w:spacing w:after="120"/>
      </w:pPr>
      <w:r>
        <w:t xml:space="preserve">In der </w:t>
      </w:r>
      <w:r w:rsidRPr="0051044A">
        <w:rPr>
          <w:b/>
        </w:rPr>
        <w:t>textlichen Beschreibung</w:t>
      </w:r>
      <w:r>
        <w:t xml:space="preserve"> sollte das Spektrum der vorkommenden Biotope dargestellt werden. Hierzu ist eine tabellarische Übersicht aller vorkommenden Biotoptypen (</w:t>
      </w:r>
      <w:r w:rsidRPr="001B041B">
        <w:t>Kurzbezeichnung Biotoptyp</w:t>
      </w:r>
      <w:r>
        <w:t xml:space="preserve"> (Biotoptypencode), </w:t>
      </w:r>
      <w:r w:rsidRPr="001B041B">
        <w:t>dazugehörige Zusatzcodes</w:t>
      </w:r>
      <w:r w:rsidR="0095345D">
        <w:t>, Biotoptyp</w:t>
      </w:r>
      <w:r w:rsidRPr="001B041B">
        <w:t xml:space="preserve"> gem. Kartieranleitung</w:t>
      </w:r>
      <w:r>
        <w:t xml:space="preserve"> sowie Praxisleitfaden Anl. 7.1) zweckdienlich, wobei die räumliche Lage der vorkommenden Biotoptypen eindeutig der Kartendarstellung entnehmbar sein muss. </w:t>
      </w:r>
      <w:r w:rsidRPr="00492CC1">
        <w:t xml:space="preserve">Zudem sind </w:t>
      </w:r>
      <w:r w:rsidR="0095345D" w:rsidRPr="001D70E1">
        <w:t xml:space="preserve">in der Beschreibung </w:t>
      </w:r>
      <w:r w:rsidRPr="00492CC1">
        <w:t xml:space="preserve">die für die Bewertung relevanten Kennarten und Störanzeiger zu listen (z.B. bei Grünlandbiotoptypen). </w:t>
      </w:r>
      <w:r w:rsidR="0095345D" w:rsidRPr="001D70E1">
        <w:t>Einzelfunde gefährdeter Pflanzenarten sind festzuhalten.</w:t>
      </w:r>
      <w:r w:rsidR="0095345D" w:rsidRPr="00492CC1">
        <w:t xml:space="preserve"> </w:t>
      </w:r>
      <w:r w:rsidRPr="00492CC1">
        <w:t>Ebenso sind die Biotopwertpunkte</w:t>
      </w:r>
      <w:r w:rsidR="004D07DB" w:rsidRPr="001D70E1">
        <w:t xml:space="preserve"> und anhand dessen die Wertstufe</w:t>
      </w:r>
      <w:r w:rsidRPr="00492CC1">
        <w:t xml:space="preserve"> zu nennen</w:t>
      </w:r>
      <w:r w:rsidR="004D07DB" w:rsidRPr="001D70E1">
        <w:t xml:space="preserve"> (s. Tab. 3-1)</w:t>
      </w:r>
      <w:r w:rsidRPr="00492CC1">
        <w:t xml:space="preserve">. </w:t>
      </w:r>
      <w:r w:rsidR="0095345D" w:rsidRPr="00492CC1">
        <w:t>Der Schutzstatus der einzelnen Biotoptypen ist aufzuführen (</w:t>
      </w:r>
      <w:r w:rsidR="00784477" w:rsidRPr="00492CC1">
        <w:t xml:space="preserve">LRT nach Anhang I FFH-RL, </w:t>
      </w:r>
      <w:r w:rsidR="0095345D" w:rsidRPr="00492CC1">
        <w:t>§ 30 BNatSchG, § 15 LNatSchG RP, jeweils vorhandener Schutzstatus und ggf. Neueinstufung).</w:t>
      </w:r>
    </w:p>
    <w:p w14:paraId="06CBA7EF" w14:textId="77777777" w:rsidR="00784477" w:rsidRPr="00925EA3" w:rsidRDefault="00784477" w:rsidP="009F4186">
      <w:pPr>
        <w:pStyle w:val="Textkrperaltt"/>
        <w:spacing w:after="120"/>
      </w:pPr>
    </w:p>
    <w:p w14:paraId="1A7B6BC5" w14:textId="2BA44901" w:rsidR="009F4186" w:rsidRPr="00CF2FE5" w:rsidRDefault="009F4186" w:rsidP="009F4186">
      <w:pPr>
        <w:pStyle w:val="Beschriftung"/>
        <w:keepNext/>
        <w:keepLines/>
      </w:pPr>
      <w:r w:rsidRPr="00925EA3">
        <w:lastRenderedPageBreak/>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492CC1">
        <w:noBreakHyphen/>
        <w:t>2:</w:t>
      </w:r>
      <w:r w:rsidRPr="00492CC1">
        <w:tab/>
        <w:t>Beispiel Biotoptypenliste</w:t>
      </w:r>
    </w:p>
    <w:tbl>
      <w:tblPr>
        <w:tblW w:w="8572" w:type="dxa"/>
        <w:tblInd w:w="7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37"/>
        <w:gridCol w:w="1155"/>
        <w:gridCol w:w="3420"/>
        <w:gridCol w:w="1134"/>
        <w:gridCol w:w="850"/>
        <w:gridCol w:w="638"/>
        <w:gridCol w:w="638"/>
      </w:tblGrid>
      <w:tr w:rsidR="009F4186" w:rsidRPr="00644E60" w14:paraId="78D2AB7D" w14:textId="77777777" w:rsidTr="00284A06">
        <w:trPr>
          <w:cantSplit/>
          <w:tblHeader/>
        </w:trPr>
        <w:tc>
          <w:tcPr>
            <w:tcW w:w="5312" w:type="dxa"/>
            <w:gridSpan w:val="3"/>
            <w:shd w:val="clear" w:color="auto" w:fill="D9D9D9" w:themeFill="background1" w:themeFillShade="D9"/>
          </w:tcPr>
          <w:p w14:paraId="0BE2284E" w14:textId="77777777" w:rsidR="009F4186" w:rsidRPr="00644E60" w:rsidRDefault="009F4186" w:rsidP="00284A06">
            <w:pPr>
              <w:keepNext/>
              <w:keepLines/>
              <w:widowControl w:val="0"/>
              <w:spacing w:before="40" w:after="40" w:line="240" w:lineRule="auto"/>
              <w:jc w:val="center"/>
              <w:rPr>
                <w:b/>
                <w:sz w:val="18"/>
                <w:szCs w:val="18"/>
              </w:rPr>
            </w:pPr>
            <w:r>
              <w:rPr>
                <w:b/>
                <w:sz w:val="18"/>
                <w:szCs w:val="18"/>
                <w:lang w:val="de-AT"/>
              </w:rPr>
              <w:t>Biotoptyp</w:t>
            </w:r>
          </w:p>
        </w:tc>
        <w:tc>
          <w:tcPr>
            <w:tcW w:w="1134" w:type="dxa"/>
            <w:vMerge w:val="restart"/>
            <w:shd w:val="clear" w:color="auto" w:fill="D9D9D9" w:themeFill="background1" w:themeFillShade="D9"/>
          </w:tcPr>
          <w:p w14:paraId="7E30F39A" w14:textId="08F555E4" w:rsidR="009F4186" w:rsidRPr="00644E60" w:rsidRDefault="009F4186" w:rsidP="00284A06">
            <w:pPr>
              <w:keepNext/>
              <w:keepLines/>
              <w:widowControl w:val="0"/>
              <w:spacing w:before="40" w:after="40" w:line="240" w:lineRule="auto"/>
              <w:jc w:val="center"/>
              <w:rPr>
                <w:b/>
                <w:sz w:val="18"/>
                <w:szCs w:val="18"/>
              </w:rPr>
            </w:pPr>
            <w:r w:rsidRPr="00644E60">
              <w:rPr>
                <w:b/>
                <w:sz w:val="18"/>
                <w:szCs w:val="18"/>
              </w:rPr>
              <w:t>Biotop-wertpunkte</w:t>
            </w:r>
            <w:r w:rsidR="004D07DB">
              <w:rPr>
                <w:b/>
                <w:sz w:val="18"/>
                <w:szCs w:val="18"/>
              </w:rPr>
              <w:t xml:space="preserve"> (BW)</w:t>
            </w:r>
          </w:p>
        </w:tc>
        <w:tc>
          <w:tcPr>
            <w:tcW w:w="850" w:type="dxa"/>
            <w:vMerge w:val="restart"/>
            <w:shd w:val="clear" w:color="auto" w:fill="D9D9D9" w:themeFill="background1" w:themeFillShade="D9"/>
          </w:tcPr>
          <w:p w14:paraId="36FE4EC9" w14:textId="0F1F77E2" w:rsidR="009F4186" w:rsidRPr="00644E60" w:rsidRDefault="004D07DB" w:rsidP="004D07DB">
            <w:pPr>
              <w:keepNext/>
              <w:keepLines/>
              <w:widowControl w:val="0"/>
              <w:spacing w:before="40" w:after="40" w:line="240" w:lineRule="auto"/>
              <w:jc w:val="center"/>
              <w:rPr>
                <w:b/>
                <w:sz w:val="18"/>
                <w:szCs w:val="18"/>
              </w:rPr>
            </w:pPr>
            <w:r>
              <w:rPr>
                <w:b/>
                <w:sz w:val="18"/>
                <w:szCs w:val="18"/>
              </w:rPr>
              <w:t>Wertstufe</w:t>
            </w:r>
          </w:p>
        </w:tc>
        <w:tc>
          <w:tcPr>
            <w:tcW w:w="1276" w:type="dxa"/>
            <w:gridSpan w:val="2"/>
            <w:shd w:val="clear" w:color="auto" w:fill="D9D9D9" w:themeFill="background1" w:themeFillShade="D9"/>
          </w:tcPr>
          <w:p w14:paraId="552147F7" w14:textId="77777777" w:rsidR="009F4186" w:rsidRPr="00644E60" w:rsidRDefault="009F4186" w:rsidP="00284A06">
            <w:pPr>
              <w:keepNext/>
              <w:keepLines/>
              <w:widowControl w:val="0"/>
              <w:spacing w:before="40" w:after="40" w:line="240" w:lineRule="auto"/>
              <w:jc w:val="center"/>
              <w:rPr>
                <w:b/>
                <w:sz w:val="18"/>
                <w:szCs w:val="18"/>
              </w:rPr>
            </w:pPr>
            <w:r w:rsidRPr="00644E60">
              <w:rPr>
                <w:b/>
                <w:sz w:val="18"/>
                <w:szCs w:val="18"/>
              </w:rPr>
              <w:t>Schutzstatus</w:t>
            </w:r>
          </w:p>
        </w:tc>
      </w:tr>
      <w:tr w:rsidR="009F4186" w:rsidRPr="00644E60" w14:paraId="263232D0" w14:textId="77777777" w:rsidTr="00284A06">
        <w:trPr>
          <w:cantSplit/>
          <w:tblHeader/>
        </w:trPr>
        <w:tc>
          <w:tcPr>
            <w:tcW w:w="737" w:type="dxa"/>
            <w:shd w:val="clear" w:color="auto" w:fill="D9D9D9" w:themeFill="background1" w:themeFillShade="D9"/>
          </w:tcPr>
          <w:p w14:paraId="4509D5AB" w14:textId="77777777" w:rsidR="009F4186" w:rsidRPr="00644E60" w:rsidRDefault="009F4186" w:rsidP="00284A06">
            <w:pPr>
              <w:keepNext/>
              <w:keepLines/>
              <w:widowControl w:val="0"/>
              <w:spacing w:before="40" w:after="40" w:line="240" w:lineRule="auto"/>
              <w:jc w:val="center"/>
              <w:rPr>
                <w:b/>
                <w:sz w:val="18"/>
                <w:szCs w:val="18"/>
              </w:rPr>
            </w:pPr>
            <w:r w:rsidRPr="00644E60">
              <w:rPr>
                <w:b/>
                <w:sz w:val="18"/>
                <w:szCs w:val="18"/>
              </w:rPr>
              <w:t>Code</w:t>
            </w:r>
          </w:p>
        </w:tc>
        <w:tc>
          <w:tcPr>
            <w:tcW w:w="1155" w:type="dxa"/>
            <w:shd w:val="clear" w:color="auto" w:fill="D9D9D9" w:themeFill="background1" w:themeFillShade="D9"/>
          </w:tcPr>
          <w:p w14:paraId="2556D352" w14:textId="77777777" w:rsidR="009F4186" w:rsidRPr="00644E60" w:rsidRDefault="009F4186" w:rsidP="00284A06">
            <w:pPr>
              <w:keepNext/>
              <w:keepLines/>
              <w:widowControl w:val="0"/>
              <w:spacing w:before="40" w:after="40" w:line="240" w:lineRule="auto"/>
              <w:jc w:val="center"/>
              <w:rPr>
                <w:b/>
                <w:sz w:val="18"/>
                <w:szCs w:val="18"/>
              </w:rPr>
            </w:pPr>
            <w:r w:rsidRPr="00644E60">
              <w:rPr>
                <w:b/>
                <w:sz w:val="18"/>
                <w:szCs w:val="18"/>
              </w:rPr>
              <w:t>Zusatzcode</w:t>
            </w:r>
          </w:p>
        </w:tc>
        <w:tc>
          <w:tcPr>
            <w:tcW w:w="3420" w:type="dxa"/>
            <w:shd w:val="clear" w:color="auto" w:fill="D9D9D9" w:themeFill="background1" w:themeFillShade="D9"/>
          </w:tcPr>
          <w:p w14:paraId="0EF5AE3C" w14:textId="58CB8776" w:rsidR="009F4186" w:rsidRPr="00644E60" w:rsidRDefault="009F4186" w:rsidP="00284A06">
            <w:pPr>
              <w:keepNext/>
              <w:keepLines/>
              <w:widowControl w:val="0"/>
              <w:spacing w:before="40" w:after="40" w:line="240" w:lineRule="auto"/>
              <w:jc w:val="center"/>
              <w:rPr>
                <w:b/>
                <w:sz w:val="18"/>
                <w:szCs w:val="18"/>
              </w:rPr>
            </w:pPr>
            <w:r>
              <w:rPr>
                <w:b/>
                <w:sz w:val="18"/>
                <w:szCs w:val="18"/>
              </w:rPr>
              <w:t>Bezeichnung</w:t>
            </w:r>
            <w:r w:rsidR="007F79AB">
              <w:rPr>
                <w:b/>
                <w:sz w:val="18"/>
                <w:szCs w:val="18"/>
              </w:rPr>
              <w:t xml:space="preserve"> / Beschreibung</w:t>
            </w:r>
          </w:p>
        </w:tc>
        <w:tc>
          <w:tcPr>
            <w:tcW w:w="1134" w:type="dxa"/>
            <w:vMerge/>
            <w:shd w:val="clear" w:color="auto" w:fill="D9D9D9" w:themeFill="background1" w:themeFillShade="D9"/>
          </w:tcPr>
          <w:p w14:paraId="0229E52E" w14:textId="77777777" w:rsidR="009F4186" w:rsidRPr="00644E60" w:rsidRDefault="009F4186" w:rsidP="00284A06">
            <w:pPr>
              <w:keepNext/>
              <w:keepLines/>
              <w:widowControl w:val="0"/>
              <w:spacing w:before="40" w:after="40" w:line="240" w:lineRule="auto"/>
              <w:jc w:val="center"/>
              <w:rPr>
                <w:b/>
                <w:sz w:val="18"/>
                <w:szCs w:val="18"/>
              </w:rPr>
            </w:pPr>
          </w:p>
        </w:tc>
        <w:tc>
          <w:tcPr>
            <w:tcW w:w="850" w:type="dxa"/>
            <w:vMerge/>
            <w:shd w:val="clear" w:color="auto" w:fill="D9D9D9" w:themeFill="background1" w:themeFillShade="D9"/>
          </w:tcPr>
          <w:p w14:paraId="1C49BDBA" w14:textId="77777777" w:rsidR="009F4186" w:rsidRPr="00644E60" w:rsidRDefault="009F4186" w:rsidP="00284A06">
            <w:pPr>
              <w:keepNext/>
              <w:keepLines/>
              <w:widowControl w:val="0"/>
              <w:spacing w:before="40" w:after="40" w:line="240" w:lineRule="auto"/>
              <w:jc w:val="center"/>
              <w:rPr>
                <w:b/>
                <w:sz w:val="18"/>
                <w:szCs w:val="18"/>
              </w:rPr>
            </w:pPr>
          </w:p>
        </w:tc>
        <w:tc>
          <w:tcPr>
            <w:tcW w:w="638" w:type="dxa"/>
            <w:shd w:val="clear" w:color="auto" w:fill="D9D9D9" w:themeFill="background1" w:themeFillShade="D9"/>
          </w:tcPr>
          <w:p w14:paraId="54003BE6" w14:textId="4BDA90A1" w:rsidR="009F4186" w:rsidRPr="00644E60" w:rsidRDefault="00492CC1" w:rsidP="00492CC1">
            <w:pPr>
              <w:keepNext/>
              <w:keepLines/>
              <w:widowControl w:val="0"/>
              <w:spacing w:before="40" w:after="40" w:line="240" w:lineRule="auto"/>
              <w:jc w:val="center"/>
              <w:rPr>
                <w:b/>
                <w:sz w:val="18"/>
                <w:szCs w:val="18"/>
              </w:rPr>
            </w:pPr>
            <w:r w:rsidRPr="00644E60">
              <w:rPr>
                <w:b/>
                <w:sz w:val="18"/>
                <w:szCs w:val="18"/>
              </w:rPr>
              <w:t>LRT</w:t>
            </w:r>
            <w:r>
              <w:rPr>
                <w:b/>
                <w:sz w:val="18"/>
                <w:szCs w:val="18"/>
                <w:vertAlign w:val="superscript"/>
              </w:rPr>
              <w:t>1</w:t>
            </w:r>
          </w:p>
        </w:tc>
        <w:tc>
          <w:tcPr>
            <w:tcW w:w="638" w:type="dxa"/>
            <w:shd w:val="clear" w:color="auto" w:fill="D9D9D9" w:themeFill="background1" w:themeFillShade="D9"/>
          </w:tcPr>
          <w:p w14:paraId="2806C14B" w14:textId="520A8D9B" w:rsidR="009F4186" w:rsidRPr="00644E60" w:rsidRDefault="00492CC1" w:rsidP="00492CC1">
            <w:pPr>
              <w:keepNext/>
              <w:keepLines/>
              <w:widowControl w:val="0"/>
              <w:spacing w:before="40" w:after="40" w:line="240" w:lineRule="auto"/>
              <w:jc w:val="center"/>
              <w:rPr>
                <w:b/>
                <w:sz w:val="18"/>
                <w:szCs w:val="18"/>
              </w:rPr>
            </w:pPr>
            <w:r w:rsidRPr="00644E60">
              <w:rPr>
                <w:b/>
                <w:sz w:val="18"/>
                <w:szCs w:val="18"/>
              </w:rPr>
              <w:t>§§</w:t>
            </w:r>
            <w:r>
              <w:rPr>
                <w:b/>
                <w:sz w:val="18"/>
                <w:szCs w:val="18"/>
                <w:vertAlign w:val="superscript"/>
              </w:rPr>
              <w:t>2</w:t>
            </w:r>
          </w:p>
        </w:tc>
      </w:tr>
      <w:tr w:rsidR="009F4186" w:rsidRPr="00644E60" w14:paraId="5B70A801" w14:textId="77777777" w:rsidTr="00284A06">
        <w:trPr>
          <w:cantSplit/>
        </w:trPr>
        <w:tc>
          <w:tcPr>
            <w:tcW w:w="8572" w:type="dxa"/>
            <w:gridSpan w:val="7"/>
            <w:shd w:val="clear" w:color="auto" w:fill="auto"/>
          </w:tcPr>
          <w:p w14:paraId="6ED423DC" w14:textId="77777777" w:rsidR="009F4186" w:rsidRPr="00644E60" w:rsidRDefault="009F4186" w:rsidP="00284A06">
            <w:pPr>
              <w:keepNext/>
              <w:keepLines/>
              <w:widowControl w:val="0"/>
              <w:spacing w:before="40" w:after="40" w:line="240" w:lineRule="auto"/>
              <w:jc w:val="left"/>
              <w:rPr>
                <w:b/>
                <w:snapToGrid w:val="0"/>
                <w:sz w:val="18"/>
                <w:szCs w:val="18"/>
              </w:rPr>
            </w:pPr>
            <w:r w:rsidRPr="00644E60">
              <w:rPr>
                <w:b/>
                <w:snapToGrid w:val="0"/>
                <w:sz w:val="18"/>
                <w:szCs w:val="18"/>
              </w:rPr>
              <w:t>Kleingehölze</w:t>
            </w:r>
          </w:p>
        </w:tc>
      </w:tr>
      <w:tr w:rsidR="009F4186" w:rsidRPr="00644E60" w14:paraId="3B52A0D5" w14:textId="77777777" w:rsidTr="00284A06">
        <w:trPr>
          <w:cantSplit/>
        </w:trPr>
        <w:tc>
          <w:tcPr>
            <w:tcW w:w="737" w:type="dxa"/>
            <w:shd w:val="clear" w:color="auto" w:fill="auto"/>
          </w:tcPr>
          <w:p w14:paraId="0BEA1C96" w14:textId="79E756A9" w:rsidR="009F4186" w:rsidRPr="00644E60" w:rsidRDefault="009F4186" w:rsidP="007F79AB">
            <w:pPr>
              <w:keepNext/>
              <w:keepLines/>
              <w:widowControl w:val="0"/>
              <w:numPr>
                <w:ilvl w:val="0"/>
                <w:numId w:val="8"/>
              </w:numPr>
              <w:spacing w:before="40" w:after="40" w:line="240" w:lineRule="auto"/>
              <w:ind w:left="0"/>
              <w:jc w:val="left"/>
              <w:rPr>
                <w:snapToGrid w:val="0"/>
                <w:sz w:val="18"/>
                <w:szCs w:val="18"/>
              </w:rPr>
            </w:pPr>
            <w:r w:rsidRPr="00644E60">
              <w:rPr>
                <w:snapToGrid w:val="0"/>
                <w:sz w:val="18"/>
                <w:szCs w:val="18"/>
              </w:rPr>
              <w:t>BD</w:t>
            </w:r>
            <w:r w:rsidR="007F79AB">
              <w:rPr>
                <w:snapToGrid w:val="0"/>
                <w:sz w:val="18"/>
                <w:szCs w:val="18"/>
              </w:rPr>
              <w:t>2</w:t>
            </w:r>
          </w:p>
        </w:tc>
        <w:tc>
          <w:tcPr>
            <w:tcW w:w="1155" w:type="dxa"/>
            <w:shd w:val="clear" w:color="auto" w:fill="auto"/>
          </w:tcPr>
          <w:p w14:paraId="2F576163" w14:textId="3AF48C0E" w:rsidR="009F4186" w:rsidRPr="00644E60" w:rsidRDefault="009F4186" w:rsidP="0095345D">
            <w:pPr>
              <w:keepNext/>
              <w:keepLines/>
              <w:widowControl w:val="0"/>
              <w:spacing w:before="40" w:after="40" w:line="240" w:lineRule="auto"/>
              <w:jc w:val="left"/>
              <w:rPr>
                <w:snapToGrid w:val="0"/>
                <w:sz w:val="18"/>
                <w:szCs w:val="18"/>
              </w:rPr>
            </w:pPr>
            <w:r w:rsidRPr="00644E60">
              <w:rPr>
                <w:snapToGrid w:val="0"/>
                <w:sz w:val="18"/>
                <w:szCs w:val="18"/>
              </w:rPr>
              <w:t>kb</w:t>
            </w:r>
          </w:p>
        </w:tc>
        <w:tc>
          <w:tcPr>
            <w:tcW w:w="3420" w:type="dxa"/>
            <w:shd w:val="clear" w:color="auto" w:fill="auto"/>
          </w:tcPr>
          <w:p w14:paraId="463FE3F6" w14:textId="1901CA95" w:rsidR="009F4186" w:rsidRPr="00644E60" w:rsidRDefault="002C2059" w:rsidP="002C2059">
            <w:pPr>
              <w:keepNext/>
              <w:keepLines/>
              <w:widowControl w:val="0"/>
              <w:spacing w:before="40" w:after="40" w:line="240" w:lineRule="auto"/>
              <w:jc w:val="left"/>
              <w:rPr>
                <w:snapToGrid w:val="0"/>
                <w:sz w:val="18"/>
                <w:szCs w:val="18"/>
              </w:rPr>
            </w:pPr>
            <w:r>
              <w:rPr>
                <w:snapToGrid w:val="0"/>
                <w:sz w:val="18"/>
                <w:szCs w:val="18"/>
              </w:rPr>
              <w:t>Strauchh</w:t>
            </w:r>
            <w:r w:rsidR="009F4186" w:rsidRPr="00644E60">
              <w:rPr>
                <w:snapToGrid w:val="0"/>
                <w:sz w:val="18"/>
                <w:szCs w:val="18"/>
              </w:rPr>
              <w:t xml:space="preserve">ecke, </w:t>
            </w:r>
            <w:r>
              <w:rPr>
                <w:snapToGrid w:val="0"/>
                <w:sz w:val="18"/>
                <w:szCs w:val="18"/>
              </w:rPr>
              <w:t>aus überwiegend autochthonen Arten,</w:t>
            </w:r>
            <w:r w:rsidR="009F4186" w:rsidRPr="00644E60">
              <w:rPr>
                <w:snapToGrid w:val="0"/>
                <w:sz w:val="18"/>
                <w:szCs w:val="18"/>
              </w:rPr>
              <w:t xml:space="preserve"> einreihig, kein regelmäßiger Formschnitt, </w:t>
            </w:r>
            <w:r>
              <w:rPr>
                <w:snapToGrid w:val="0"/>
                <w:sz w:val="18"/>
                <w:szCs w:val="18"/>
              </w:rPr>
              <w:t>junge Ausprägung</w:t>
            </w:r>
          </w:p>
        </w:tc>
        <w:tc>
          <w:tcPr>
            <w:tcW w:w="1134" w:type="dxa"/>
            <w:shd w:val="clear" w:color="auto" w:fill="auto"/>
          </w:tcPr>
          <w:p w14:paraId="1C193BC5" w14:textId="74C57BCF" w:rsidR="009F4186" w:rsidRPr="00644E60" w:rsidRDefault="009F4186" w:rsidP="002C2059">
            <w:pPr>
              <w:keepNext/>
              <w:keepLines/>
              <w:widowControl w:val="0"/>
              <w:spacing w:before="40" w:after="40" w:line="240" w:lineRule="auto"/>
              <w:jc w:val="center"/>
              <w:rPr>
                <w:sz w:val="18"/>
                <w:szCs w:val="18"/>
              </w:rPr>
            </w:pPr>
            <w:r w:rsidRPr="00644E60">
              <w:rPr>
                <w:sz w:val="18"/>
                <w:szCs w:val="18"/>
              </w:rPr>
              <w:t>1</w:t>
            </w:r>
            <w:r w:rsidR="002C2059">
              <w:rPr>
                <w:sz w:val="18"/>
                <w:szCs w:val="18"/>
              </w:rPr>
              <w:t>1</w:t>
            </w:r>
          </w:p>
        </w:tc>
        <w:tc>
          <w:tcPr>
            <w:tcW w:w="850" w:type="dxa"/>
            <w:shd w:val="clear" w:color="auto" w:fill="auto"/>
          </w:tcPr>
          <w:p w14:paraId="0F16C185"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mittel</w:t>
            </w:r>
          </w:p>
        </w:tc>
        <w:tc>
          <w:tcPr>
            <w:tcW w:w="638" w:type="dxa"/>
            <w:shd w:val="clear" w:color="auto" w:fill="auto"/>
          </w:tcPr>
          <w:p w14:paraId="770AD3B2"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w:t>
            </w:r>
          </w:p>
        </w:tc>
        <w:tc>
          <w:tcPr>
            <w:tcW w:w="638" w:type="dxa"/>
            <w:shd w:val="clear" w:color="auto" w:fill="auto"/>
          </w:tcPr>
          <w:p w14:paraId="75683F55"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w:t>
            </w:r>
          </w:p>
        </w:tc>
      </w:tr>
      <w:tr w:rsidR="009F4186" w:rsidRPr="00644E60" w14:paraId="6510D088" w14:textId="77777777" w:rsidTr="00284A06">
        <w:trPr>
          <w:cantSplit/>
        </w:trPr>
        <w:tc>
          <w:tcPr>
            <w:tcW w:w="737" w:type="dxa"/>
            <w:shd w:val="clear" w:color="auto" w:fill="auto"/>
          </w:tcPr>
          <w:p w14:paraId="6BF0D614" w14:textId="77777777" w:rsidR="009F4186" w:rsidRPr="00644E60" w:rsidRDefault="009F4186" w:rsidP="00284A06">
            <w:pPr>
              <w:keepNext/>
              <w:keepLines/>
              <w:widowControl w:val="0"/>
              <w:numPr>
                <w:ilvl w:val="0"/>
                <w:numId w:val="8"/>
              </w:numPr>
              <w:spacing w:before="40" w:after="40" w:line="240" w:lineRule="auto"/>
              <w:ind w:left="0"/>
              <w:jc w:val="left"/>
              <w:rPr>
                <w:snapToGrid w:val="0"/>
                <w:sz w:val="18"/>
                <w:szCs w:val="18"/>
              </w:rPr>
            </w:pPr>
            <w:r w:rsidRPr="00644E60">
              <w:rPr>
                <w:snapToGrid w:val="0"/>
                <w:sz w:val="18"/>
                <w:szCs w:val="18"/>
              </w:rPr>
              <w:t>BD3</w:t>
            </w:r>
          </w:p>
        </w:tc>
        <w:tc>
          <w:tcPr>
            <w:tcW w:w="1155" w:type="dxa"/>
            <w:shd w:val="clear" w:color="auto" w:fill="auto"/>
          </w:tcPr>
          <w:p w14:paraId="1151C125" w14:textId="572BB18E" w:rsidR="009F4186" w:rsidRPr="00644E60" w:rsidRDefault="009F4186" w:rsidP="0095345D">
            <w:pPr>
              <w:keepNext/>
              <w:keepLines/>
              <w:widowControl w:val="0"/>
              <w:spacing w:before="40" w:after="40" w:line="240" w:lineRule="auto"/>
              <w:jc w:val="left"/>
              <w:rPr>
                <w:snapToGrid w:val="0"/>
                <w:sz w:val="18"/>
                <w:szCs w:val="18"/>
              </w:rPr>
            </w:pPr>
            <w:r w:rsidRPr="00644E60">
              <w:rPr>
                <w:snapToGrid w:val="0"/>
                <w:sz w:val="18"/>
                <w:szCs w:val="18"/>
              </w:rPr>
              <w:t>ta1-2</w:t>
            </w:r>
          </w:p>
        </w:tc>
        <w:tc>
          <w:tcPr>
            <w:tcW w:w="3420" w:type="dxa"/>
            <w:shd w:val="clear" w:color="auto" w:fill="auto"/>
          </w:tcPr>
          <w:p w14:paraId="086B4FEF" w14:textId="50645FF8" w:rsidR="009F4186" w:rsidRPr="00644E60" w:rsidRDefault="009F4186" w:rsidP="004D07DB">
            <w:pPr>
              <w:keepNext/>
              <w:keepLines/>
              <w:widowControl w:val="0"/>
              <w:spacing w:before="40" w:after="40" w:line="240" w:lineRule="auto"/>
              <w:jc w:val="left"/>
              <w:rPr>
                <w:snapToGrid w:val="0"/>
                <w:sz w:val="18"/>
                <w:szCs w:val="18"/>
              </w:rPr>
            </w:pPr>
            <w:r w:rsidRPr="00644E60">
              <w:rPr>
                <w:snapToGrid w:val="0"/>
                <w:sz w:val="18"/>
                <w:szCs w:val="18"/>
              </w:rPr>
              <w:t>Gehölzstreifen</w:t>
            </w:r>
            <w:r w:rsidRPr="00644E60">
              <w:t xml:space="preserve"> </w:t>
            </w:r>
            <w:r w:rsidR="002C2059">
              <w:rPr>
                <w:snapToGrid w:val="0"/>
                <w:sz w:val="18"/>
                <w:szCs w:val="18"/>
              </w:rPr>
              <w:t>aus überwiegend autochthonen Arten,</w:t>
            </w:r>
            <w:r w:rsidRPr="00644E60">
              <w:rPr>
                <w:snapToGrid w:val="0"/>
                <w:sz w:val="18"/>
                <w:szCs w:val="18"/>
              </w:rPr>
              <w:t xml:space="preserve"> mittlere</w:t>
            </w:r>
            <w:r w:rsidR="004D07DB">
              <w:rPr>
                <w:snapToGrid w:val="0"/>
                <w:sz w:val="18"/>
                <w:szCs w:val="18"/>
              </w:rPr>
              <w:t xml:space="preserve"> Ausprägung</w:t>
            </w:r>
          </w:p>
        </w:tc>
        <w:tc>
          <w:tcPr>
            <w:tcW w:w="1134" w:type="dxa"/>
            <w:shd w:val="clear" w:color="auto" w:fill="auto"/>
          </w:tcPr>
          <w:p w14:paraId="17E62CBD"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15</w:t>
            </w:r>
          </w:p>
        </w:tc>
        <w:tc>
          <w:tcPr>
            <w:tcW w:w="850" w:type="dxa"/>
            <w:shd w:val="clear" w:color="auto" w:fill="auto"/>
          </w:tcPr>
          <w:p w14:paraId="744F08E0" w14:textId="35C28549" w:rsidR="009F4186" w:rsidRPr="00644E60" w:rsidRDefault="004D07DB" w:rsidP="004D07DB">
            <w:pPr>
              <w:keepNext/>
              <w:keepLines/>
              <w:widowControl w:val="0"/>
              <w:spacing w:before="40" w:after="40" w:line="240" w:lineRule="auto"/>
              <w:jc w:val="center"/>
              <w:rPr>
                <w:sz w:val="18"/>
                <w:szCs w:val="18"/>
              </w:rPr>
            </w:pPr>
            <w:r>
              <w:rPr>
                <w:sz w:val="18"/>
                <w:szCs w:val="18"/>
              </w:rPr>
              <w:t>hoch</w:t>
            </w:r>
          </w:p>
        </w:tc>
        <w:tc>
          <w:tcPr>
            <w:tcW w:w="638" w:type="dxa"/>
            <w:shd w:val="clear" w:color="auto" w:fill="auto"/>
          </w:tcPr>
          <w:p w14:paraId="17147EC0"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w:t>
            </w:r>
          </w:p>
        </w:tc>
        <w:tc>
          <w:tcPr>
            <w:tcW w:w="638" w:type="dxa"/>
            <w:shd w:val="clear" w:color="auto" w:fill="auto"/>
          </w:tcPr>
          <w:p w14:paraId="084F4B85"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w:t>
            </w:r>
          </w:p>
        </w:tc>
      </w:tr>
      <w:tr w:rsidR="009F4186" w:rsidRPr="00644E60" w14:paraId="5AD028FC" w14:textId="77777777" w:rsidTr="00284A06">
        <w:trPr>
          <w:cantSplit/>
        </w:trPr>
        <w:tc>
          <w:tcPr>
            <w:tcW w:w="8572" w:type="dxa"/>
            <w:gridSpan w:val="7"/>
            <w:shd w:val="clear" w:color="auto" w:fill="auto"/>
          </w:tcPr>
          <w:p w14:paraId="511CD97B" w14:textId="77777777" w:rsidR="009F4186" w:rsidRPr="00644E60" w:rsidRDefault="009F4186" w:rsidP="00284A06">
            <w:pPr>
              <w:keepNext/>
              <w:keepLines/>
              <w:widowControl w:val="0"/>
              <w:spacing w:before="40" w:after="40" w:line="240" w:lineRule="auto"/>
              <w:jc w:val="left"/>
              <w:rPr>
                <w:b/>
                <w:snapToGrid w:val="0"/>
                <w:sz w:val="18"/>
                <w:szCs w:val="18"/>
              </w:rPr>
            </w:pPr>
            <w:r w:rsidRPr="00644E60">
              <w:rPr>
                <w:b/>
                <w:snapToGrid w:val="0"/>
                <w:sz w:val="18"/>
                <w:szCs w:val="18"/>
              </w:rPr>
              <w:t>Grünland</w:t>
            </w:r>
          </w:p>
        </w:tc>
      </w:tr>
      <w:tr w:rsidR="009F4186" w:rsidRPr="00644E60" w14:paraId="07524C29" w14:textId="77777777" w:rsidTr="00284A06">
        <w:trPr>
          <w:cantSplit/>
        </w:trPr>
        <w:tc>
          <w:tcPr>
            <w:tcW w:w="737" w:type="dxa"/>
            <w:shd w:val="clear" w:color="auto" w:fill="auto"/>
          </w:tcPr>
          <w:p w14:paraId="7EC13B90" w14:textId="77777777" w:rsidR="009F4186" w:rsidRPr="00644E60" w:rsidRDefault="009F4186" w:rsidP="00284A06">
            <w:pPr>
              <w:keepNext/>
              <w:keepLines/>
              <w:widowControl w:val="0"/>
              <w:numPr>
                <w:ilvl w:val="0"/>
                <w:numId w:val="8"/>
              </w:numPr>
              <w:spacing w:before="40" w:after="40" w:line="240" w:lineRule="auto"/>
              <w:ind w:left="0"/>
              <w:jc w:val="left"/>
              <w:rPr>
                <w:snapToGrid w:val="0"/>
                <w:sz w:val="18"/>
                <w:szCs w:val="18"/>
              </w:rPr>
            </w:pPr>
            <w:r w:rsidRPr="00644E60">
              <w:rPr>
                <w:snapToGrid w:val="0"/>
                <w:sz w:val="18"/>
                <w:szCs w:val="18"/>
              </w:rPr>
              <w:t>EA1</w:t>
            </w:r>
          </w:p>
        </w:tc>
        <w:tc>
          <w:tcPr>
            <w:tcW w:w="1155" w:type="dxa"/>
            <w:shd w:val="clear" w:color="auto" w:fill="auto"/>
          </w:tcPr>
          <w:p w14:paraId="5616F25B" w14:textId="77777777" w:rsidR="009F4186" w:rsidRPr="00644E60" w:rsidRDefault="009F4186" w:rsidP="00284A06">
            <w:pPr>
              <w:keepNext/>
              <w:keepLines/>
              <w:widowControl w:val="0"/>
              <w:spacing w:before="40" w:after="40" w:line="240" w:lineRule="auto"/>
              <w:jc w:val="left"/>
              <w:rPr>
                <w:snapToGrid w:val="0"/>
                <w:sz w:val="18"/>
                <w:szCs w:val="18"/>
              </w:rPr>
            </w:pPr>
            <w:r w:rsidRPr="00644E60">
              <w:rPr>
                <w:sz w:val="18"/>
                <w:szCs w:val="18"/>
              </w:rPr>
              <w:t>sth, kk1, kk2, kk3</w:t>
            </w:r>
          </w:p>
        </w:tc>
        <w:tc>
          <w:tcPr>
            <w:tcW w:w="3420" w:type="dxa"/>
            <w:shd w:val="clear" w:color="auto" w:fill="auto"/>
          </w:tcPr>
          <w:p w14:paraId="495C6E64" w14:textId="75BF4415" w:rsidR="009F4186" w:rsidRDefault="009F4186" w:rsidP="00284A06">
            <w:pPr>
              <w:keepNext/>
              <w:keepLines/>
              <w:widowControl w:val="0"/>
              <w:spacing w:before="40" w:after="40" w:line="240" w:lineRule="auto"/>
              <w:jc w:val="left"/>
              <w:rPr>
                <w:sz w:val="18"/>
                <w:szCs w:val="18"/>
              </w:rPr>
            </w:pPr>
            <w:r w:rsidRPr="00644E60">
              <w:rPr>
                <w:sz w:val="18"/>
                <w:szCs w:val="18"/>
              </w:rPr>
              <w:t>Fettwiese, Flachlandausbildung</w:t>
            </w:r>
            <w:r w:rsidR="008C149D">
              <w:rPr>
                <w:sz w:val="18"/>
                <w:szCs w:val="18"/>
              </w:rPr>
              <w:t xml:space="preserve"> (Glatthaferwiese)</w:t>
            </w:r>
            <w:r w:rsidRPr="00644E60">
              <w:rPr>
                <w:sz w:val="18"/>
                <w:szCs w:val="18"/>
              </w:rPr>
              <w:t>, extensiv genutzt</w:t>
            </w:r>
          </w:p>
          <w:p w14:paraId="52B37C4E" w14:textId="73FC35B1" w:rsidR="00784477" w:rsidRPr="001D70E1" w:rsidRDefault="00784477" w:rsidP="00284A06">
            <w:pPr>
              <w:keepNext/>
              <w:keepLines/>
              <w:widowControl w:val="0"/>
              <w:spacing w:before="40" w:after="40" w:line="240" w:lineRule="auto"/>
              <w:jc w:val="left"/>
              <w:rPr>
                <w:sz w:val="18"/>
                <w:szCs w:val="18"/>
              </w:rPr>
            </w:pPr>
            <w:r w:rsidRPr="001D70E1">
              <w:rPr>
                <w:sz w:val="18"/>
                <w:szCs w:val="18"/>
              </w:rPr>
              <w:t xml:space="preserve">Kräuteranteil ohne Störanzeiger </w:t>
            </w:r>
            <w:r w:rsidRPr="001D70E1">
              <w:rPr>
                <w:rFonts w:cs="Arial"/>
                <w:sz w:val="18"/>
                <w:szCs w:val="18"/>
              </w:rPr>
              <w:t>&gt;</w:t>
            </w:r>
            <w:r w:rsidRPr="001D70E1">
              <w:rPr>
                <w:sz w:val="18"/>
                <w:szCs w:val="18"/>
              </w:rPr>
              <w:t xml:space="preserve"> 20 %, Sanguisorba officinalis, Campanula patula, Centaurea jacea, Galium album; Störanzeiger </w:t>
            </w:r>
            <w:r w:rsidRPr="001D70E1">
              <w:rPr>
                <w:rFonts w:cs="Arial"/>
                <w:sz w:val="18"/>
                <w:szCs w:val="18"/>
              </w:rPr>
              <w:t>&lt;</w:t>
            </w:r>
            <w:r w:rsidRPr="001D70E1">
              <w:rPr>
                <w:sz w:val="18"/>
                <w:szCs w:val="18"/>
              </w:rPr>
              <w:t xml:space="preserve"> 25 %;</w:t>
            </w:r>
          </w:p>
          <w:p w14:paraId="77882428" w14:textId="254ED49A" w:rsidR="00784477" w:rsidRPr="001D70E1" w:rsidRDefault="00784477" w:rsidP="00784477">
            <w:pPr>
              <w:keepNext/>
              <w:keepLines/>
              <w:widowControl w:val="0"/>
              <w:spacing w:before="40" w:after="40" w:line="240" w:lineRule="auto"/>
              <w:jc w:val="left"/>
              <w:rPr>
                <w:sz w:val="18"/>
                <w:szCs w:val="18"/>
              </w:rPr>
            </w:pPr>
            <w:r w:rsidRPr="001D70E1">
              <w:rPr>
                <w:sz w:val="18"/>
                <w:szCs w:val="18"/>
              </w:rPr>
              <w:t>Vorkommen von Dactylorhiza maculata (RL D V, RL RLP 3); Maculinea nausithous vorhanden</w:t>
            </w:r>
            <w:r>
              <w:rPr>
                <w:sz w:val="18"/>
                <w:szCs w:val="18"/>
              </w:rPr>
              <w:t>;</w:t>
            </w:r>
          </w:p>
          <w:p w14:paraId="7A03CA4A" w14:textId="08A29F0D" w:rsidR="00784477" w:rsidRPr="00644E60" w:rsidRDefault="00784477" w:rsidP="00784477">
            <w:pPr>
              <w:keepNext/>
              <w:keepLines/>
              <w:widowControl w:val="0"/>
              <w:spacing w:before="40" w:after="40" w:line="240" w:lineRule="auto"/>
              <w:jc w:val="left"/>
              <w:rPr>
                <w:snapToGrid w:val="0"/>
                <w:sz w:val="18"/>
                <w:szCs w:val="18"/>
              </w:rPr>
            </w:pPr>
            <w:r>
              <w:rPr>
                <w:sz w:val="18"/>
                <w:szCs w:val="18"/>
              </w:rPr>
              <w:t>Aufwertung wegen überdurchschnittlich guter Ausprä</w:t>
            </w:r>
            <w:r w:rsidRPr="00CA6652">
              <w:rPr>
                <w:sz w:val="18"/>
                <w:szCs w:val="18"/>
              </w:rPr>
              <w:t>gung</w:t>
            </w:r>
          </w:p>
        </w:tc>
        <w:tc>
          <w:tcPr>
            <w:tcW w:w="1134" w:type="dxa"/>
            <w:shd w:val="clear" w:color="auto" w:fill="auto"/>
          </w:tcPr>
          <w:p w14:paraId="7E748286"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19 + 1</w:t>
            </w:r>
          </w:p>
        </w:tc>
        <w:tc>
          <w:tcPr>
            <w:tcW w:w="850" w:type="dxa"/>
            <w:shd w:val="clear" w:color="auto" w:fill="auto"/>
          </w:tcPr>
          <w:p w14:paraId="56C04271" w14:textId="77777777" w:rsidR="009F4186" w:rsidRPr="00644E60" w:rsidRDefault="009F4186" w:rsidP="00284A06">
            <w:pPr>
              <w:keepNext/>
              <w:keepLines/>
              <w:widowControl w:val="0"/>
              <w:spacing w:before="40" w:after="40" w:line="240" w:lineRule="auto"/>
              <w:jc w:val="center"/>
              <w:rPr>
                <w:sz w:val="18"/>
                <w:szCs w:val="18"/>
              </w:rPr>
            </w:pPr>
            <w:r w:rsidRPr="00644E60">
              <w:rPr>
                <w:sz w:val="18"/>
                <w:szCs w:val="18"/>
              </w:rPr>
              <w:t>sehr hoch</w:t>
            </w:r>
          </w:p>
        </w:tc>
        <w:tc>
          <w:tcPr>
            <w:tcW w:w="638" w:type="dxa"/>
            <w:shd w:val="clear" w:color="auto" w:fill="auto"/>
          </w:tcPr>
          <w:p w14:paraId="30078C57" w14:textId="2483BD40" w:rsidR="00784477" w:rsidRPr="00644E60" w:rsidRDefault="00492CC1" w:rsidP="00492CC1">
            <w:pPr>
              <w:keepNext/>
              <w:keepLines/>
              <w:widowControl w:val="0"/>
              <w:spacing w:before="40" w:after="40" w:line="240" w:lineRule="auto"/>
              <w:jc w:val="center"/>
              <w:rPr>
                <w:sz w:val="18"/>
                <w:szCs w:val="18"/>
              </w:rPr>
            </w:pPr>
            <w:r w:rsidRPr="00644E60">
              <w:rPr>
                <w:sz w:val="18"/>
                <w:szCs w:val="18"/>
              </w:rPr>
              <w:t>6510</w:t>
            </w:r>
          </w:p>
        </w:tc>
        <w:tc>
          <w:tcPr>
            <w:tcW w:w="638" w:type="dxa"/>
            <w:shd w:val="clear" w:color="auto" w:fill="auto"/>
          </w:tcPr>
          <w:p w14:paraId="57C89188" w14:textId="77777777" w:rsidR="00492CC1" w:rsidRPr="00644E60" w:rsidRDefault="00492CC1" w:rsidP="00492CC1">
            <w:pPr>
              <w:keepNext/>
              <w:keepLines/>
              <w:widowControl w:val="0"/>
              <w:spacing w:before="40" w:after="40" w:line="240" w:lineRule="auto"/>
              <w:jc w:val="center"/>
              <w:rPr>
                <w:sz w:val="18"/>
                <w:szCs w:val="18"/>
              </w:rPr>
            </w:pPr>
            <w:r w:rsidRPr="00644E60">
              <w:rPr>
                <w:sz w:val="18"/>
                <w:szCs w:val="18"/>
              </w:rPr>
              <w:t>§ 30</w:t>
            </w:r>
          </w:p>
          <w:p w14:paraId="4483F07D" w14:textId="77777777" w:rsidR="00492CC1" w:rsidRDefault="00492CC1" w:rsidP="00492CC1">
            <w:pPr>
              <w:keepNext/>
              <w:keepLines/>
              <w:widowControl w:val="0"/>
              <w:spacing w:before="40" w:after="40" w:line="240" w:lineRule="auto"/>
              <w:jc w:val="center"/>
              <w:rPr>
                <w:sz w:val="18"/>
                <w:szCs w:val="18"/>
              </w:rPr>
            </w:pPr>
            <w:r w:rsidRPr="00644E60">
              <w:rPr>
                <w:sz w:val="18"/>
                <w:szCs w:val="18"/>
              </w:rPr>
              <w:t>§ 15</w:t>
            </w:r>
          </w:p>
          <w:p w14:paraId="2C9FBE3F" w14:textId="6D0013DE" w:rsidR="009F4186" w:rsidRPr="00644E60" w:rsidRDefault="00492CC1" w:rsidP="00492CC1">
            <w:pPr>
              <w:keepNext/>
              <w:keepLines/>
              <w:widowControl w:val="0"/>
              <w:spacing w:before="40" w:after="40" w:line="240" w:lineRule="auto"/>
              <w:jc w:val="center"/>
              <w:rPr>
                <w:sz w:val="18"/>
                <w:szCs w:val="18"/>
              </w:rPr>
            </w:pPr>
            <w:r>
              <w:rPr>
                <w:sz w:val="18"/>
                <w:szCs w:val="18"/>
              </w:rPr>
              <w:t>(neu erfasst)</w:t>
            </w:r>
          </w:p>
        </w:tc>
      </w:tr>
    </w:tbl>
    <w:p w14:paraId="7A08ACBF" w14:textId="370720C3" w:rsidR="00492CC1" w:rsidRDefault="00492CC1" w:rsidP="00492CC1">
      <w:pPr>
        <w:spacing w:after="60" w:line="160" w:lineRule="atLeast"/>
        <w:jc w:val="left"/>
        <w:rPr>
          <w:sz w:val="16"/>
          <w:szCs w:val="18"/>
        </w:rPr>
      </w:pPr>
      <w:r>
        <w:rPr>
          <w:sz w:val="16"/>
          <w:szCs w:val="18"/>
          <w:vertAlign w:val="superscript"/>
        </w:rPr>
        <w:t>1</w:t>
      </w:r>
      <w:r w:rsidRPr="00644E60">
        <w:rPr>
          <w:sz w:val="16"/>
          <w:szCs w:val="18"/>
        </w:rPr>
        <w:t xml:space="preserve"> FFH-Lebensraumtypen</w:t>
      </w:r>
    </w:p>
    <w:p w14:paraId="7B406921" w14:textId="2780AF16" w:rsidR="009F4186" w:rsidRPr="00644E60" w:rsidRDefault="00492CC1" w:rsidP="009F4186">
      <w:pPr>
        <w:keepNext/>
        <w:keepLines/>
        <w:spacing w:before="60" w:after="60" w:line="160" w:lineRule="atLeast"/>
        <w:jc w:val="left"/>
        <w:rPr>
          <w:sz w:val="16"/>
          <w:szCs w:val="18"/>
        </w:rPr>
      </w:pPr>
      <w:r>
        <w:rPr>
          <w:b/>
          <w:sz w:val="16"/>
          <w:vertAlign w:val="superscript"/>
        </w:rPr>
        <w:t>2</w:t>
      </w:r>
      <w:r w:rsidRPr="00644E60">
        <w:rPr>
          <w:b/>
          <w:sz w:val="16"/>
          <w:vertAlign w:val="superscript"/>
        </w:rPr>
        <w:t xml:space="preserve"> </w:t>
      </w:r>
      <w:r w:rsidR="009F4186" w:rsidRPr="00644E60">
        <w:rPr>
          <w:sz w:val="16"/>
          <w:szCs w:val="18"/>
        </w:rPr>
        <w:t xml:space="preserve">Geschützte Biotope nach § 30 BNatSchG bzw. § 15 LNatSchG </w:t>
      </w:r>
    </w:p>
    <w:p w14:paraId="41F902DD" w14:textId="20C3791E" w:rsidR="009F4186" w:rsidRDefault="009F4186" w:rsidP="009F4186">
      <w:pPr>
        <w:spacing w:after="60" w:line="160" w:lineRule="atLeast"/>
        <w:jc w:val="left"/>
        <w:rPr>
          <w:sz w:val="16"/>
          <w:szCs w:val="18"/>
        </w:rPr>
      </w:pPr>
    </w:p>
    <w:p w14:paraId="20B222C8" w14:textId="77777777" w:rsidR="00784477" w:rsidRDefault="00784477" w:rsidP="00784477">
      <w:pPr>
        <w:pStyle w:val="Textkrperaltt"/>
      </w:pPr>
      <w:r w:rsidRPr="001D70E1">
        <w:t>Neben der Dokumentation aller Biotoptypen in Form einer Übersichtstabelle sind die im Untersuchungsgebiet vorkommenden Biotoptypen textlich zu beschreiben</w:t>
      </w:r>
      <w:r w:rsidRPr="00492CC1">
        <w:t>. Die</w:t>
      </w:r>
      <w:r>
        <w:t xml:space="preserve"> textliche Beschreibung der Biotopfunktion muss so detailliert sein, dass sie eine hinreichend differenzierte und zutreffende Beschreibung und Bewertung der Leistungsfähigkeit und Funktionsfähigkeit des Naturhaushaltes (Indikationsprinzip) sowie im weiteren Planungsverlauf eine Eingriffsbeurteilung und eine Ableitung funktional geeigneter Ausgleichs- und Ersatzmaßnahmen </w:t>
      </w:r>
      <w:r w:rsidRPr="00A24284">
        <w:t xml:space="preserve">ermöglicht. Dabei müssen nicht alle im Untersuchungsraum vorkommenden Biotoptypen </w:t>
      </w:r>
      <w:r>
        <w:t xml:space="preserve">im Text </w:t>
      </w:r>
      <w:r w:rsidRPr="00A24284">
        <w:t>genannt und beschrieben werden</w:t>
      </w:r>
      <w:r>
        <w:t xml:space="preserve"> (sofern sie vollständig in der o.g. Übersichtstabelle und der Karte dargestellt </w:t>
      </w:r>
      <w:r w:rsidRPr="00492CC1">
        <w:t>sind</w:t>
      </w:r>
      <w:r w:rsidRPr="00925EA3">
        <w:t>). Fotos und Artenlisten können ggf. als Anlage beigelegt werden.</w:t>
      </w:r>
    </w:p>
    <w:p w14:paraId="08EFBB1F" w14:textId="0BEF24D6" w:rsidR="009F4186" w:rsidRPr="00901350" w:rsidRDefault="009F4186" w:rsidP="009F4186">
      <w:pPr>
        <w:pStyle w:val="Textkrperaltt"/>
      </w:pPr>
      <w:r w:rsidRPr="00901350">
        <w:t xml:space="preserve">Die Beschreibung erfolgt unter besonderer Hervorhebung von Funktionen mit mindestens mittlerer Bedeutung oder besonderer Empfindlichkeit, um später die Erheblichkeit des Eingriffs und ein mögliches Kompensationserfordernis abzuleiten. Auf bestehende Vorbelastungen ist hinzuweisen (Lage an oder in der Nähe zu Siedlungen / klassifizierte Straßen, Lage in Energietrassen, </w:t>
      </w:r>
      <w:r>
        <w:t>t</w:t>
      </w:r>
      <w:r w:rsidRPr="00901350">
        <w:t>echnische Überprägung von Flächen, vgl. Anlage 7.1 des Praxisleitfadens). Hinsichtlich der Empfindlichkeit der Biotoptypen ist die Empfindlichkeit gegenüber Veränderungen der Standortbedingungen und</w:t>
      </w:r>
      <w:r>
        <w:t xml:space="preserve"> gegenüber Stickstoff</w:t>
      </w:r>
      <w:r w:rsidR="00402B2D">
        <w:t>-</w:t>
      </w:r>
      <w:r>
        <w:t>eintrag</w:t>
      </w:r>
      <w:r w:rsidRPr="00901350">
        <w:t xml:space="preserve"> </w:t>
      </w:r>
      <w:r w:rsidR="00E51A61">
        <w:t xml:space="preserve">(s. auch Kap. 5.2.2) </w:t>
      </w:r>
      <w:r w:rsidRPr="00901350">
        <w:t>gutachterlich zu bewerten.</w:t>
      </w:r>
    </w:p>
    <w:p w14:paraId="6FEA37C6" w14:textId="612E9361" w:rsidR="009F4186" w:rsidRPr="00901350" w:rsidRDefault="009F4186" w:rsidP="009F4186">
      <w:pPr>
        <w:pStyle w:val="Textkrperaltt"/>
      </w:pPr>
      <w:r w:rsidRPr="00901350">
        <w:t xml:space="preserve">Somit liegt bei der textlichen Beschreibung der Schwerpunkt auf der Darstellung der </w:t>
      </w:r>
      <w:r>
        <w:br/>
      </w:r>
      <w:r w:rsidRPr="00901350">
        <w:t xml:space="preserve">Biotopfunktionen mit mindestens mittlerer Bedeutung, bei deren unmittelbarer Betroffenheit erhebliche Beeinträchtigungen besonderer Schwere vorliegen (vgl. Kap. </w:t>
      </w:r>
      <w:r w:rsidRPr="00901350">
        <w:fldChar w:fldCharType="begin"/>
      </w:r>
      <w:r w:rsidRPr="00901350">
        <w:instrText xml:space="preserve"> REF _Ref48209000 \r \h </w:instrText>
      </w:r>
      <w:r w:rsidRPr="00901350">
        <w:fldChar w:fldCharType="separate"/>
      </w:r>
      <w:r w:rsidR="00E24AB8">
        <w:t>5</w:t>
      </w:r>
      <w:r w:rsidRPr="00901350">
        <w:fldChar w:fldCharType="end"/>
      </w:r>
      <w:r w:rsidRPr="00901350">
        <w:t>). Die textliche Beschreibung sollte dabei folgende Anforderungen erfüllen:</w:t>
      </w:r>
    </w:p>
    <w:p w14:paraId="076AAAE2" w14:textId="77777777" w:rsidR="009F4186" w:rsidRPr="00901350" w:rsidRDefault="009F4186" w:rsidP="009F4186">
      <w:pPr>
        <w:pStyle w:val="Aufzhlung1fortlnach6pt"/>
      </w:pPr>
      <w:r w:rsidRPr="00901350">
        <w:lastRenderedPageBreak/>
        <w:t xml:space="preserve">Die Beschreibung muss einen Überblick über die im Untersuchungsraum vorkommenden Biotopkomplexe / Landschaftsräume und die dort prägenden Biotopstrukturen ermöglichen. </w:t>
      </w:r>
    </w:p>
    <w:p w14:paraId="222A4EA2" w14:textId="77777777" w:rsidR="009F4186" w:rsidRPr="00901350" w:rsidRDefault="009F4186" w:rsidP="009F4186">
      <w:pPr>
        <w:pStyle w:val="Aufzhlung1fortlnach6pt"/>
      </w:pPr>
      <w:r w:rsidRPr="00901350">
        <w:t xml:space="preserve">Alle im Eingriffsbereich vorkommenden Biotoptypen </w:t>
      </w:r>
      <w:r>
        <w:t>sollten</w:t>
      </w:r>
      <w:r w:rsidRPr="00901350">
        <w:t xml:space="preserve"> </w:t>
      </w:r>
      <w:r>
        <w:t>ange</w:t>
      </w:r>
      <w:r w:rsidRPr="00901350">
        <w:t>spr</w:t>
      </w:r>
      <w:r>
        <w:t>o</w:t>
      </w:r>
      <w:r w:rsidRPr="00901350">
        <w:t>chen</w:t>
      </w:r>
      <w:r>
        <w:t xml:space="preserve"> werden</w:t>
      </w:r>
      <w:r w:rsidRPr="00901350">
        <w:t>, wobei ein Schwerpunkt auf Biotoptypen mit mindestens mittlerer Bedeutung zu legen ist</w:t>
      </w:r>
      <w:r>
        <w:t>. Dies kann</w:t>
      </w:r>
      <w:r w:rsidRPr="00901350">
        <w:t xml:space="preserve"> ggf. unter Hervorhebung seltener / geschützter Biotoptypen, alter und oder reich strukturierter Biotopstrukturen, nicht wiederherstellbarer Biotope etc.</w:t>
      </w:r>
      <w:r>
        <w:t xml:space="preserve"> erfolgen</w:t>
      </w:r>
      <w:r w:rsidRPr="00901350">
        <w:t>.</w:t>
      </w:r>
    </w:p>
    <w:p w14:paraId="4C176EF9" w14:textId="77777777" w:rsidR="009F4186" w:rsidRPr="00901350" w:rsidRDefault="009F4186" w:rsidP="009F4186">
      <w:pPr>
        <w:pStyle w:val="Aufzhlung1fortlnach6pt"/>
      </w:pPr>
      <w:r w:rsidRPr="00901350">
        <w:t>Weitere wertgebende Biotopstrukturen / Biotoptypen außerhalb des Wirkbereichs sind ebenfalls hervorzuheben, wobei insbesondere auf bestehende Biotopverbundfunktionen zum Wirkbereich einzugehen ist (insbesondere Einbettung in Biotopverbundachsen (nach Landschaftsplan, Planung vernetzter Biotopsysteme oder Biotopkomplexe der Biotopkartierung) oder Lage angrenzend an Wildbrücken oder Kleintierdurchlässe).</w:t>
      </w:r>
    </w:p>
    <w:p w14:paraId="3A09234B" w14:textId="77777777" w:rsidR="009F4186" w:rsidRDefault="009F4186" w:rsidP="009F4186">
      <w:pPr>
        <w:pStyle w:val="Aufzhlung1schlussnach12pt"/>
      </w:pPr>
      <w:r w:rsidRPr="00901350">
        <w:t xml:space="preserve">Außerhalb des Wirkbereichs des Vorhabens müssen nicht alle Biotoptypen Erwähnung finden. Beispielsweise muss ein Stillgewässer allgemeiner Bedeutung am Rande des Untersuchungsgebietes nicht der Vollständigkeit </w:t>
      </w:r>
      <w:r>
        <w:t xml:space="preserve">halber beschrieben werden, sofern es vom Eingriff nicht betroffen ist und keine Austauschbeziehungen bestehen, die durch das </w:t>
      </w:r>
      <w:r w:rsidRPr="00C7767B">
        <w:t>Vorhaben</w:t>
      </w:r>
      <w:r>
        <w:t xml:space="preserve"> beeinträchtigt würden. </w:t>
      </w:r>
    </w:p>
    <w:p w14:paraId="6547736A" w14:textId="33113486" w:rsidR="00901350" w:rsidRDefault="00901350" w:rsidP="00BC6D32">
      <w:pPr>
        <w:pStyle w:val="berschrift4"/>
        <w:numPr>
          <w:ilvl w:val="2"/>
          <w:numId w:val="34"/>
        </w:numPr>
        <w:tabs>
          <w:tab w:val="num" w:pos="1474"/>
        </w:tabs>
        <w:ind w:left="1191" w:hanging="1191"/>
      </w:pPr>
      <w:bookmarkStart w:id="66" w:name="_Toc143588002"/>
      <w:bookmarkStart w:id="67" w:name="_Ref143590145"/>
      <w:r>
        <w:t>Tiere</w:t>
      </w:r>
      <w:bookmarkEnd w:id="64"/>
      <w:bookmarkEnd w:id="66"/>
      <w:bookmarkEnd w:id="67"/>
    </w:p>
    <w:p w14:paraId="012388D2" w14:textId="77777777" w:rsidR="0093563E" w:rsidRPr="00E27E9E" w:rsidRDefault="0093563E" w:rsidP="00E27E9E">
      <w:pPr>
        <w:pStyle w:val="Zwischenberschrift"/>
      </w:pPr>
      <w:r w:rsidRPr="00E27E9E">
        <w:t>Funktion: Vielfalt von Tierarten einschließlich der innerartlichen Vielfalt</w:t>
      </w:r>
    </w:p>
    <w:p w14:paraId="4B449590" w14:textId="13756CB5" w:rsidR="00083C00" w:rsidRDefault="00083C00" w:rsidP="00B2777B">
      <w:pPr>
        <w:pStyle w:val="Textkrperaltt"/>
      </w:pPr>
      <w:r>
        <w:t>Al</w:t>
      </w:r>
      <w:r w:rsidR="008866F0">
        <w:t>s</w:t>
      </w:r>
      <w:r>
        <w:t xml:space="preserve"> erster Schritt der </w:t>
      </w:r>
      <w:r w:rsidRPr="00651C38">
        <w:rPr>
          <w:b/>
        </w:rPr>
        <w:t>Bestandserfassung</w:t>
      </w:r>
      <w:r w:rsidR="008866F0">
        <w:t xml:space="preserve">, sofern nicht bereits im Rahmen der Planungsraumanalyse erfolgt (vgl. Kap. </w:t>
      </w:r>
      <w:r w:rsidR="008866F0">
        <w:fldChar w:fldCharType="begin"/>
      </w:r>
      <w:r w:rsidR="008866F0">
        <w:instrText xml:space="preserve"> REF _Ref485974455 \r \h </w:instrText>
      </w:r>
      <w:r w:rsidR="008866F0">
        <w:fldChar w:fldCharType="separate"/>
      </w:r>
      <w:r w:rsidR="00E24AB8">
        <w:t>2.2</w:t>
      </w:r>
      <w:r w:rsidR="008866F0">
        <w:fldChar w:fldCharType="end"/>
      </w:r>
      <w:r w:rsidR="008866F0">
        <w:t>)</w:t>
      </w:r>
      <w:r w:rsidR="006D7E9A">
        <w:t>,</w:t>
      </w:r>
      <w:r>
        <w:t xml:space="preserve"> sind vorhandene Daten auszuwerten:</w:t>
      </w:r>
    </w:p>
    <w:p w14:paraId="212A94C6" w14:textId="1C0E9F33" w:rsidR="00083C00" w:rsidRDefault="00083C00" w:rsidP="008866F0">
      <w:pPr>
        <w:pStyle w:val="Aufzhlung1fortlnach6pt"/>
      </w:pPr>
      <w:r>
        <w:t>LANIS mit den Artnachweisen (</w:t>
      </w:r>
      <w:r w:rsidR="008866F0">
        <w:t xml:space="preserve">nur mit Login: </w:t>
      </w:r>
      <w:hyperlink r:id="rId39" w:history="1">
        <w:r w:rsidR="008866F0" w:rsidRPr="00433E9C">
          <w:rPr>
            <w:rStyle w:val="Hyperlink"/>
          </w:rPr>
          <w:t>https://geodaten.naturschutz.rlp.de/kartendienste_naturschutz/</w:t>
        </w:r>
      </w:hyperlink>
      <w:r>
        <w:t xml:space="preserve">), </w:t>
      </w:r>
    </w:p>
    <w:p w14:paraId="799A3E9A" w14:textId="77777777" w:rsidR="00083C00" w:rsidRDefault="00083C00" w:rsidP="008866F0">
      <w:pPr>
        <w:pStyle w:val="Aufzhlung1fortlnach6pt"/>
      </w:pPr>
      <w:r>
        <w:t>ARTeFAKT (</w:t>
      </w:r>
      <w:hyperlink r:id="rId40" w:history="1">
        <w:r w:rsidR="00D35B85" w:rsidRPr="00D35B85">
          <w:rPr>
            <w:rStyle w:val="Hyperlink"/>
          </w:rPr>
          <w:t>https://artefakt.naturschutz.rlp.de/</w:t>
        </w:r>
      </w:hyperlink>
      <w:r>
        <w:t>) mit dem Artdatenportal (</w:t>
      </w:r>
      <w:r w:rsidR="008866F0">
        <w:t xml:space="preserve">nur mit Login: </w:t>
      </w:r>
      <w:hyperlink r:id="rId41" w:history="1">
        <w:r w:rsidR="008866F0" w:rsidRPr="00433E9C">
          <w:rPr>
            <w:rStyle w:val="Hyperlink"/>
          </w:rPr>
          <w:t>https://map-final.rlp-umwelt.de/Kartendienste/index.php?service=artdatenportal</w:t>
        </w:r>
      </w:hyperlink>
      <w:r>
        <w:t xml:space="preserve">), </w:t>
      </w:r>
    </w:p>
    <w:p w14:paraId="2D608F82" w14:textId="21CCA1D0" w:rsidR="00083C00" w:rsidRDefault="00083C00" w:rsidP="008866F0">
      <w:pPr>
        <w:pStyle w:val="Aufzhlung1schlussnach12pt"/>
      </w:pPr>
      <w:r>
        <w:t xml:space="preserve">ArtenFinder </w:t>
      </w:r>
      <w:r w:rsidR="00062D13">
        <w:t xml:space="preserve">Service Portal </w:t>
      </w:r>
      <w:r>
        <w:t>(</w:t>
      </w:r>
      <w:hyperlink r:id="rId42" w:history="1">
        <w:r w:rsidR="008866F0" w:rsidRPr="00433E9C">
          <w:rPr>
            <w:rStyle w:val="Hyperlink"/>
          </w:rPr>
          <w:t>https://artenfinder.rlp.de/</w:t>
        </w:r>
      </w:hyperlink>
      <w:r>
        <w:t xml:space="preserve">) mit der Arten Analyse </w:t>
      </w:r>
      <w:r w:rsidR="0033063B">
        <w:t>(</w:t>
      </w:r>
      <w:hyperlink r:id="rId43" w:history="1">
        <w:r w:rsidR="008866F0" w:rsidRPr="00433E9C">
          <w:rPr>
            <w:rStyle w:val="Hyperlink"/>
          </w:rPr>
          <w:t>https://www.artenanalyse.net/artenanalyse/</w:t>
        </w:r>
      </w:hyperlink>
      <w:r>
        <w:t>)</w:t>
      </w:r>
    </w:p>
    <w:p w14:paraId="6C6E47EA" w14:textId="57A2F69A" w:rsidR="008866F0" w:rsidRPr="008866F0" w:rsidRDefault="008866F0" w:rsidP="008866F0">
      <w:pPr>
        <w:pStyle w:val="Textkrper"/>
      </w:pPr>
      <w:r>
        <w:t>Weiterhin sind Hinweise von Fachexperten (LfU, SGD, Biotopbetreuer, Naturschutzverbände) einzuholen, um Potenzialabschätzungen vorzunehmen.</w:t>
      </w:r>
      <w:r w:rsidR="00E90FF3" w:rsidRPr="00E90FF3">
        <w:t xml:space="preserve"> </w:t>
      </w:r>
      <w:r w:rsidR="00E90FF3">
        <w:t>Zudem ist zu erkunden, ob Arten betroffen sind, für die Artenschutzkonzepte,</w:t>
      </w:r>
      <w:r w:rsidR="00EE6756">
        <w:t xml:space="preserve"> </w:t>
      </w:r>
      <w:r w:rsidR="00E90FF3">
        <w:t xml:space="preserve">-hilfsprogramme oder </w:t>
      </w:r>
      <w:r w:rsidR="0095503D">
        <w:t>-</w:t>
      </w:r>
      <w:r w:rsidR="00E90FF3">
        <w:t>projekte vorhanden sind</w:t>
      </w:r>
      <w:r w:rsidR="0080640B">
        <w:t xml:space="preserve"> (vgl.</w:t>
      </w:r>
      <w:r w:rsidR="00527193">
        <w:rPr>
          <w:rStyle w:val="Hyperlink"/>
        </w:rPr>
        <w:t xml:space="preserve"> </w:t>
      </w:r>
      <w:hyperlink r:id="rId44" w:history="1">
        <w:r w:rsidR="00527193">
          <w:rPr>
            <w:rStyle w:val="Hyperlink"/>
          </w:rPr>
          <w:t>Artenschutzprojekte, -konzepte und -hilfsprogramme . Landesamt für Umwelt Rheinland-Pfalz (rlp.de)</w:t>
        </w:r>
      </w:hyperlink>
      <w:r w:rsidR="00A17463">
        <w:rPr>
          <w:rStyle w:val="Hyperlink"/>
        </w:rPr>
        <w:t>;</w:t>
      </w:r>
      <w:r w:rsidR="00901350">
        <w:rPr>
          <w:rStyle w:val="Hyperlink"/>
        </w:rPr>
        <w:t xml:space="preserve"> </w:t>
      </w:r>
      <w:hyperlink r:id="rId45" w:history="1">
        <w:r w:rsidR="00A17463" w:rsidRPr="0017088A">
          <w:rPr>
            <w:rStyle w:val="Hyperlink"/>
          </w:rPr>
          <w:t>https://snu.rlp.de/de/projekte/</w:t>
        </w:r>
      </w:hyperlink>
      <w:r w:rsidR="0080640B">
        <w:t>)</w:t>
      </w:r>
      <w:r w:rsidR="00E90FF3">
        <w:t>.</w:t>
      </w:r>
    </w:p>
    <w:p w14:paraId="5DC9C61B" w14:textId="77777777" w:rsidR="008866F0" w:rsidRDefault="008866F0" w:rsidP="0052166A">
      <w:pPr>
        <w:pStyle w:val="Textkrperaltt"/>
      </w:pPr>
      <w:r>
        <w:t>Bei kleineren Vorhaben kann eine Auswertung der vorhandenen Daten genügen.</w:t>
      </w:r>
      <w:r w:rsidR="0052166A">
        <w:t xml:space="preserve"> </w:t>
      </w:r>
      <w:r w:rsidR="0052166A" w:rsidRPr="00C1476F">
        <w:t xml:space="preserve">Dies ist im Einzelfall davon abhängig, welche Arten potenziell betroffen sein können, welchen </w:t>
      </w:r>
      <w:r w:rsidR="0052166A" w:rsidRPr="00C1476F">
        <w:lastRenderedPageBreak/>
        <w:t>Projektauswirkungen sie ausgesetzt sind und wie diese Auswirkungen zu beurteilen sind.</w:t>
      </w:r>
    </w:p>
    <w:p w14:paraId="20C1DB71" w14:textId="70623E5C" w:rsidR="001428E6" w:rsidRDefault="008866F0" w:rsidP="00620AD4">
      <w:pPr>
        <w:pStyle w:val="Textkrperaltt"/>
      </w:pPr>
      <w:r>
        <w:t xml:space="preserve">Sind Kartierungen erforderlich, </w:t>
      </w:r>
      <w:r w:rsidR="0078432E">
        <w:t>ist</w:t>
      </w:r>
      <w:r>
        <w:t xml:space="preserve"> das</w:t>
      </w:r>
      <w:r w:rsidRPr="00820E59">
        <w:t xml:space="preserve"> Kartierprogramm </w:t>
      </w:r>
      <w:r>
        <w:t xml:space="preserve">bzw. das zu betrachtende Artenspektrum </w:t>
      </w:r>
      <w:r w:rsidRPr="00820E59">
        <w:t>mit den zuständigen Fachbehörden abzustimmen.</w:t>
      </w:r>
      <w:r>
        <w:t xml:space="preserve"> </w:t>
      </w:r>
      <w:r w:rsidR="00E90FF3">
        <w:t>Fall</w:t>
      </w:r>
      <w:r w:rsidR="00D35B85">
        <w:t>s</w:t>
      </w:r>
      <w:r w:rsidR="00E90FF3">
        <w:t xml:space="preserve"> eine faunistische Planungsraumanalyse erfolgt ist (vgl. Kap. </w:t>
      </w:r>
      <w:r w:rsidR="006D7E9A">
        <w:fldChar w:fldCharType="begin"/>
      </w:r>
      <w:r w:rsidR="006D7E9A">
        <w:instrText xml:space="preserve"> REF _Ref34390251 \r \h </w:instrText>
      </w:r>
      <w:r w:rsidR="006D7E9A">
        <w:fldChar w:fldCharType="separate"/>
      </w:r>
      <w:r w:rsidR="00E24AB8">
        <w:t>2</w:t>
      </w:r>
      <w:r w:rsidR="006D7E9A">
        <w:fldChar w:fldCharType="end"/>
      </w:r>
      <w:r w:rsidR="00E90FF3">
        <w:t xml:space="preserve">), bildet diese die Grundlage für die Festlegung des Kartierprogramms. Grundsätzlich </w:t>
      </w:r>
      <w:r w:rsidR="006D7E9A">
        <w:t>ist</w:t>
      </w:r>
      <w:r w:rsidR="00E90FF3">
        <w:t xml:space="preserve"> z</w:t>
      </w:r>
      <w:r w:rsidR="004374C1" w:rsidRPr="00820E59">
        <w:t xml:space="preserve">ur Festlegung des faunistischen Kartierprogramms die </w:t>
      </w:r>
      <w:r w:rsidR="004374C1">
        <w:t xml:space="preserve">HVA F-StB </w:t>
      </w:r>
      <w:r w:rsidR="0078432E" w:rsidRPr="004374C1">
        <w:t>heranzuziehen</w:t>
      </w:r>
      <w:r w:rsidR="006A3566">
        <w:t xml:space="preserve">. Diese enthalten </w:t>
      </w:r>
      <w:r w:rsidR="006D7E9A">
        <w:t xml:space="preserve">im Anhang </w:t>
      </w:r>
      <w:r w:rsidR="006A3566">
        <w:t>L</w:t>
      </w:r>
      <w:r w:rsidR="004374C1" w:rsidRPr="00820E59">
        <w:t xml:space="preserve">eistungsbeschreibungen </w:t>
      </w:r>
      <w:r w:rsidR="006D7E9A">
        <w:t>für</w:t>
      </w:r>
      <w:r w:rsidR="004374C1" w:rsidRPr="00820E59">
        <w:t xml:space="preserve"> </w:t>
      </w:r>
      <w:r w:rsidR="00ED04E7">
        <w:t>faunistische Untersuchungen relevanter</w:t>
      </w:r>
      <w:r w:rsidR="006D7E9A">
        <w:t xml:space="preserve"> Tierartengruppen (</w:t>
      </w:r>
      <w:r w:rsidR="00ED04E7">
        <w:t xml:space="preserve">Gutachten </w:t>
      </w:r>
      <w:r w:rsidR="006D7E9A" w:rsidRPr="004374C1">
        <w:rPr>
          <w:smallCaps/>
        </w:rPr>
        <w:t>Albrecht</w:t>
      </w:r>
      <w:r w:rsidR="006D7E9A" w:rsidRPr="004374C1">
        <w:t xml:space="preserve"> et al. 2014)</w:t>
      </w:r>
      <w:r w:rsidR="005A2D13">
        <w:t xml:space="preserve">. </w:t>
      </w:r>
      <w:r w:rsidR="00C3019A">
        <w:t>Bei der Kartierung von Fledermäusen sind die methodischen Standards bei der Erfassung von Fledermäusen bei Straßenb</w:t>
      </w:r>
      <w:r w:rsidR="00852EE9">
        <w:t>auvorhaben in Rheinland-Pfalz (</w:t>
      </w:r>
      <w:r w:rsidR="00C3019A">
        <w:t>Fledermaus-Handbuch LBM) zu berücksichtigen (LBM 2011</w:t>
      </w:r>
      <w:r w:rsidR="00527193">
        <w:rPr>
          <w:rStyle w:val="Hyperlink"/>
        </w:rPr>
        <w:t xml:space="preserve"> </w:t>
      </w:r>
      <w:hyperlink r:id="rId46" w:history="1">
        <w:r w:rsidR="00527193">
          <w:rPr>
            <w:rStyle w:val="Hyperlink"/>
          </w:rPr>
          <w:t>Fachunterlagen . Landesbetrieb Mobilität Rheinland-Pfalz (rlp.de)</w:t>
        </w:r>
      </w:hyperlink>
      <w:r w:rsidR="00C3019A">
        <w:t>)</w:t>
      </w:r>
      <w:r w:rsidR="004B0C5C">
        <w:t xml:space="preserve"> sowie die „Arbeitshilfe Fledermäuse und Straßenverkehr“ des BMDV (Ausgabe 2023)</w:t>
      </w:r>
      <w:r w:rsidR="00C3019A">
        <w:t>.</w:t>
      </w:r>
    </w:p>
    <w:p w14:paraId="480C4B87" w14:textId="707CAE76" w:rsidR="00177F01" w:rsidRDefault="00177F01" w:rsidP="00EA5A5E">
      <w:pPr>
        <w:pStyle w:val="Textkrperaltt"/>
      </w:pPr>
      <w:r w:rsidRPr="00820E59">
        <w:t xml:space="preserve">Die </w:t>
      </w:r>
      <w:r w:rsidRPr="007D222C">
        <w:rPr>
          <w:b/>
        </w:rPr>
        <w:t xml:space="preserve">Auswahl der zu erfassenden </w:t>
      </w:r>
      <w:r w:rsidR="000901BC" w:rsidRPr="007D222C">
        <w:rPr>
          <w:b/>
        </w:rPr>
        <w:t xml:space="preserve">planungsrelevanten </w:t>
      </w:r>
      <w:r w:rsidRPr="007D222C">
        <w:rPr>
          <w:b/>
        </w:rPr>
        <w:t>Arten</w:t>
      </w:r>
      <w:r w:rsidRPr="00820E59">
        <w:t xml:space="preserve"> im Rahmen der Eingriffsregelung erfolgt zunächst innerhalb der Anhang IV Arten und der europäischen Vogelarten</w:t>
      </w:r>
      <w:r w:rsidR="000901BC">
        <w:t xml:space="preserve"> </w:t>
      </w:r>
      <w:r>
        <w:t>des Fachbeitrages Artenschutz</w:t>
      </w:r>
      <w:r w:rsidR="009359AA">
        <w:t xml:space="preserve"> (</w:t>
      </w:r>
      <w:hyperlink r:id="rId47" w:history="1">
        <w:r w:rsidR="00AB42FE">
          <w:rPr>
            <w:rStyle w:val="Hyperlink"/>
          </w:rPr>
          <w:t>Fachunterlagen . Landesbetrieb Mobilität Rheinland-Pfalz (rlp.de)</w:t>
        </w:r>
      </w:hyperlink>
      <w:r w:rsidR="009359AA">
        <w:t>)</w:t>
      </w:r>
      <w:r w:rsidRPr="00820E59">
        <w:t xml:space="preserve">, die entsprechend ihres potenziellen Vorkommens, ihrer Empfindlichkeit gegenüber straßenbaubedingten </w:t>
      </w:r>
      <w:r w:rsidR="000901BC">
        <w:t>Wirkf</w:t>
      </w:r>
      <w:r w:rsidRPr="00820E59">
        <w:t xml:space="preserve">aktoren und ihrer potenziellen Betroffenheit selektiert werden. </w:t>
      </w:r>
      <w:r>
        <w:t xml:space="preserve">Ebenso relevant sind, falls Natura 2000-Gebiete im Untersuchungsraum liegen, die in der FFH-Vorprüfung / FFH-Verträglichkeitsstudie zu betrachteten Arten </w:t>
      </w:r>
      <w:r w:rsidR="000901BC">
        <w:t>(</w:t>
      </w:r>
      <w:r>
        <w:t>nach Anhang II der FFH-Richtlinie</w:t>
      </w:r>
      <w:r w:rsidR="00F807B1">
        <w:t>, charakteri</w:t>
      </w:r>
      <w:r w:rsidR="00AB42FE">
        <w:t>sti</w:t>
      </w:r>
      <w:r w:rsidR="00F807B1">
        <w:t>sche Art der LRT nach Anhang I FFH-RL</w:t>
      </w:r>
      <w:r>
        <w:t xml:space="preserve"> sowie Art. 1 der Vogelschutzrichtlinie</w:t>
      </w:r>
      <w:r w:rsidR="000901BC">
        <w:t xml:space="preserve"> geschützte Arten</w:t>
      </w:r>
      <w:r w:rsidR="00A87410">
        <w:t xml:space="preserve">; </w:t>
      </w:r>
      <w:hyperlink r:id="rId48" w:history="1">
        <w:r w:rsidR="0052696A">
          <w:rPr>
            <w:rStyle w:val="Hyperlink"/>
          </w:rPr>
          <w:t>Natura 2000 rlp.de</w:t>
        </w:r>
      </w:hyperlink>
      <w:r w:rsidR="000901BC">
        <w:t>)</w:t>
      </w:r>
      <w:r>
        <w:t xml:space="preserve">. </w:t>
      </w:r>
      <w:r w:rsidR="007916DC">
        <w:t xml:space="preserve">Um </w:t>
      </w:r>
      <w:r w:rsidR="007916DC" w:rsidRPr="00A8094B">
        <w:t>Haftungsfolgen</w:t>
      </w:r>
      <w:r w:rsidR="007916DC">
        <w:t xml:space="preserve"> </w:t>
      </w:r>
      <w:r w:rsidR="007916DC" w:rsidRPr="00A8094B">
        <w:t xml:space="preserve">nach dem Umweltschadensgesetz </w:t>
      </w:r>
      <w:r w:rsidR="007916DC">
        <w:t xml:space="preserve">auszuschließen, sind </w:t>
      </w:r>
      <w:r w:rsidR="00F807B1">
        <w:t xml:space="preserve">darüber hinaus </w:t>
      </w:r>
      <w:r w:rsidR="007916DC">
        <w:t>Vorkommen von Anhang II-</w:t>
      </w:r>
      <w:r w:rsidR="007916DC" w:rsidRPr="00901350">
        <w:t xml:space="preserve">Arten </w:t>
      </w:r>
      <w:r w:rsidR="00A43ED8" w:rsidRPr="00901350">
        <w:t xml:space="preserve">innerhalb sowie </w:t>
      </w:r>
      <w:r w:rsidR="007916DC" w:rsidRPr="00901350">
        <w:t xml:space="preserve">auch </w:t>
      </w:r>
      <w:r w:rsidR="007916DC">
        <w:t>außerhalb von FFH-Gebieten als planungsrelevant einzustufen</w:t>
      </w:r>
      <w:r w:rsidR="009E2B63">
        <w:t xml:space="preserve"> (vgl. Kap. </w:t>
      </w:r>
      <w:r w:rsidR="009E2B63">
        <w:fldChar w:fldCharType="begin"/>
      </w:r>
      <w:r w:rsidR="009E2B63">
        <w:instrText xml:space="preserve"> REF _Ref48721610 \r \h </w:instrText>
      </w:r>
      <w:r w:rsidR="009E2B63">
        <w:fldChar w:fldCharType="separate"/>
      </w:r>
      <w:r w:rsidR="00E24AB8">
        <w:t>3.1</w:t>
      </w:r>
      <w:r w:rsidR="009E2B63">
        <w:fldChar w:fldCharType="end"/>
      </w:r>
      <w:r w:rsidR="007916DC">
        <w:t>.</w:t>
      </w:r>
      <w:r w:rsidR="009E2B63">
        <w:t>)</w:t>
      </w:r>
      <w:r w:rsidR="009042F0">
        <w:t xml:space="preserve"> und im Rahmen des LBP zu betrachten</w:t>
      </w:r>
      <w:r w:rsidR="007E3B56">
        <w:t>.</w:t>
      </w:r>
      <w:r w:rsidR="00B52A56">
        <w:t xml:space="preserve"> </w:t>
      </w:r>
      <w:r w:rsidRPr="007D222C">
        <w:t xml:space="preserve">Darüber hinaus sind naturraumprägende Arten und Arten mit Schwerpunktvorkommen für den Naturhaushalt </w:t>
      </w:r>
      <w:r w:rsidR="007E3B56" w:rsidRPr="007D222C">
        <w:t>relevant</w:t>
      </w:r>
      <w:r w:rsidRPr="007D222C">
        <w:t xml:space="preserve"> und im Wirkraum des Vorhabens zu berücksichtigen.</w:t>
      </w:r>
      <w:r w:rsidR="00EA5A5E" w:rsidRPr="007D222C">
        <w:t xml:space="preserve"> Gemäß</w:t>
      </w:r>
      <w:r w:rsidR="00EA5A5E">
        <w:t xml:space="preserve"> dem Praxisleitfaden des MKUEM Anlage 7.2 sind „Lebensräume mit Vorkommen von Tierarten hinsichtlich ihrer Bedeutung für die Sicherung der biologischen Vielfalt“ zu betrachten. „Zu berücksichtigen sind dabei eingriffsrelevante Arten bzw. Artengruppen. Eingriffsrelevante Arten bzw. Artengruppen bilden die Lebensraumqualität, insbesondere unter Berücksichtigung indikatorischer Ansätze, im Eingriffsraum hinreichend ab.“</w:t>
      </w:r>
    </w:p>
    <w:p w14:paraId="1ABA4CD7" w14:textId="77777777" w:rsidR="00177F01" w:rsidRDefault="00177F01" w:rsidP="00177F01">
      <w:pPr>
        <w:pStyle w:val="Textkrperaltt"/>
      </w:pPr>
      <w:r w:rsidRPr="00820E59">
        <w:t>Für die Auswahl der planungsrelevanten Arten und der Aufstellung des Untersuchungsprogramms besteht somit die Notwendigkeit, im Hinblick auf die Erfordernisse der arten</w:t>
      </w:r>
      <w:r w:rsidR="000901BC">
        <w:t>- und gebiets</w:t>
      </w:r>
      <w:r w:rsidRPr="00820E59">
        <w:t>schutzrechtlichen Bestimmungen</w:t>
      </w:r>
      <w:r w:rsidR="007916DC">
        <w:t>, der Anforderungen des Umweltschadensgesetzes</w:t>
      </w:r>
      <w:r w:rsidRPr="00820E59">
        <w:t xml:space="preserve"> und der Eingriffsregelung einen Abgleich vorzunehmen (</w:t>
      </w:r>
      <w:r w:rsidR="007916DC">
        <w:t xml:space="preserve">vgl. </w:t>
      </w:r>
      <w:r w:rsidR="007916DC" w:rsidRPr="00820E59">
        <w:t>Tierarten(gruppen) besonderer und allgemeiner Planungsrelevanz</w:t>
      </w:r>
      <w:r w:rsidR="007916DC">
        <w:t xml:space="preserve"> nach </w:t>
      </w:r>
      <w:r w:rsidRPr="004374C1">
        <w:rPr>
          <w:smallCaps/>
        </w:rPr>
        <w:t>Albrecht</w:t>
      </w:r>
      <w:r w:rsidRPr="004374C1">
        <w:t xml:space="preserve"> et al. </w:t>
      </w:r>
      <w:r w:rsidRPr="00820E59">
        <w:t>2014).</w:t>
      </w:r>
      <w:r w:rsidR="009F00BA">
        <w:t xml:space="preserve"> </w:t>
      </w:r>
      <w:r w:rsidR="009042F0">
        <w:t>Als Hilfsmittel kann hier die Relevanztabelle des Fachbeitrages Artenschutz dienen.</w:t>
      </w:r>
    </w:p>
    <w:p w14:paraId="2A4A5ABE" w14:textId="77777777" w:rsidR="00E27E9E" w:rsidRDefault="00E27E9E" w:rsidP="00E27E9E">
      <w:pPr>
        <w:pStyle w:val="Textkrperaltt"/>
      </w:pPr>
      <w:r>
        <w:rPr>
          <w:noProof/>
        </w:rPr>
        <w:lastRenderedPageBreak/>
        <mc:AlternateContent>
          <mc:Choice Requires="wps">
            <w:drawing>
              <wp:anchor distT="0" distB="0" distL="114300" distR="114300" simplePos="0" relativeHeight="251672576" behindDoc="0" locked="0" layoutInCell="1" allowOverlap="1" wp14:anchorId="59DC131B" wp14:editId="6AD5D5C9">
                <wp:simplePos x="0" y="0"/>
                <wp:positionH relativeFrom="column">
                  <wp:posOffset>1203756</wp:posOffset>
                </wp:positionH>
                <wp:positionV relativeFrom="paragraph">
                  <wp:posOffset>3473438</wp:posOffset>
                </wp:positionV>
                <wp:extent cx="3175" cy="346710"/>
                <wp:effectExtent l="0" t="0" r="0" b="0"/>
                <wp:wrapNone/>
                <wp:docPr id="48" name="Line 427"/>
                <wp:cNvGraphicFramePr/>
                <a:graphic xmlns:a="http://schemas.openxmlformats.org/drawingml/2006/main">
                  <a:graphicData uri="http://schemas.microsoft.com/office/word/2010/wordprocessingShape">
                    <wps:wsp>
                      <wps:cNvCnPr/>
                      <wps:spPr bwMode="auto">
                        <a:xfrm flipH="1">
                          <a:off x="0" y="0"/>
                          <a:ext cx="3175" cy="3467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w:pict>
              <v:line w14:anchorId="25BC6BCA" id="Line 427" o:spid="_x0000_s1026" style="position:absolute;flip:x;z-index:251672576;visibility:visible;mso-wrap-style:square;mso-wrap-distance-left:9pt;mso-wrap-distance-top:0;mso-wrap-distance-right:9pt;mso-wrap-distance-bottom:0;mso-position-horizontal:absolute;mso-position-horizontal-relative:text;mso-position-vertical:absolute;mso-position-vertical-relative:text" from="94.8pt,273.5pt" to="95.05pt,30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"/>
            </w:pict>
          </mc:Fallback>
        </mc:AlternateContent>
      </w:r>
      <w:r>
        <w:rPr>
          <w:noProof/>
        </w:rPr>
        <mc:AlternateContent>
          <mc:Choice Requires="wps">
            <w:drawing>
              <wp:anchor distT="0" distB="0" distL="114300" distR="114300" simplePos="0" relativeHeight="251671552" behindDoc="0" locked="0" layoutInCell="1" allowOverlap="1" wp14:anchorId="28777E33" wp14:editId="0B313FE0">
                <wp:simplePos x="0" y="0"/>
                <wp:positionH relativeFrom="column">
                  <wp:posOffset>4539087</wp:posOffset>
                </wp:positionH>
                <wp:positionV relativeFrom="paragraph">
                  <wp:posOffset>2149631</wp:posOffset>
                </wp:positionV>
                <wp:extent cx="0" cy="360680"/>
                <wp:effectExtent l="0" t="0" r="0" b="0"/>
                <wp:wrapNone/>
                <wp:docPr id="49" name="Line 418"/>
                <wp:cNvGraphicFramePr/>
                <a:graphic xmlns:a="http://schemas.openxmlformats.org/drawingml/2006/main">
                  <a:graphicData uri="http://schemas.microsoft.com/office/word/2010/wordprocessingShape">
                    <wps:wsp>
                      <wps:cNvCnPr/>
                      <wps:spPr bwMode="auto">
                        <a:xfrm>
                          <a:off x="0" y="0"/>
                          <a:ext cx="0" cy="3606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anchor>
            </w:drawing>
          </mc:Choice>
          <mc:Fallback>
            <w:pict>
              <v:line w14:anchorId="62817073" id="Line 418"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57.4pt,169.25pt" to="357.4pt,1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">
                <v:stroke endarrow="block"/>
              </v:line>
            </w:pict>
          </mc:Fallback>
        </mc:AlternateContent>
      </w:r>
      <w:r>
        <w:rPr>
          <w:noProof/>
        </w:rPr>
        <mc:AlternateContent>
          <mc:Choice Requires="wpg">
            <w:drawing>
              <wp:inline distT="0" distB="0" distL="0" distR="0" wp14:anchorId="7B6C2394" wp14:editId="184C8D83">
                <wp:extent cx="5624195" cy="4723130"/>
                <wp:effectExtent l="0" t="0" r="14605" b="20320"/>
                <wp:docPr id="50" name="Group 4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24195" cy="4723130"/>
                          <a:chOff x="1362" y="6842"/>
                          <a:chExt cx="8857" cy="7438"/>
                        </a:xfrm>
                      </wpg:grpSpPr>
                      <wpg:grpSp>
                        <wpg:cNvPr id="53" name="Group 415"/>
                        <wpg:cNvGrpSpPr>
                          <a:grpSpLocks/>
                        </wpg:cNvGrpSpPr>
                        <wpg:grpSpPr bwMode="auto">
                          <a:xfrm>
                            <a:off x="1362" y="7807"/>
                            <a:ext cx="8857" cy="6473"/>
                            <a:chOff x="1364" y="8715"/>
                            <a:chExt cx="8857" cy="6473"/>
                          </a:xfrm>
                        </wpg:grpSpPr>
                        <wps:wsp>
                          <wps:cNvPr id="54" name="Text Box 416"/>
                          <wps:cNvSpPr txBox="1">
                            <a:spLocks noChangeArrowheads="1"/>
                          </wps:cNvSpPr>
                          <wps:spPr bwMode="auto">
                            <a:xfrm>
                              <a:off x="1418" y="8715"/>
                              <a:ext cx="4116" cy="2615"/>
                            </a:xfrm>
                            <a:prstGeom prst="rect">
                              <a:avLst/>
                            </a:prstGeom>
                            <a:solidFill>
                              <a:srgbClr val="FFFFFF"/>
                            </a:solidFill>
                            <a:ln w="12700">
                              <a:solidFill>
                                <a:srgbClr val="000000"/>
                              </a:solidFill>
                              <a:miter lim="800000"/>
                              <a:headEnd/>
                              <a:tailEnd/>
                            </a:ln>
                          </wps:spPr>
                          <wps:txbx>
                            <w:txbxContent>
                              <w:p w14:paraId="775FDEFE" w14:textId="77777777" w:rsidR="00A84B41" w:rsidRPr="00AB42FE" w:rsidRDefault="00A84B41" w:rsidP="00E27E9E">
                                <w:pPr>
                                  <w:keepNext/>
                                  <w:spacing w:before="120" w:after="0"/>
                                  <w:jc w:val="center"/>
                                  <w:rPr>
                                    <w:b/>
                                    <w:bCs/>
                                    <w:sz w:val="20"/>
                                    <w:szCs w:val="20"/>
                                  </w:rPr>
                                </w:pPr>
                                <w:r w:rsidRPr="00AB42FE">
                                  <w:rPr>
                                    <w:b/>
                                    <w:bCs/>
                                    <w:sz w:val="20"/>
                                    <w:szCs w:val="20"/>
                                  </w:rPr>
                                  <w:t>Arten- und Gebietsschutz</w:t>
                                </w:r>
                              </w:p>
                              <w:p w14:paraId="3151996F" w14:textId="4836F18E" w:rsidR="00A84B41" w:rsidRPr="00AB42FE" w:rsidRDefault="00A84B41" w:rsidP="00AB42FE">
                                <w:pPr>
                                  <w:pStyle w:val="Aufzhlung10"/>
                                  <w:keepNext/>
                                  <w:numPr>
                                    <w:ilvl w:val="0"/>
                                    <w:numId w:val="16"/>
                                  </w:numPr>
                                  <w:tabs>
                                    <w:tab w:val="clear" w:pos="357"/>
                                  </w:tabs>
                                  <w:spacing w:line="240" w:lineRule="auto"/>
                                  <w:ind w:left="0" w:firstLine="0"/>
                                  <w:jc w:val="left"/>
                                  <w:rPr>
                                    <w:sz w:val="20"/>
                                    <w:szCs w:val="20"/>
                                  </w:rPr>
                                </w:pPr>
                                <w:r w:rsidRPr="00AB42FE">
                                  <w:rPr>
                                    <w:sz w:val="20"/>
                                    <w:szCs w:val="20"/>
                                  </w:rPr>
                                  <w:t>Artenschutz (§</w:t>
                                </w:r>
                                <w:r>
                                  <w:rPr>
                                    <w:sz w:val="20"/>
                                    <w:szCs w:val="20"/>
                                  </w:rPr>
                                  <w:t xml:space="preserve"> </w:t>
                                </w:r>
                                <w:r w:rsidRPr="00AB42FE">
                                  <w:rPr>
                                    <w:sz w:val="20"/>
                                    <w:szCs w:val="20"/>
                                  </w:rPr>
                                  <w:t>44 BNatSchG): Arten des Anhang IV FFH-RL, alle heimischen europäische Vogelarten</w:t>
                                </w:r>
                              </w:p>
                              <w:p w14:paraId="22780CBF" w14:textId="181DF842" w:rsidR="00A84B41" w:rsidRPr="00AB42FE" w:rsidRDefault="00A84B41" w:rsidP="00AB42FE">
                                <w:pPr>
                                  <w:pStyle w:val="Aufzhlung1fortlnach0pt"/>
                                  <w:spacing w:line="240" w:lineRule="auto"/>
                                  <w:ind w:left="0" w:firstLine="0"/>
                                  <w:jc w:val="left"/>
                                  <w:rPr>
                                    <w:sz w:val="20"/>
                                    <w:szCs w:val="20"/>
                                  </w:rPr>
                                </w:pPr>
                                <w:r w:rsidRPr="00AB42FE">
                                  <w:rPr>
                                    <w:sz w:val="20"/>
                                    <w:szCs w:val="20"/>
                                  </w:rPr>
                                  <w:t>bei Betroffenheit von Natura 2000-Gebieten: Arten des Anhang II FFH-RL, charakteristische Arten der LRT n. Anh. I FFH-RL und Arten des Anhang</w:t>
                                </w:r>
                                <w:r>
                                  <w:rPr>
                                    <w:sz w:val="20"/>
                                    <w:szCs w:val="20"/>
                                  </w:rPr>
                                  <w:t>s</w:t>
                                </w:r>
                                <w:r w:rsidRPr="00AB42FE">
                                  <w:rPr>
                                    <w:sz w:val="20"/>
                                    <w:szCs w:val="20"/>
                                  </w:rPr>
                                  <w:t xml:space="preserve"> I VS-RL sowie Zugvogelarten nach </w:t>
                                </w:r>
                                <w:r>
                                  <w:rPr>
                                    <w:sz w:val="20"/>
                                    <w:szCs w:val="20"/>
                                  </w:rPr>
                                  <w:t>Art 4 (2) VS-RL</w:t>
                                </w:r>
                              </w:p>
                            </w:txbxContent>
                          </wps:txbx>
                          <wps:bodyPr rot="0" vert="horz" wrap="square" lIns="90000" tIns="45720" rIns="90000" bIns="45720" anchor="t" anchorCtr="0" upright="1">
                            <a:noAutofit/>
                          </wps:bodyPr>
                        </wps:wsp>
                        <wps:wsp>
                          <wps:cNvPr id="55" name="Text Box 417"/>
                          <wps:cNvSpPr txBox="1">
                            <a:spLocks noChangeArrowheads="1"/>
                          </wps:cNvSpPr>
                          <wps:spPr bwMode="auto">
                            <a:xfrm>
                              <a:off x="6388" y="8715"/>
                              <a:ext cx="3833" cy="2404"/>
                            </a:xfrm>
                            <a:prstGeom prst="rect">
                              <a:avLst/>
                            </a:prstGeom>
                            <a:solidFill>
                              <a:srgbClr val="FFFFFF"/>
                            </a:solidFill>
                            <a:ln w="12700">
                              <a:solidFill>
                                <a:srgbClr val="000000"/>
                              </a:solidFill>
                              <a:miter lim="800000"/>
                              <a:headEnd/>
                              <a:tailEnd/>
                            </a:ln>
                          </wps:spPr>
                          <wps:txbx>
                            <w:txbxContent>
                              <w:p w14:paraId="40E1A14D" w14:textId="77777777" w:rsidR="00A84B41" w:rsidRDefault="00A84B41" w:rsidP="00E27E9E">
                                <w:pPr>
                                  <w:keepNext/>
                                  <w:spacing w:before="120" w:after="0"/>
                                  <w:jc w:val="center"/>
                                  <w:rPr>
                                    <w:b/>
                                    <w:bCs/>
                                  </w:rPr>
                                </w:pPr>
                                <w:r>
                                  <w:rPr>
                                    <w:b/>
                                    <w:bCs/>
                                  </w:rPr>
                                  <w:t>Eingriffsregelung</w:t>
                                </w:r>
                              </w:p>
                              <w:p w14:paraId="2AF5E59C" w14:textId="09BEB7E0" w:rsidR="00A84B41" w:rsidRPr="008E624C" w:rsidRDefault="00A84B41" w:rsidP="00B95547">
                                <w:pPr>
                                  <w:pStyle w:val="Aufzhlung10"/>
                                  <w:keepNext/>
                                  <w:numPr>
                                    <w:ilvl w:val="0"/>
                                    <w:numId w:val="16"/>
                                  </w:numPr>
                                  <w:spacing w:line="240" w:lineRule="auto"/>
                                  <w:ind w:left="0" w:firstLine="0"/>
                                  <w:jc w:val="left"/>
                                  <w:rPr>
                                    <w:sz w:val="20"/>
                                    <w:szCs w:val="20"/>
                                  </w:rPr>
                                </w:pPr>
                                <w:r w:rsidRPr="008E624C">
                                  <w:rPr>
                                    <w:sz w:val="20"/>
                                    <w:szCs w:val="20"/>
                                  </w:rPr>
                                  <w:t>Strukturen und Lebensraumfunktionen für alle Tiere und Pflanzen gemäß § 14 und § 39 BNatSchG i.V. mit § 19 BNatSch / USchadG (potenzielles Artenspektrum)</w:t>
                                </w:r>
                              </w:p>
                            </w:txbxContent>
                          </wps:txbx>
                          <wps:bodyPr rot="0" vert="horz" wrap="square" lIns="90000" tIns="45720" rIns="90000" bIns="45720" anchor="t" anchorCtr="0" upright="1">
                            <a:noAutofit/>
                          </wps:bodyPr>
                        </wps:wsp>
                        <wps:wsp>
                          <wps:cNvPr id="451" name="Line 418"/>
                          <wps:cNvCnPr/>
                          <wps:spPr bwMode="auto">
                            <a:xfrm>
                              <a:off x="3383" y="11092"/>
                              <a:ext cx="0" cy="56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2" name="Text Box 419"/>
                          <wps:cNvSpPr txBox="1">
                            <a:spLocks noChangeArrowheads="1"/>
                          </wps:cNvSpPr>
                          <wps:spPr bwMode="auto">
                            <a:xfrm>
                              <a:off x="1364" y="11684"/>
                              <a:ext cx="4116" cy="1509"/>
                            </a:xfrm>
                            <a:prstGeom prst="rect">
                              <a:avLst/>
                            </a:prstGeom>
                            <a:solidFill>
                              <a:srgbClr val="FFFF99">
                                <a:alpha val="50000"/>
                              </a:srgbClr>
                            </a:solidFill>
                            <a:ln w="12700">
                              <a:solidFill>
                                <a:srgbClr val="000000"/>
                              </a:solidFill>
                              <a:prstDash val="dash"/>
                              <a:miter lim="800000"/>
                              <a:headEnd/>
                              <a:tailEnd/>
                            </a:ln>
                          </wps:spPr>
                          <wps:txbx>
                            <w:txbxContent>
                              <w:p w14:paraId="74A61930" w14:textId="77777777" w:rsidR="00A84B41" w:rsidRDefault="00A84B41" w:rsidP="00E27E9E">
                                <w:pPr>
                                  <w:keepNext/>
                                  <w:spacing w:before="120" w:after="0"/>
                                  <w:jc w:val="center"/>
                                </w:pPr>
                                <w:r>
                                  <w:rPr>
                                    <w:b/>
                                    <w:bCs/>
                                  </w:rPr>
                                  <w:t>Auswahl unter Berücksichtigung</w:t>
                                </w:r>
                              </w:p>
                              <w:p w14:paraId="23212CA4" w14:textId="77777777" w:rsidR="00A84B41" w:rsidRDefault="00A84B41" w:rsidP="00B95547">
                                <w:pPr>
                                  <w:pStyle w:val="Aufzhlung10"/>
                                  <w:keepNext/>
                                  <w:numPr>
                                    <w:ilvl w:val="0"/>
                                    <w:numId w:val="16"/>
                                  </w:numPr>
                                  <w:spacing w:line="240" w:lineRule="auto"/>
                                  <w:ind w:left="0" w:firstLine="0"/>
                                </w:pPr>
                                <w:r>
                                  <w:t xml:space="preserve">generelles Vorkommen </w:t>
                                </w:r>
                              </w:p>
                              <w:p w14:paraId="4ABA6020" w14:textId="77777777" w:rsidR="00A84B41" w:rsidRDefault="00A84B41" w:rsidP="00B95547">
                                <w:pPr>
                                  <w:pStyle w:val="Aufzhlung10"/>
                                  <w:keepNext/>
                                  <w:numPr>
                                    <w:ilvl w:val="0"/>
                                    <w:numId w:val="16"/>
                                  </w:numPr>
                                  <w:spacing w:line="240" w:lineRule="auto"/>
                                  <w:ind w:left="0" w:firstLine="0"/>
                                </w:pPr>
                                <w:r>
                                  <w:t xml:space="preserve">Empfindlichkeit </w:t>
                                </w:r>
                              </w:p>
                              <w:p w14:paraId="6B068F94" w14:textId="77777777" w:rsidR="00A84B41" w:rsidRDefault="00A84B41" w:rsidP="00B95547">
                                <w:pPr>
                                  <w:pStyle w:val="Aufzhlung10"/>
                                  <w:keepNext/>
                                  <w:numPr>
                                    <w:ilvl w:val="0"/>
                                    <w:numId w:val="16"/>
                                  </w:numPr>
                                  <w:spacing w:line="240" w:lineRule="auto"/>
                                  <w:ind w:left="0" w:firstLine="0"/>
                                </w:pPr>
                                <w:r>
                                  <w:t xml:space="preserve">potenzielle Betroffenheit </w:t>
                                </w:r>
                              </w:p>
                            </w:txbxContent>
                          </wps:txbx>
                          <wps:bodyPr rot="0" vert="horz" wrap="square" lIns="90000" tIns="45720" rIns="90000" bIns="45720" anchor="t" anchorCtr="0" upright="1">
                            <a:noAutofit/>
                          </wps:bodyPr>
                        </wps:wsp>
                        <wps:wsp>
                          <wps:cNvPr id="453" name="Text Box 421"/>
                          <wps:cNvSpPr txBox="1">
                            <a:spLocks noChangeArrowheads="1"/>
                          </wps:cNvSpPr>
                          <wps:spPr bwMode="auto">
                            <a:xfrm>
                              <a:off x="6361" y="11728"/>
                              <a:ext cx="3860" cy="1497"/>
                            </a:xfrm>
                            <a:prstGeom prst="rect">
                              <a:avLst/>
                            </a:prstGeom>
                            <a:solidFill>
                              <a:srgbClr val="FFFF99">
                                <a:alpha val="50000"/>
                              </a:srgbClr>
                            </a:solidFill>
                            <a:ln w="12700">
                              <a:solidFill>
                                <a:srgbClr val="000000"/>
                              </a:solidFill>
                              <a:prstDash val="dash"/>
                              <a:miter lim="800000"/>
                              <a:headEnd/>
                              <a:tailEnd/>
                            </a:ln>
                          </wps:spPr>
                          <wps:txbx>
                            <w:txbxContent>
                              <w:p w14:paraId="3C67099F" w14:textId="77777777" w:rsidR="00A84B41" w:rsidRDefault="00A84B41" w:rsidP="00E27E9E">
                                <w:pPr>
                                  <w:keepNext/>
                                  <w:spacing w:before="120" w:after="0"/>
                                  <w:jc w:val="center"/>
                                  <w:rPr>
                                    <w:b/>
                                    <w:bCs/>
                                  </w:rPr>
                                </w:pPr>
                                <w:r>
                                  <w:rPr>
                                    <w:b/>
                                    <w:bCs/>
                                  </w:rPr>
                                  <w:t xml:space="preserve">Auswahl unter Berücksichtigung  </w:t>
                                </w:r>
                              </w:p>
                              <w:p w14:paraId="57E8FA3E" w14:textId="77777777" w:rsidR="00A84B41" w:rsidRDefault="00A84B41" w:rsidP="00B95547">
                                <w:pPr>
                                  <w:pStyle w:val="Aufzhlung10"/>
                                  <w:keepNext/>
                                  <w:numPr>
                                    <w:ilvl w:val="0"/>
                                    <w:numId w:val="16"/>
                                  </w:numPr>
                                  <w:spacing w:line="240" w:lineRule="auto"/>
                                  <w:ind w:left="0" w:firstLine="0"/>
                                </w:pPr>
                                <w:r>
                                  <w:t>Gefährdung</w:t>
                                </w:r>
                              </w:p>
                              <w:p w14:paraId="1FD5026E" w14:textId="77777777" w:rsidR="00A84B41" w:rsidRDefault="00A84B41" w:rsidP="00B95547">
                                <w:pPr>
                                  <w:pStyle w:val="Aufzhlung10"/>
                                  <w:keepNext/>
                                  <w:numPr>
                                    <w:ilvl w:val="0"/>
                                    <w:numId w:val="16"/>
                                  </w:numPr>
                                  <w:spacing w:line="240" w:lineRule="auto"/>
                                  <w:ind w:left="0" w:firstLine="0"/>
                                </w:pPr>
                                <w:r>
                                  <w:t>Indikatorfunktion</w:t>
                                </w:r>
                              </w:p>
                              <w:p w14:paraId="49CAEAA3" w14:textId="77777777" w:rsidR="00A84B41" w:rsidRDefault="00A84B41" w:rsidP="00B95547">
                                <w:pPr>
                                  <w:pStyle w:val="Aufzhlung10"/>
                                  <w:keepNext/>
                                  <w:numPr>
                                    <w:ilvl w:val="0"/>
                                    <w:numId w:val="16"/>
                                  </w:numPr>
                                  <w:spacing w:line="240" w:lineRule="auto"/>
                                  <w:ind w:left="0" w:firstLine="0"/>
                                </w:pPr>
                                <w:r>
                                  <w:t xml:space="preserve">potenzielle Betroffenheit </w:t>
                                </w:r>
                              </w:p>
                            </w:txbxContent>
                          </wps:txbx>
                          <wps:bodyPr rot="0" vert="horz" wrap="square" lIns="90000" tIns="45720" rIns="90000" bIns="45720" anchor="t" anchorCtr="0" upright="1">
                            <a:noAutofit/>
                          </wps:bodyPr>
                        </wps:wsp>
                        <wps:wsp>
                          <wps:cNvPr id="454" name="Line 423"/>
                          <wps:cNvCnPr/>
                          <wps:spPr bwMode="auto">
                            <a:xfrm>
                              <a:off x="3264" y="13771"/>
                              <a:ext cx="18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5" name="Line 424"/>
                          <wps:cNvCnPr/>
                          <wps:spPr bwMode="auto">
                            <a:xfrm>
                              <a:off x="5820" y="14055"/>
                              <a:ext cx="0" cy="56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6" name="Line 425"/>
                          <wps:cNvCnPr/>
                          <wps:spPr bwMode="auto">
                            <a:xfrm flipH="1">
                              <a:off x="6672" y="13771"/>
                              <a:ext cx="184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7" name="Text Box 426"/>
                          <wps:cNvSpPr txBox="1">
                            <a:spLocks noChangeArrowheads="1"/>
                          </wps:cNvSpPr>
                          <wps:spPr bwMode="auto">
                            <a:xfrm>
                              <a:off x="5110" y="13487"/>
                              <a:ext cx="1562" cy="568"/>
                            </a:xfrm>
                            <a:prstGeom prst="rect">
                              <a:avLst/>
                            </a:prstGeom>
                            <a:solidFill>
                              <a:srgbClr val="FFFF99">
                                <a:alpha val="50000"/>
                              </a:srgbClr>
                            </a:solidFill>
                            <a:ln w="12700">
                              <a:solidFill>
                                <a:srgbClr val="000000"/>
                              </a:solidFill>
                              <a:prstDash val="dash"/>
                              <a:miter lim="800000"/>
                              <a:headEnd/>
                              <a:tailEnd/>
                            </a:ln>
                          </wps:spPr>
                          <wps:txbx>
                            <w:txbxContent>
                              <w:p w14:paraId="53742410" w14:textId="77777777" w:rsidR="00A84B41" w:rsidRDefault="00A84B41" w:rsidP="00E27E9E">
                                <w:pPr>
                                  <w:keepNext/>
                                  <w:spacing w:before="120" w:after="120"/>
                                  <w:jc w:val="center"/>
                                  <w:rPr>
                                    <w:b/>
                                    <w:bCs/>
                                  </w:rPr>
                                </w:pPr>
                                <w:r>
                                  <w:rPr>
                                    <w:b/>
                                    <w:bCs/>
                                  </w:rPr>
                                  <w:t>Abgleich</w:t>
                                </w:r>
                              </w:p>
                            </w:txbxContent>
                          </wps:txbx>
                          <wps:bodyPr rot="0" vert="horz" wrap="square" lIns="90000" tIns="45720" rIns="90000" bIns="45720" anchor="t" anchorCtr="0" upright="1">
                            <a:noAutofit/>
                          </wps:bodyPr>
                        </wps:wsp>
                        <wps:wsp>
                          <wps:cNvPr id="458" name="Line 427"/>
                          <wps:cNvCnPr/>
                          <wps:spPr bwMode="auto">
                            <a:xfrm flipH="1">
                              <a:off x="8518" y="13225"/>
                              <a:ext cx="5" cy="5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9" name="Text Box 428"/>
                          <wps:cNvSpPr txBox="1">
                            <a:spLocks noChangeArrowheads="1"/>
                          </wps:cNvSpPr>
                          <wps:spPr bwMode="auto">
                            <a:xfrm>
                              <a:off x="4400" y="14620"/>
                              <a:ext cx="3124" cy="568"/>
                            </a:xfrm>
                            <a:prstGeom prst="rect">
                              <a:avLst/>
                            </a:prstGeom>
                            <a:solidFill>
                              <a:srgbClr val="FFFFFF"/>
                            </a:solidFill>
                            <a:ln w="12700">
                              <a:solidFill>
                                <a:srgbClr val="000000"/>
                              </a:solidFill>
                              <a:miter lim="800000"/>
                              <a:headEnd/>
                              <a:tailEnd/>
                            </a:ln>
                          </wps:spPr>
                          <wps:txbx>
                            <w:txbxContent>
                              <w:p w14:paraId="52F6690A" w14:textId="77777777" w:rsidR="00A84B41" w:rsidRDefault="00A84B41" w:rsidP="00E27E9E">
                                <w:pPr>
                                  <w:keepNext/>
                                  <w:spacing w:before="120" w:after="120"/>
                                  <w:jc w:val="center"/>
                                  <w:rPr>
                                    <w:b/>
                                    <w:bCs/>
                                  </w:rPr>
                                </w:pPr>
                                <w:r>
                                  <w:rPr>
                                    <w:b/>
                                    <w:bCs/>
                                  </w:rPr>
                                  <w:t>Erfassung / Kartierung</w:t>
                                </w:r>
                              </w:p>
                            </w:txbxContent>
                          </wps:txbx>
                          <wps:bodyPr rot="0" vert="horz" wrap="square" lIns="90000" tIns="45720" rIns="90000" bIns="45720" anchor="t" anchorCtr="0" upright="1">
                            <a:noAutofit/>
                          </wps:bodyPr>
                        </wps:wsp>
                      </wpg:grpSp>
                      <wps:wsp>
                        <wps:cNvPr id="460" name="Text Box 431"/>
                        <wps:cNvSpPr txBox="1">
                          <a:spLocks noChangeArrowheads="1"/>
                        </wps:cNvSpPr>
                        <wps:spPr bwMode="auto">
                          <a:xfrm>
                            <a:off x="1416" y="6842"/>
                            <a:ext cx="4116" cy="703"/>
                          </a:xfrm>
                          <a:prstGeom prst="rect">
                            <a:avLst/>
                          </a:prstGeom>
                          <a:solidFill>
                            <a:srgbClr val="D8D8D8"/>
                          </a:solidFill>
                          <a:ln w="12700">
                            <a:solidFill>
                              <a:srgbClr val="000000"/>
                            </a:solidFill>
                            <a:miter lim="800000"/>
                            <a:headEnd/>
                            <a:tailEnd/>
                          </a:ln>
                        </wps:spPr>
                        <wps:txbx>
                          <w:txbxContent>
                            <w:p w14:paraId="76CAD6A7" w14:textId="77777777" w:rsidR="00A84B41" w:rsidRPr="00A40D40" w:rsidRDefault="00A84B41" w:rsidP="00E27E9E">
                              <w:pPr>
                                <w:pStyle w:val="Aufzhlung10"/>
                                <w:keepNext/>
                                <w:tabs>
                                  <w:tab w:val="clear" w:pos="357"/>
                                </w:tabs>
                                <w:spacing w:before="120"/>
                                <w:ind w:left="0" w:firstLine="0"/>
                                <w:jc w:val="center"/>
                                <w:rPr>
                                  <w:b/>
                                </w:rPr>
                              </w:pPr>
                              <w:r w:rsidRPr="00A40D40">
                                <w:rPr>
                                  <w:b/>
                                </w:rPr>
                                <w:t>Besondere Planungsrelevanz</w:t>
                              </w:r>
                            </w:p>
                          </w:txbxContent>
                        </wps:txbx>
                        <wps:bodyPr rot="0" vert="horz" wrap="square" lIns="90000" tIns="45720" rIns="90000" bIns="45720" anchor="t" anchorCtr="0" upright="1">
                          <a:noAutofit/>
                        </wps:bodyPr>
                      </wps:wsp>
                      <wps:wsp>
                        <wps:cNvPr id="461" name="Text Box 432"/>
                        <wps:cNvSpPr txBox="1">
                          <a:spLocks noChangeArrowheads="1"/>
                        </wps:cNvSpPr>
                        <wps:spPr bwMode="auto">
                          <a:xfrm>
                            <a:off x="6386" y="6842"/>
                            <a:ext cx="3833" cy="703"/>
                          </a:xfrm>
                          <a:prstGeom prst="rect">
                            <a:avLst/>
                          </a:prstGeom>
                          <a:solidFill>
                            <a:srgbClr val="D8D8D8"/>
                          </a:solidFill>
                          <a:ln w="12700">
                            <a:solidFill>
                              <a:srgbClr val="000000"/>
                            </a:solidFill>
                            <a:miter lim="800000"/>
                            <a:headEnd/>
                            <a:tailEnd/>
                          </a:ln>
                        </wps:spPr>
                        <wps:txbx>
                          <w:txbxContent>
                            <w:p w14:paraId="495C70A0" w14:textId="77777777" w:rsidR="00A84B41" w:rsidRPr="00A40D40" w:rsidRDefault="00A84B41" w:rsidP="00E27E9E">
                              <w:pPr>
                                <w:pStyle w:val="Aufzhlung10"/>
                                <w:keepNext/>
                                <w:tabs>
                                  <w:tab w:val="clear" w:pos="357"/>
                                </w:tabs>
                                <w:spacing w:before="120"/>
                                <w:ind w:left="0" w:firstLine="0"/>
                                <w:jc w:val="center"/>
                                <w:rPr>
                                  <w:b/>
                                </w:rPr>
                              </w:pPr>
                              <w:r w:rsidRPr="00A40D40">
                                <w:rPr>
                                  <w:b/>
                                </w:rPr>
                                <w:t>Allgemeine Planungsrelevanz</w:t>
                              </w:r>
                            </w:p>
                          </w:txbxContent>
                        </wps:txbx>
                        <wps:bodyPr rot="0" vert="horz" wrap="square" lIns="90000" tIns="45720" rIns="90000" bIns="45720" anchor="t" anchorCtr="0" upright="1">
                          <a:noAutofit/>
                        </wps:bodyPr>
                      </wps:wsp>
                    </wpg:wgp>
                  </a:graphicData>
                </a:graphic>
              </wp:inline>
            </w:drawing>
          </mc:Choice>
          <mc:Fallback>
            <w:pict>
              <v:group w14:anchorId="7B6C2394" id="Group 444" o:spid="_x0000_s1026" style="width:442.85pt;height:371.9pt;mso-position-horizontal-relative:char;mso-position-vertical-relative:line" coordorigin="1362,6842" coordsize="8857,7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">
                <v:group id="Group 415" o:spid="_x0000_s1027" style="position:absolute;left:1362;top:7807;width:8857;height:6473" coordorigin="1364,8715" coordsize="8857,6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type id="_x0000_t202" coordsize="21600,21600" o:spt="202" path="m,l,21600r21600,l21600,xe">
                    <v:stroke joinstyle="miter"/>
                    <v:path gradientshapeok="t" o:connecttype="rect"/>
                  </v:shapetype>
                  <v:shape id="Text Box 416" o:spid="_x0000_s1028" type="#_x0000_t202" style="position:absolute;left:1418;top:8715;width:4116;height:26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" strokeweight="1pt">
                    <v:textbox inset="2.5mm,,2.5mm">
                      <w:txbxContent>
                        <w:p w14:paraId="775FDEFE" w14:textId="77777777" w:rsidR="00A84B41" w:rsidRPr="00AB42FE" w:rsidRDefault="00A84B41" w:rsidP="00E27E9E">
                          <w:pPr>
                            <w:keepNext/>
                            <w:spacing w:before="120" w:after="0"/>
                            <w:jc w:val="center"/>
                            <w:rPr>
                              <w:b/>
                              <w:bCs/>
                              <w:sz w:val="20"/>
                              <w:szCs w:val="20"/>
                            </w:rPr>
                          </w:pPr>
                          <w:r w:rsidRPr="00AB42FE">
                            <w:rPr>
                              <w:b/>
                              <w:bCs/>
                              <w:sz w:val="20"/>
                              <w:szCs w:val="20"/>
                            </w:rPr>
                            <w:t>Arten- und Gebietsschutz</w:t>
                          </w:r>
                        </w:p>
                        <w:p w14:paraId="3151996F" w14:textId="4836F18E" w:rsidR="00A84B41" w:rsidRPr="00AB42FE" w:rsidRDefault="00A84B41" w:rsidP="00AB42FE">
                          <w:pPr>
                            <w:pStyle w:val="Aufzhlung10"/>
                            <w:keepNext/>
                            <w:numPr>
                              <w:ilvl w:val="0"/>
                              <w:numId w:val="16"/>
                            </w:numPr>
                            <w:tabs>
                              <w:tab w:val="clear" w:pos="357"/>
                            </w:tabs>
                            <w:spacing w:line="240" w:lineRule="auto"/>
                            <w:ind w:left="0" w:firstLine="0"/>
                            <w:jc w:val="left"/>
                            <w:rPr>
                              <w:sz w:val="20"/>
                              <w:szCs w:val="20"/>
                            </w:rPr>
                          </w:pPr>
                          <w:r w:rsidRPr="00AB42FE">
                            <w:rPr>
                              <w:sz w:val="20"/>
                              <w:szCs w:val="20"/>
                            </w:rPr>
                            <w:t>Artenschutz (§</w:t>
                          </w:r>
                          <w:r>
                            <w:rPr>
                              <w:sz w:val="20"/>
                              <w:szCs w:val="20"/>
                            </w:rPr>
                            <w:t xml:space="preserve"> </w:t>
                          </w:r>
                          <w:r w:rsidRPr="00AB42FE">
                            <w:rPr>
                              <w:sz w:val="20"/>
                              <w:szCs w:val="20"/>
                            </w:rPr>
                            <w:t>44 BNatSchG): Arten des Anhang IV FFH-RL, alle heimischen europäische Vogelarten</w:t>
                          </w:r>
                        </w:p>
                        <w:p w14:paraId="22780CBF" w14:textId="181DF842" w:rsidR="00A84B41" w:rsidRPr="00AB42FE" w:rsidRDefault="00A84B41" w:rsidP="00AB42FE">
                          <w:pPr>
                            <w:pStyle w:val="Aufzhlung1fortlnach0pt"/>
                            <w:spacing w:line="240" w:lineRule="auto"/>
                            <w:ind w:left="0" w:firstLine="0"/>
                            <w:jc w:val="left"/>
                            <w:rPr>
                              <w:sz w:val="20"/>
                              <w:szCs w:val="20"/>
                            </w:rPr>
                          </w:pPr>
                          <w:r w:rsidRPr="00AB42FE">
                            <w:rPr>
                              <w:sz w:val="20"/>
                              <w:szCs w:val="20"/>
                            </w:rPr>
                            <w:t>bei Betroffenheit von Natura 2000-Gebieten: Arten des Anhang II FFH-RL, charakteristische Arten der LRT n. Anh. I FFH-RL und Arten des Anhang</w:t>
                          </w:r>
                          <w:r>
                            <w:rPr>
                              <w:sz w:val="20"/>
                              <w:szCs w:val="20"/>
                            </w:rPr>
                            <w:t>s</w:t>
                          </w:r>
                          <w:r w:rsidRPr="00AB42FE">
                            <w:rPr>
                              <w:sz w:val="20"/>
                              <w:szCs w:val="20"/>
                            </w:rPr>
                            <w:t xml:space="preserve"> I VS-RL sowie Zugvogelarten nach </w:t>
                          </w:r>
                          <w:r>
                            <w:rPr>
                              <w:sz w:val="20"/>
                              <w:szCs w:val="20"/>
                            </w:rPr>
                            <w:t>Art 4 (2) VS-RL</w:t>
                          </w:r>
                        </w:p>
                      </w:txbxContent>
                    </v:textbox>
                  </v:shape>
                  <v:shape id="Text Box 417" o:spid="_x0000_s1029" type="#_x0000_t202" style="position:absolute;left:6388;top:8715;width:3833;height:2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" strokeweight="1pt">
                    <v:textbox inset="2.5mm,,2.5mm">
                      <w:txbxContent>
                        <w:p w14:paraId="40E1A14D" w14:textId="77777777" w:rsidR="00A84B41" w:rsidRDefault="00A84B41" w:rsidP="00E27E9E">
                          <w:pPr>
                            <w:keepNext/>
                            <w:spacing w:before="120" w:after="0"/>
                            <w:jc w:val="center"/>
                            <w:rPr>
                              <w:b/>
                              <w:bCs/>
                            </w:rPr>
                          </w:pPr>
                          <w:r>
                            <w:rPr>
                              <w:b/>
                              <w:bCs/>
                            </w:rPr>
                            <w:t>Eingriffsregelung</w:t>
                          </w:r>
                        </w:p>
                        <w:p w14:paraId="2AF5E59C" w14:textId="09BEB7E0" w:rsidR="00A84B41" w:rsidRPr="008E624C" w:rsidRDefault="00A84B41" w:rsidP="00B95547">
                          <w:pPr>
                            <w:pStyle w:val="Aufzhlung10"/>
                            <w:keepNext/>
                            <w:numPr>
                              <w:ilvl w:val="0"/>
                              <w:numId w:val="16"/>
                            </w:numPr>
                            <w:spacing w:line="240" w:lineRule="auto"/>
                            <w:ind w:left="0" w:firstLine="0"/>
                            <w:jc w:val="left"/>
                            <w:rPr>
                              <w:sz w:val="20"/>
                              <w:szCs w:val="20"/>
                            </w:rPr>
                          </w:pPr>
                          <w:r w:rsidRPr="008E624C">
                            <w:rPr>
                              <w:sz w:val="20"/>
                              <w:szCs w:val="20"/>
                            </w:rPr>
                            <w:t>Strukturen und Lebensraumfunktionen für alle Tiere und Pflanzen gemäß § 14 und § 39 BNatSchG i.V. mit § 19 BNatSch / USchadG (potenzielles Artenspektrum)</w:t>
                          </w:r>
                        </w:p>
                      </w:txbxContent>
                    </v:textbox>
                  </v:shape>
                  <v:line id="Line 418" o:spid="_x0000_s1030" style="position:absolute;visibility:visible;mso-wrap-style:square" from="3383,11092" to="3383,11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">
                    <v:stroke endarrow="block"/>
                  </v:line>
                  <v:shape id="Text Box 419" o:spid="_x0000_s1031" type="#_x0000_t202" style="position:absolute;left:1364;top:11684;width:4116;height:1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" fillcolor="#ff9" strokeweight="1pt">
                    <v:fill opacity="32896f"/>
                    <v:stroke dashstyle="dash"/>
                    <v:textbox inset="2.5mm,,2.5mm">
                      <w:txbxContent>
                        <w:p w14:paraId="74A61930" w14:textId="77777777" w:rsidR="00A84B41" w:rsidRDefault="00A84B41" w:rsidP="00E27E9E">
                          <w:pPr>
                            <w:keepNext/>
                            <w:spacing w:before="120" w:after="0"/>
                            <w:jc w:val="center"/>
                          </w:pPr>
                          <w:r>
                            <w:rPr>
                              <w:b/>
                              <w:bCs/>
                            </w:rPr>
                            <w:t>Auswahl unter Berücksichtigung</w:t>
                          </w:r>
                        </w:p>
                        <w:p w14:paraId="23212CA4" w14:textId="77777777" w:rsidR="00A84B41" w:rsidRDefault="00A84B41" w:rsidP="00B95547">
                          <w:pPr>
                            <w:pStyle w:val="Aufzhlung10"/>
                            <w:keepNext/>
                            <w:numPr>
                              <w:ilvl w:val="0"/>
                              <w:numId w:val="16"/>
                            </w:numPr>
                            <w:spacing w:line="240" w:lineRule="auto"/>
                            <w:ind w:left="0" w:firstLine="0"/>
                          </w:pPr>
                          <w:r>
                            <w:t xml:space="preserve">generelles Vorkommen </w:t>
                          </w:r>
                        </w:p>
                        <w:p w14:paraId="4ABA6020" w14:textId="77777777" w:rsidR="00A84B41" w:rsidRDefault="00A84B41" w:rsidP="00B95547">
                          <w:pPr>
                            <w:pStyle w:val="Aufzhlung10"/>
                            <w:keepNext/>
                            <w:numPr>
                              <w:ilvl w:val="0"/>
                              <w:numId w:val="16"/>
                            </w:numPr>
                            <w:spacing w:line="240" w:lineRule="auto"/>
                            <w:ind w:left="0" w:firstLine="0"/>
                          </w:pPr>
                          <w:r>
                            <w:t xml:space="preserve">Empfindlichkeit </w:t>
                          </w:r>
                        </w:p>
                        <w:p w14:paraId="6B068F94" w14:textId="77777777" w:rsidR="00A84B41" w:rsidRDefault="00A84B41" w:rsidP="00B95547">
                          <w:pPr>
                            <w:pStyle w:val="Aufzhlung10"/>
                            <w:keepNext/>
                            <w:numPr>
                              <w:ilvl w:val="0"/>
                              <w:numId w:val="16"/>
                            </w:numPr>
                            <w:spacing w:line="240" w:lineRule="auto"/>
                            <w:ind w:left="0" w:firstLine="0"/>
                          </w:pPr>
                          <w:r>
                            <w:t xml:space="preserve">potenzielle Betroffenheit </w:t>
                          </w:r>
                        </w:p>
                      </w:txbxContent>
                    </v:textbox>
                  </v:shape>
                  <v:shape id="Text Box 421" o:spid="_x0000_s1032" type="#_x0000_t202" style="position:absolute;left:6361;top:11728;width:3860;height:14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" fillcolor="#ff9" strokeweight="1pt">
                    <v:fill opacity="32896f"/>
                    <v:stroke dashstyle="dash"/>
                    <v:textbox inset="2.5mm,,2.5mm">
                      <w:txbxContent>
                        <w:p w14:paraId="3C67099F" w14:textId="77777777" w:rsidR="00A84B41" w:rsidRDefault="00A84B41" w:rsidP="00E27E9E">
                          <w:pPr>
                            <w:keepNext/>
                            <w:spacing w:before="120" w:after="0"/>
                            <w:jc w:val="center"/>
                            <w:rPr>
                              <w:b/>
                              <w:bCs/>
                            </w:rPr>
                          </w:pPr>
                          <w:r>
                            <w:rPr>
                              <w:b/>
                              <w:bCs/>
                            </w:rPr>
                            <w:t xml:space="preserve">Auswahl unter Berücksichtigung  </w:t>
                          </w:r>
                        </w:p>
                        <w:p w14:paraId="57E8FA3E" w14:textId="77777777" w:rsidR="00A84B41" w:rsidRDefault="00A84B41" w:rsidP="00B95547">
                          <w:pPr>
                            <w:pStyle w:val="Aufzhlung10"/>
                            <w:keepNext/>
                            <w:numPr>
                              <w:ilvl w:val="0"/>
                              <w:numId w:val="16"/>
                            </w:numPr>
                            <w:spacing w:line="240" w:lineRule="auto"/>
                            <w:ind w:left="0" w:firstLine="0"/>
                          </w:pPr>
                          <w:r>
                            <w:t>Gefährdung</w:t>
                          </w:r>
                        </w:p>
                        <w:p w14:paraId="1FD5026E" w14:textId="77777777" w:rsidR="00A84B41" w:rsidRDefault="00A84B41" w:rsidP="00B95547">
                          <w:pPr>
                            <w:pStyle w:val="Aufzhlung10"/>
                            <w:keepNext/>
                            <w:numPr>
                              <w:ilvl w:val="0"/>
                              <w:numId w:val="16"/>
                            </w:numPr>
                            <w:spacing w:line="240" w:lineRule="auto"/>
                            <w:ind w:left="0" w:firstLine="0"/>
                          </w:pPr>
                          <w:r>
                            <w:t>Indikatorfunktion</w:t>
                          </w:r>
                        </w:p>
                        <w:p w14:paraId="49CAEAA3" w14:textId="77777777" w:rsidR="00A84B41" w:rsidRDefault="00A84B41" w:rsidP="00B95547">
                          <w:pPr>
                            <w:pStyle w:val="Aufzhlung10"/>
                            <w:keepNext/>
                            <w:numPr>
                              <w:ilvl w:val="0"/>
                              <w:numId w:val="16"/>
                            </w:numPr>
                            <w:spacing w:line="240" w:lineRule="auto"/>
                            <w:ind w:left="0" w:firstLine="0"/>
                          </w:pPr>
                          <w:r>
                            <w:t xml:space="preserve">potenzielle Betroffenheit </w:t>
                          </w:r>
                        </w:p>
                      </w:txbxContent>
                    </v:textbox>
                  </v:shape>
                  <v:line id="Line 423" o:spid="_x0000_s1033" style="position:absolute;visibility:visible;mso-wrap-style:square" from="3264,13771" to="5110,1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">
                    <v:stroke endarrow="block"/>
                  </v:line>
                  <v:line id="Line 424" o:spid="_x0000_s1034" style="position:absolute;visibility:visible;mso-wrap-style:square" from="5820,14055" to="5820,14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">
                    <v:stroke endarrow="block"/>
                  </v:line>
                  <v:line id="Line 425" o:spid="_x0000_s1035" style="position:absolute;flip:x;visibility:visible;mso-wrap-style:square" from="6672,13771" to="8518,1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">
                    <v:stroke endarrow="block"/>
                  </v:line>
                  <v:shape id="Text Box 426" o:spid="_x0000_s1036" type="#_x0000_t202" style="position:absolute;left:5110;top:13487;width:1562;height: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" fillcolor="#ff9" strokeweight="1pt">
                    <v:fill opacity="32896f"/>
                    <v:stroke dashstyle="dash"/>
                    <v:textbox inset="2.5mm,,2.5mm">
                      <w:txbxContent>
                        <w:p w14:paraId="53742410" w14:textId="77777777" w:rsidR="00A84B41" w:rsidRDefault="00A84B41" w:rsidP="00E27E9E">
                          <w:pPr>
                            <w:keepNext/>
                            <w:spacing w:before="120" w:after="120"/>
                            <w:jc w:val="center"/>
                            <w:rPr>
                              <w:b/>
                              <w:bCs/>
                            </w:rPr>
                          </w:pPr>
                          <w:r>
                            <w:rPr>
                              <w:b/>
                              <w:bCs/>
                            </w:rPr>
                            <w:t>Abgleich</w:t>
                          </w:r>
                        </w:p>
                      </w:txbxContent>
                    </v:textbox>
                  </v:shape>
                  <v:line id="Line 427" o:spid="_x0000_s1037" style="position:absolute;flip:x;visibility:visible;mso-wrap-style:square" from="8518,13225" to="8523,1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"/>
                  <v:shape id="Text Box 428" o:spid="_x0000_s1038" type="#_x0000_t202" style="position:absolute;left:4400;top:14620;width:3124;height: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" strokeweight="1pt">
                    <v:textbox inset="2.5mm,,2.5mm">
                      <w:txbxContent>
                        <w:p w14:paraId="52F6690A" w14:textId="77777777" w:rsidR="00A84B41" w:rsidRDefault="00A84B41" w:rsidP="00E27E9E">
                          <w:pPr>
                            <w:keepNext/>
                            <w:spacing w:before="120" w:after="120"/>
                            <w:jc w:val="center"/>
                            <w:rPr>
                              <w:b/>
                              <w:bCs/>
                            </w:rPr>
                          </w:pPr>
                          <w:r>
                            <w:rPr>
                              <w:b/>
                              <w:bCs/>
                            </w:rPr>
                            <w:t>Erfassung / Kartierung</w:t>
                          </w:r>
                        </w:p>
                      </w:txbxContent>
                    </v:textbox>
                  </v:shape>
                </v:group>
                <v:shape id="Text Box 431" o:spid="_x0000_s1039" type="#_x0000_t202" style="position:absolute;left:1416;top:6842;width:4116;height: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" fillcolor="#d8d8d8" strokeweight="1pt">
                  <v:textbox inset="2.5mm,,2.5mm">
                    <w:txbxContent>
                      <w:p w14:paraId="76CAD6A7" w14:textId="77777777" w:rsidR="00A84B41" w:rsidRPr="00A40D40" w:rsidRDefault="00A84B41" w:rsidP="00E27E9E">
                        <w:pPr>
                          <w:pStyle w:val="Aufzhlung10"/>
                          <w:keepNext/>
                          <w:tabs>
                            <w:tab w:val="clear" w:pos="357"/>
                          </w:tabs>
                          <w:spacing w:before="120"/>
                          <w:ind w:left="0" w:firstLine="0"/>
                          <w:jc w:val="center"/>
                          <w:rPr>
                            <w:b/>
                          </w:rPr>
                        </w:pPr>
                        <w:r w:rsidRPr="00A40D40">
                          <w:rPr>
                            <w:b/>
                          </w:rPr>
                          <w:t>Besondere Planungsrelevanz</w:t>
                        </w:r>
                      </w:p>
                    </w:txbxContent>
                  </v:textbox>
                </v:shape>
                <v:shape id="Text Box 432" o:spid="_x0000_s1040" type="#_x0000_t202" style="position:absolute;left:6386;top:6842;width:3833;height: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" fillcolor="#d8d8d8" strokeweight="1pt">
                  <v:textbox inset="2.5mm,,2.5mm">
                    <w:txbxContent>
                      <w:p w14:paraId="495C70A0" w14:textId="77777777" w:rsidR="00A84B41" w:rsidRPr="00A40D40" w:rsidRDefault="00A84B41" w:rsidP="00E27E9E">
                        <w:pPr>
                          <w:pStyle w:val="Aufzhlung10"/>
                          <w:keepNext/>
                          <w:tabs>
                            <w:tab w:val="clear" w:pos="357"/>
                          </w:tabs>
                          <w:spacing w:before="120"/>
                          <w:ind w:left="0" w:firstLine="0"/>
                          <w:jc w:val="center"/>
                          <w:rPr>
                            <w:b/>
                          </w:rPr>
                        </w:pPr>
                        <w:r w:rsidRPr="00A40D40">
                          <w:rPr>
                            <w:b/>
                          </w:rPr>
                          <w:t>Allgemeine Planungsrelevanz</w:t>
                        </w:r>
                      </w:p>
                    </w:txbxContent>
                  </v:textbox>
                </v:shape>
                <w10:anchorlock/>
              </v:group>
            </w:pict>
          </mc:Fallback>
        </mc:AlternateContent>
      </w:r>
    </w:p>
    <w:p w14:paraId="0187F954" w14:textId="0C8E40ED" w:rsidR="00177F01" w:rsidRDefault="00177F01" w:rsidP="00177F01">
      <w:pPr>
        <w:pStyle w:val="Beschriftung"/>
        <w:rPr>
          <w:rFonts w:ascii="Helvetica" w:hAnsi="Helvetica" w:cs="Helvetica"/>
          <w:szCs w:val="22"/>
        </w:rPr>
      </w:pPr>
      <w:bookmarkStart w:id="68" w:name="_Toc161066959"/>
      <w:r w:rsidRPr="007916DC">
        <w:t xml:space="preserve">Abb.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7916DC">
        <w:noBreakHyphen/>
      </w:r>
      <w:r w:rsidR="0097103D">
        <w:fldChar w:fldCharType="begin"/>
      </w:r>
      <w:r w:rsidR="0097103D">
        <w:instrText xml:space="preserve"> SEQ Abb. \* ARABIC \s 2 </w:instrText>
      </w:r>
      <w:r w:rsidR="0097103D">
        <w:fldChar w:fldCharType="separate"/>
      </w:r>
      <w:r w:rsidR="00E24AB8">
        <w:rPr>
          <w:noProof/>
        </w:rPr>
        <w:t>1</w:t>
      </w:r>
      <w:r w:rsidR="0097103D">
        <w:rPr>
          <w:noProof/>
        </w:rPr>
        <w:fldChar w:fldCharType="end"/>
      </w:r>
      <w:r w:rsidRPr="007916DC">
        <w:t>:</w:t>
      </w:r>
      <w:r w:rsidRPr="007916DC">
        <w:tab/>
        <w:t>Schema zur Auswahl der planungsrelevanten Arten im Hinblick auf arten</w:t>
      </w:r>
      <w:r w:rsidR="00E32B57" w:rsidRPr="007916DC">
        <w:t>- und gebiets</w:t>
      </w:r>
      <w:r w:rsidRPr="007916DC">
        <w:t>schutzrechtliche Aspekte</w:t>
      </w:r>
      <w:r w:rsidR="007916DC" w:rsidRPr="007916DC">
        <w:t xml:space="preserve">, Umweltschadensgesetz </w:t>
      </w:r>
      <w:r w:rsidRPr="007916DC">
        <w:t>und Eingriffsregelung</w:t>
      </w:r>
      <w:bookmarkEnd w:id="68"/>
    </w:p>
    <w:p w14:paraId="26D42240" w14:textId="77777777" w:rsidR="00EA5A5E" w:rsidRDefault="00EA5A5E" w:rsidP="00EA5A5E">
      <w:pPr>
        <w:pStyle w:val="Textkrpernachx"/>
      </w:pPr>
      <w:r>
        <w:t>Wie dargestellt</w:t>
      </w:r>
      <w:r w:rsidRPr="00820E59">
        <w:t xml:space="preserve"> überschneiden sich </w:t>
      </w:r>
      <w:r>
        <w:t xml:space="preserve">die </w:t>
      </w:r>
      <w:r w:rsidRPr="00820E59">
        <w:t xml:space="preserve">aus artenschutzrechtlicher Sicht </w:t>
      </w:r>
      <w:r>
        <w:t xml:space="preserve">und ggf. für FFH-Verträglichkeitsstudien oder vor dem Hintergrund Umweltschadensgesetz </w:t>
      </w:r>
      <w:r w:rsidRPr="00820E59">
        <w:t>zu prüfenden Arten mit den im LBP zu behandelnden Arten, die die Leistungsfähigkeit und Funktionsfä</w:t>
      </w:r>
      <w:r>
        <w:t>higkeit des Naturhaushaltes mit</w:t>
      </w:r>
      <w:r w:rsidRPr="00820E59">
        <w:t xml:space="preserve">bestimmen. </w:t>
      </w:r>
    </w:p>
    <w:p w14:paraId="3332CADE" w14:textId="77777777" w:rsidR="00EA5A5E" w:rsidRPr="00820E59" w:rsidRDefault="00EA5A5E" w:rsidP="00EA5A5E">
      <w:pPr>
        <w:pStyle w:val="Textkrpernachx"/>
      </w:pPr>
      <w:r w:rsidRPr="00820E59">
        <w:t>In Bezug auf die naturschutzrechtliche Eingriffsregelung</w:t>
      </w:r>
      <w:r>
        <w:t xml:space="preserve">, </w:t>
      </w:r>
      <w:r w:rsidRPr="00820E59">
        <w:t xml:space="preserve">den Artenschutz </w:t>
      </w:r>
      <w:r>
        <w:t xml:space="preserve">und die Natura 2000-Betrachtungen </w:t>
      </w:r>
      <w:r w:rsidRPr="00820E59">
        <w:t>müssen die Bestands</w:t>
      </w:r>
      <w:r>
        <w:t>erfassungen / Potenzialabschätzungen gewährleisten, dass</w:t>
      </w:r>
    </w:p>
    <w:p w14:paraId="3E9D636A" w14:textId="10139C3D" w:rsidR="00EA5A5E" w:rsidRPr="00E27E9E" w:rsidRDefault="00EA5A5E" w:rsidP="00EA5A5E">
      <w:pPr>
        <w:pStyle w:val="Aufzhlung1fortlnach6pt"/>
      </w:pPr>
      <w:r w:rsidRPr="00820E59">
        <w:t xml:space="preserve">die wesentlichen Strukturen und Lebensraumfunktionen für die Tierwelt erfasst und bewertet </w:t>
      </w:r>
      <w:r w:rsidRPr="00E27E9E">
        <w:t xml:space="preserve">werden, um erhebliche Beeinträchtigungen besonderer Schwere des Schutzgutes Tiere ermitteln zu können (vgl. Kap. </w:t>
      </w:r>
      <w:r w:rsidRPr="00E27E9E">
        <w:fldChar w:fldCharType="begin"/>
      </w:r>
      <w:r w:rsidRPr="00E27E9E">
        <w:instrText xml:space="preserve"> REF _Ref48209000 \r \h </w:instrText>
      </w:r>
      <w:r w:rsidRPr="00E27E9E">
        <w:fldChar w:fldCharType="separate"/>
      </w:r>
      <w:r w:rsidR="00E24AB8">
        <w:t>5</w:t>
      </w:r>
      <w:r w:rsidRPr="00E27E9E">
        <w:fldChar w:fldCharType="end"/>
      </w:r>
      <w:r w:rsidRPr="00E27E9E">
        <w:t xml:space="preserve">) und bei nicht vermeidbaren Beeinträchtigungen die Planung von geeigneten Ausgleichsmaßnahmen oder Ersatzmaßnahmen vornehmen zu können, </w:t>
      </w:r>
    </w:p>
    <w:p w14:paraId="36FBBF43" w14:textId="77777777" w:rsidR="00EA5A5E" w:rsidRPr="00E27E9E" w:rsidRDefault="00EA5A5E" w:rsidP="00EA5A5E">
      <w:pPr>
        <w:pStyle w:val="Aufzhlung1schlussnach12pt"/>
      </w:pPr>
      <w:r w:rsidRPr="00E27E9E">
        <w:lastRenderedPageBreak/>
        <w:t xml:space="preserve">die Funktion der „von dem Eingriff oder Vorhaben betroffenen Fortpflanzungs- oder Ruhestätten“ der wild lebenden Tiere </w:t>
      </w:r>
      <w:bookmarkStart w:id="69" w:name="_GoBack"/>
      <w:bookmarkEnd w:id="69"/>
      <w:r w:rsidRPr="00E27E9E">
        <w:t>der streng geschützten Arten (i.e. der Arten des Anhang IV FFH-RL) und der europäischen Vogelarten erfasst werden und mögliche Verbotstatbestände durch geeignete CEF-Maßnahmen vermieden werden können (§ 44 Abs. 5 BNatSchG) und</w:t>
      </w:r>
    </w:p>
    <w:p w14:paraId="72E53A70" w14:textId="77777777" w:rsidR="00EA5A5E" w:rsidRPr="00AF1F29" w:rsidRDefault="00EA5A5E" w:rsidP="0097103D">
      <w:pPr>
        <w:pStyle w:val="Aufzhlung1schlussnach12pt"/>
      </w:pPr>
      <w:r w:rsidRPr="00E27E9E">
        <w:t>die Betroffenheit der nach Anhang II der FFH-Richtlinie geschützten Arten sowie der nach Anhang I sowie nach Art. 4 Abs. 2 der Vogelschutzrichtlinie geschützten Arten dargelegt werden können (§ 34 BNatSchG).</w:t>
      </w:r>
      <w:r>
        <w:t xml:space="preserve"> </w:t>
      </w:r>
    </w:p>
    <w:p w14:paraId="1DB17CDA" w14:textId="77777777" w:rsidR="00AB42FE" w:rsidRPr="00AF1F29" w:rsidRDefault="00AB42FE" w:rsidP="00AB42FE">
      <w:pPr>
        <w:pStyle w:val="Aufzhlung1schlussnach12pt"/>
        <w:numPr>
          <w:ilvl w:val="0"/>
          <w:numId w:val="0"/>
        </w:numPr>
      </w:pPr>
      <w:r>
        <w:t>Weitere Informationen zur Schnittstelle zwischen Artenschutz und LBP können der RLBP entnommen werden.</w:t>
      </w:r>
    </w:p>
    <w:p w14:paraId="5874B7DF" w14:textId="214241B9" w:rsidR="00110F29" w:rsidRDefault="009042F0" w:rsidP="00E27E9E">
      <w:pPr>
        <w:pStyle w:val="Textkrper"/>
        <w:spacing w:before="360"/>
      </w:pPr>
      <w:r>
        <w:t>Alle</w:t>
      </w:r>
      <w:r w:rsidR="0052166A">
        <w:t xml:space="preserve"> nachgewiesenen </w:t>
      </w:r>
      <w:r w:rsidR="00026377">
        <w:t>und</w:t>
      </w:r>
      <w:r w:rsidR="006E1285">
        <w:t xml:space="preserve"> </w:t>
      </w:r>
      <w:r w:rsidR="00026377">
        <w:t>/</w:t>
      </w:r>
      <w:r w:rsidR="006E1285">
        <w:t xml:space="preserve"> </w:t>
      </w:r>
      <w:r w:rsidR="00026377">
        <w:t xml:space="preserve">oder potenziell vorhandenen </w:t>
      </w:r>
      <w:r w:rsidR="0052166A">
        <w:t xml:space="preserve">Arten sind im LBP mit Angabe ihres Schutzstatus und ihres Gefährdungsstatus (Rote Liste Deutschland und </w:t>
      </w:r>
      <w:r w:rsidR="00026377">
        <w:t xml:space="preserve">Rote Liste </w:t>
      </w:r>
      <w:r w:rsidR="0052166A">
        <w:t>Rheinland-Pfalz) aufzu</w:t>
      </w:r>
      <w:r w:rsidR="00110F29">
        <w:t>führen</w:t>
      </w:r>
      <w:r w:rsidR="0052166A">
        <w:t xml:space="preserve">. </w:t>
      </w:r>
      <w:r w:rsidR="0080640B">
        <w:t xml:space="preserve">Die Roten Listen Rheinland-Pfalz sind unter </w:t>
      </w:r>
      <w:hyperlink r:id="rId49" w:history="1">
        <w:r w:rsidR="00406297">
          <w:rPr>
            <w:rStyle w:val="Hyperlink"/>
          </w:rPr>
          <w:t>Rote Listen . Landesamt für Umwelt Rheinland-Pfalz (rlp.de)</w:t>
        </w:r>
      </w:hyperlink>
      <w:r w:rsidR="00406297">
        <w:t xml:space="preserve"> </w:t>
      </w:r>
      <w:r>
        <w:t xml:space="preserve">und die Roten Listen Deutschland unter </w:t>
      </w:r>
      <w:hyperlink w:history="1"/>
      <w:hyperlink r:id="rId50" w:history="1">
        <w:r w:rsidR="009F00BA" w:rsidRPr="00886D5A">
          <w:rPr>
            <w:rStyle w:val="Hyperlink"/>
          </w:rPr>
          <w:t>https://www.rote-liste-zentrum.de</w:t>
        </w:r>
      </w:hyperlink>
      <w:r w:rsidR="009F00BA">
        <w:t xml:space="preserve"> </w:t>
      </w:r>
      <w:r w:rsidR="0080640B">
        <w:t>abrufbar.</w:t>
      </w:r>
      <w:r>
        <w:t xml:space="preserve"> </w:t>
      </w:r>
    </w:p>
    <w:p w14:paraId="424AE14F" w14:textId="52BCD43A" w:rsidR="00333E38" w:rsidRDefault="00333E38" w:rsidP="00E27E9E">
      <w:pPr>
        <w:pStyle w:val="Textkrper"/>
        <w:spacing w:before="360"/>
      </w:pPr>
      <w:r>
        <w:t xml:space="preserve">Bei Großvorhaben empfehlen wir die Erstellung </w:t>
      </w:r>
      <w:r w:rsidR="00A62045">
        <w:t>von</w:t>
      </w:r>
      <w:r>
        <w:t xml:space="preserve"> Gesamtartenliste</w:t>
      </w:r>
      <w:r w:rsidR="00A62045">
        <w:t xml:space="preserve">n auf Basis von ARTeFAKT gleich der Relevanztabelle für den FB Artenschutz. In einzelnen Spalten sollte angekreuzt werden, welche Arten in der FFH-VS, im FB Artenschutz und schließlich im LBP betrachtet werden. Es muss gewährleistet werden, dass zu einzelnen Tierarten die gleichen Aussagen </w:t>
      </w:r>
      <w:r w:rsidR="00366830">
        <w:t>vor allem zum Vorkommen</w:t>
      </w:r>
      <w:r w:rsidR="00557025">
        <w:t xml:space="preserve"> </w:t>
      </w:r>
      <w:r w:rsidR="00A62045">
        <w:t xml:space="preserve">und </w:t>
      </w:r>
      <w:r w:rsidR="00557025">
        <w:t>zur Betroffenheit</w:t>
      </w:r>
      <w:r w:rsidR="00A62045">
        <w:t xml:space="preserve"> in den unterschiedlichen landschaftsplanerischen Gutachten wiedergegeben werden.</w:t>
      </w:r>
    </w:p>
    <w:p w14:paraId="10BED43C" w14:textId="421016C1" w:rsidR="0052166A" w:rsidRPr="00E27E9E" w:rsidRDefault="009E2B63" w:rsidP="0052166A">
      <w:pPr>
        <w:pStyle w:val="Textkrper"/>
      </w:pPr>
      <w:r w:rsidRPr="00E27E9E">
        <w:t>Vorkommen</w:t>
      </w:r>
      <w:r w:rsidR="0052166A" w:rsidRPr="00E27E9E">
        <w:t xml:space="preserve"> planungsrelevante</w:t>
      </w:r>
      <w:r w:rsidRPr="00E27E9E">
        <w:t>r</w:t>
      </w:r>
      <w:r w:rsidR="0052166A" w:rsidRPr="00E27E9E">
        <w:t xml:space="preserve"> Arten </w:t>
      </w:r>
      <w:r w:rsidR="00110F29" w:rsidRPr="00E27E9E">
        <w:t xml:space="preserve">sowie planungsrelevante Funktionsbeziehungen </w:t>
      </w:r>
      <w:r w:rsidR="0052166A" w:rsidRPr="00E27E9E">
        <w:t>sind in der Bestands</w:t>
      </w:r>
      <w:r w:rsidR="00AB1F40" w:rsidRPr="00E27E9E">
        <w:t>- und Konflikt</w:t>
      </w:r>
      <w:r w:rsidR="0052166A" w:rsidRPr="00E27E9E">
        <w:t>karte darzustellen</w:t>
      </w:r>
      <w:r w:rsidR="00110F29" w:rsidRPr="00E27E9E">
        <w:t xml:space="preserve"> (vgl. Anlage I Kartenteil)</w:t>
      </w:r>
      <w:r w:rsidR="0052166A" w:rsidRPr="00E27E9E">
        <w:t>.</w:t>
      </w:r>
      <w:r w:rsidR="001F4106" w:rsidRPr="00E27E9E">
        <w:t xml:space="preserve"> Sofern darüber hinaus Lebensräume mit Vorkommen von Tierarten </w:t>
      </w:r>
      <w:r w:rsidR="006E4028" w:rsidRPr="00E27E9E">
        <w:t>bewertet wurden</w:t>
      </w:r>
      <w:r w:rsidR="000C7D28" w:rsidRPr="00E27E9E">
        <w:t xml:space="preserve"> (s.u.)</w:t>
      </w:r>
      <w:r w:rsidR="001F4106" w:rsidRPr="00E27E9E">
        <w:t>, sollten diese ebenfalls dargestellt werden</w:t>
      </w:r>
      <w:r w:rsidR="006E4028" w:rsidRPr="00E27E9E">
        <w:t>, sofern erhebliche Beeinträchtigung besonderer Schwere vorliegen</w:t>
      </w:r>
      <w:r w:rsidR="001F4106" w:rsidRPr="00E27E9E">
        <w:t xml:space="preserve">. </w:t>
      </w:r>
      <w:r w:rsidR="00512595">
        <w:t>Sollten die Bestands- und Konfliktpläne aufgrund zahlreicher Informationen unübersichtlich sein, so kann ein separater Plan mit allen Arten und Austauschbeziehungen erstellt werden.</w:t>
      </w:r>
    </w:p>
    <w:p w14:paraId="03E0C829" w14:textId="77777777" w:rsidR="002F35B7" w:rsidRPr="00E27E9E" w:rsidRDefault="002F35B7" w:rsidP="002F35B7">
      <w:pPr>
        <w:pStyle w:val="Textkrper"/>
      </w:pPr>
      <w:r w:rsidRPr="00E27E9E">
        <w:t>Zudem sind die Lebensräume der Tierarten im Biotopverbund zu bewerten. Daten hierzu liefern:</w:t>
      </w:r>
    </w:p>
    <w:p w14:paraId="616B6F82" w14:textId="5AEB2C34" w:rsidR="005165F1" w:rsidRPr="00E27E9E" w:rsidRDefault="005165F1" w:rsidP="003C7F6A">
      <w:pPr>
        <w:pStyle w:val="Aufzhlung1fortlnach6pt"/>
      </w:pPr>
      <w:r w:rsidRPr="00E27E9E">
        <w:t>B</w:t>
      </w:r>
      <w:r w:rsidR="003C750C">
        <w:t>f</w:t>
      </w:r>
      <w:r w:rsidRPr="00E27E9E">
        <w:t>N Lebensraumnetzwerke (lbm-interne Daten auf dem Laufwerk N:\</w:t>
      </w:r>
      <w:r w:rsidR="001B771B">
        <w:t xml:space="preserve"> sowie </w:t>
      </w:r>
      <w:hyperlink r:id="rId51" w:history="1">
        <w:r w:rsidR="001B771B">
          <w:rPr>
            <w:rStyle w:val="Hyperlink"/>
          </w:rPr>
          <w:t>Bundeskonzept Grüne Infrastruktur - Biotopverbund, Lebensraumnetze und Achsen/Korridore | BFN</w:t>
        </w:r>
      </w:hyperlink>
      <w:r w:rsidRPr="00E27E9E">
        <w:t>)</w:t>
      </w:r>
    </w:p>
    <w:p w14:paraId="71A1CB47" w14:textId="7F7778C4" w:rsidR="002F35B7" w:rsidRPr="00E27E9E" w:rsidRDefault="002F35B7" w:rsidP="003C7F6A">
      <w:pPr>
        <w:pStyle w:val="Aufzhlung1fortlnach6pt"/>
      </w:pPr>
      <w:r w:rsidRPr="00E27E9E">
        <w:t xml:space="preserve">LEP IV </w:t>
      </w:r>
      <w:r w:rsidR="00B74030">
        <w:t xml:space="preserve">/ LEP V </w:t>
      </w:r>
      <w:r w:rsidRPr="00E27E9E">
        <w:t xml:space="preserve">mit dem </w:t>
      </w:r>
      <w:r w:rsidR="003C750C">
        <w:t>l</w:t>
      </w:r>
      <w:r w:rsidRPr="00E27E9E">
        <w:t>andesweite</w:t>
      </w:r>
      <w:r w:rsidR="003C750C">
        <w:t>n</w:t>
      </w:r>
      <w:r w:rsidRPr="00E27E9E">
        <w:t xml:space="preserve"> Biotopverbund (lbm-interne Daten auf dem Laufwerk N:</w:t>
      </w:r>
      <w:r w:rsidR="00AE7B77">
        <w:t>)</w:t>
      </w:r>
      <w:r w:rsidR="003C750C">
        <w:t>;</w:t>
      </w:r>
      <w:r w:rsidR="00B74030">
        <w:rPr>
          <w:rStyle w:val="Hyperlink"/>
        </w:rPr>
        <w:t xml:space="preserve"> </w:t>
      </w:r>
      <w:hyperlink r:id="rId52" w:history="1">
        <w:r w:rsidR="00B74030">
          <w:rPr>
            <w:rStyle w:val="Hyperlink"/>
          </w:rPr>
          <w:t>Landesentwicklungsprogramm . Ministerium des Innern und für Sport des Landes Rheinland-Pfalz (rlp.de)</w:t>
        </w:r>
      </w:hyperlink>
      <w:r w:rsidR="003C750C">
        <w:t xml:space="preserve">; </w:t>
      </w:r>
      <w:hyperlink r:id="rId53" w:history="1">
        <w:r w:rsidR="003C750C">
          <w:rPr>
            <w:rStyle w:val="Hyperlink"/>
          </w:rPr>
          <w:t>LEP IV Landesentwicklungsprogramm öffentlich (rlp.de)</w:t>
        </w:r>
      </w:hyperlink>
      <w:r w:rsidRPr="00E27E9E">
        <w:t>)</w:t>
      </w:r>
    </w:p>
    <w:p w14:paraId="67006910" w14:textId="3E8387AD" w:rsidR="002F35B7" w:rsidRPr="00E27E9E" w:rsidRDefault="002F35B7" w:rsidP="003C7F6A">
      <w:pPr>
        <w:pStyle w:val="Aufzhlung1fortlnach6pt"/>
      </w:pPr>
      <w:r w:rsidRPr="00E27E9E">
        <w:lastRenderedPageBreak/>
        <w:t>LfU Planung vernetzter Biotopsysteme</w:t>
      </w:r>
      <w:r w:rsidR="00856801">
        <w:t xml:space="preserve"> (</w:t>
      </w:r>
      <w:hyperlink r:id="rId54" w:history="1">
        <w:r w:rsidR="00B824F9">
          <w:rPr>
            <w:rStyle w:val="Hyperlink"/>
          </w:rPr>
          <w:t>Planung vernetzter Biotopsysteme . Landesamt für Umwelt Rheinland-Pfalz (rlp.de)</w:t>
        </w:r>
      </w:hyperlink>
      <w:r w:rsidR="00B824F9">
        <w:t xml:space="preserve"> und</w:t>
      </w:r>
      <w:r w:rsidR="00B824F9">
        <w:rPr>
          <w:rStyle w:val="Hyperlink"/>
        </w:rPr>
        <w:t xml:space="preserve"> </w:t>
      </w:r>
      <w:hyperlink r:id="rId55" w:history="1">
        <w:r w:rsidR="00B824F9">
          <w:rPr>
            <w:rStyle w:val="Hyperlink"/>
          </w:rPr>
          <w:t>Planung vernetzter Biotopsysteme (rlp-umwelt.de)</w:t>
        </w:r>
      </w:hyperlink>
      <w:r w:rsidR="00856801">
        <w:t>)</w:t>
      </w:r>
    </w:p>
    <w:p w14:paraId="15CB77D6" w14:textId="77777777" w:rsidR="002F35B7" w:rsidRPr="00E27E9E" w:rsidRDefault="002F35B7" w:rsidP="003C7F6A">
      <w:pPr>
        <w:pStyle w:val="Aufzhlung1fortlnach6pt"/>
      </w:pPr>
      <w:r w:rsidRPr="00E27E9E">
        <w:t>Wildtierkorridore (lbm-interne Daten auf dem Laufwerk N:\)</w:t>
      </w:r>
    </w:p>
    <w:p w14:paraId="39C10B3C" w14:textId="2097355F" w:rsidR="002F35B7" w:rsidRPr="00E27E9E" w:rsidRDefault="002F35B7" w:rsidP="003C7F6A">
      <w:pPr>
        <w:pStyle w:val="Aufzhlung1fortlnach6pt"/>
      </w:pPr>
      <w:r w:rsidRPr="00E27E9E">
        <w:t>Ökolog: Ermittlung von Wiedervernetzungsmaßnahmen an Bundesfernstraßen in Rheinland-Pfalz (2020</w:t>
      </w:r>
      <w:r w:rsidR="00C630EC" w:rsidRPr="00E27E9E">
        <w:t>,</w:t>
      </w:r>
      <w:r w:rsidR="00B824F9">
        <w:rPr>
          <w:rStyle w:val="Hyperlink"/>
          <w:color w:val="auto"/>
        </w:rPr>
        <w:t xml:space="preserve"> </w:t>
      </w:r>
      <w:hyperlink r:id="rId56" w:history="1">
        <w:r w:rsidR="00B824F9">
          <w:rPr>
            <w:rStyle w:val="Hyperlink"/>
          </w:rPr>
          <w:t>Fachunterlagen . Landesbetrieb Mobilität Rheinland-Pfalz (rlp.de)</w:t>
        </w:r>
      </w:hyperlink>
      <w:r w:rsidRPr="00E27E9E">
        <w:t>)</w:t>
      </w:r>
      <w:r w:rsidR="006253A7">
        <w:rPr>
          <w:rStyle w:val="Funotenzeichen"/>
        </w:rPr>
        <w:footnoteReference w:id="17"/>
      </w:r>
    </w:p>
    <w:p w14:paraId="3DD8C301" w14:textId="77777777" w:rsidR="002F35B7" w:rsidRPr="00E27E9E" w:rsidRDefault="002F35B7" w:rsidP="003C7F6A">
      <w:pPr>
        <w:pStyle w:val="Aufzhlung1fortlnach6pt"/>
      </w:pPr>
      <w:r w:rsidRPr="00E27E9E">
        <w:t>NABU Bundeswildwegeplan (2007)</w:t>
      </w:r>
    </w:p>
    <w:p w14:paraId="3FBDDEC5" w14:textId="381DABE8" w:rsidR="002F35B7" w:rsidRPr="00E27E9E" w:rsidRDefault="002F35B7" w:rsidP="007C6744">
      <w:pPr>
        <w:pStyle w:val="Aufzhlung1schlussnach12pt"/>
      </w:pPr>
      <w:r w:rsidRPr="00E27E9E">
        <w:t>BUND Wildkatzenwegeplan Deutschland</w:t>
      </w:r>
      <w:r w:rsidR="007C6744">
        <w:t xml:space="preserve"> (</w:t>
      </w:r>
      <w:hyperlink r:id="rId57" w:history="1">
        <w:r w:rsidR="007C6744" w:rsidRPr="00875461">
          <w:rPr>
            <w:rStyle w:val="Hyperlink"/>
          </w:rPr>
          <w:t>https://www.wildkatzenwegeplan.de/</w:t>
        </w:r>
      </w:hyperlink>
      <w:r w:rsidR="007C6744">
        <w:t xml:space="preserve">) </w:t>
      </w:r>
    </w:p>
    <w:p w14:paraId="72180A7F" w14:textId="2C5DB3A9" w:rsidR="00505F52" w:rsidRDefault="00E32B57" w:rsidP="00770D7D">
      <w:pPr>
        <w:pStyle w:val="Textkrperaltt"/>
      </w:pPr>
      <w:r>
        <w:t xml:space="preserve">Auf der Grundlage der Erfassung der </w:t>
      </w:r>
      <w:r w:rsidR="0052166A">
        <w:t>Arten mit besonderer Planungsrelevanz</w:t>
      </w:r>
      <w:r>
        <w:t xml:space="preserve"> und </w:t>
      </w:r>
      <w:r w:rsidR="0052166A">
        <w:t xml:space="preserve">der </w:t>
      </w:r>
      <w:r w:rsidRPr="00820E59">
        <w:t>flächendeckende</w:t>
      </w:r>
      <w:r w:rsidR="0052166A">
        <w:t>n</w:t>
      </w:r>
      <w:r w:rsidRPr="00820E59">
        <w:t xml:space="preserve"> Biotoptypenkartierung</w:t>
      </w:r>
      <w:r>
        <w:t xml:space="preserve"> (Kap. </w:t>
      </w:r>
      <w:r w:rsidR="002F35B7">
        <w:fldChar w:fldCharType="begin"/>
      </w:r>
      <w:r w:rsidR="002F35B7">
        <w:instrText xml:space="preserve"> REF _Ref80000498 \r \h </w:instrText>
      </w:r>
      <w:r w:rsidR="002F35B7">
        <w:fldChar w:fldCharType="separate"/>
      </w:r>
      <w:r w:rsidR="00E24AB8">
        <w:t>3.2.1</w:t>
      </w:r>
      <w:r w:rsidR="002F35B7">
        <w:fldChar w:fldCharType="end"/>
      </w:r>
      <w:r>
        <w:t>)</w:t>
      </w:r>
      <w:r w:rsidR="0052166A">
        <w:t xml:space="preserve"> werden die</w:t>
      </w:r>
      <w:r w:rsidR="004374C1" w:rsidRPr="00820E59">
        <w:t xml:space="preserve"> faunistische</w:t>
      </w:r>
      <w:r w:rsidR="0052166A">
        <w:t>n</w:t>
      </w:r>
      <w:r w:rsidR="004374C1" w:rsidRPr="00820E59">
        <w:t xml:space="preserve"> Lebensräume </w:t>
      </w:r>
      <w:r w:rsidR="0052166A">
        <w:t>bewertet</w:t>
      </w:r>
      <w:r w:rsidR="004374C1" w:rsidRPr="00820E59">
        <w:t xml:space="preserve">. Die </w:t>
      </w:r>
      <w:r w:rsidR="004374C1" w:rsidRPr="00651C38">
        <w:rPr>
          <w:b/>
        </w:rPr>
        <w:t>Bewertung</w:t>
      </w:r>
      <w:r w:rsidR="004374C1" w:rsidRPr="00820E59">
        <w:t xml:space="preserve"> erfolgt unter besonderer Beachtung </w:t>
      </w:r>
      <w:r w:rsidR="00F13326">
        <w:t xml:space="preserve">von artspezifischen Habitatansprüchen, von </w:t>
      </w:r>
      <w:r w:rsidR="004374C1" w:rsidRPr="00820E59">
        <w:t>Wechselbeziehungen zwischen den (Teil</w:t>
      </w:r>
      <w:r w:rsidR="004374C1">
        <w:t>-</w:t>
      </w:r>
      <w:r w:rsidR="004374C1" w:rsidRPr="00820E59">
        <w:t>)</w:t>
      </w:r>
      <w:r w:rsidR="00666FCC">
        <w:t xml:space="preserve"> </w:t>
      </w:r>
      <w:r w:rsidR="004374C1" w:rsidRPr="00820E59">
        <w:t>Lebensräumen</w:t>
      </w:r>
      <w:r w:rsidR="00F13326">
        <w:t xml:space="preserve"> und von Vorbelastungen</w:t>
      </w:r>
      <w:r w:rsidR="004374C1" w:rsidRPr="00820E59">
        <w:t xml:space="preserve">. </w:t>
      </w:r>
      <w:r w:rsidR="00E649C0">
        <w:t>Weiter</w:t>
      </w:r>
      <w:r w:rsidR="0013196C">
        <w:t>e</w:t>
      </w:r>
      <w:r w:rsidR="00E649C0">
        <w:t xml:space="preserve"> Hinweise geben ggf. die „Planung vernetzter Biotopsysteme</w:t>
      </w:r>
      <w:r w:rsidR="0013196C">
        <w:t xml:space="preserve"> Rheinland-Pfalz“ </w:t>
      </w:r>
      <w:r w:rsidR="00A9337A">
        <w:t>sowie die Landschaftspläne</w:t>
      </w:r>
      <w:r w:rsidR="0013196C">
        <w:t>.</w:t>
      </w:r>
      <w:r w:rsidR="00770D7D">
        <w:t xml:space="preserve"> </w:t>
      </w:r>
    </w:p>
    <w:p w14:paraId="1F57AFA9" w14:textId="57031877" w:rsidR="000A0EAD" w:rsidRPr="00E27E9E" w:rsidRDefault="000C7D28" w:rsidP="00770D7D">
      <w:pPr>
        <w:pStyle w:val="Textkrperaltt"/>
        <w:rPr>
          <w:b/>
        </w:rPr>
      </w:pPr>
      <w:r w:rsidRPr="00E27E9E">
        <w:t xml:space="preserve">Der Praxisleitfaden sieht </w:t>
      </w:r>
      <w:r w:rsidR="00F13326" w:rsidRPr="00E27E9E">
        <w:t xml:space="preserve">in </w:t>
      </w:r>
      <w:r w:rsidRPr="00E27E9E">
        <w:t>Anlage 7.2 Bewertungskriterien vor</w:t>
      </w:r>
      <w:r w:rsidR="00A43ED8" w:rsidRPr="00E27E9E">
        <w:t xml:space="preserve">, anhand derer eine 6-stufige Bewertung von Lebensräumen mit Vorkommen von Tierarten vorgenommen </w:t>
      </w:r>
      <w:r w:rsidR="00D31C6D" w:rsidRPr="00E27E9E">
        <w:t>wird</w:t>
      </w:r>
      <w:r w:rsidR="00A43ED8" w:rsidRPr="00E27E9E">
        <w:t>.</w:t>
      </w:r>
      <w:r w:rsidRPr="00E27E9E">
        <w:t xml:space="preserve"> </w:t>
      </w:r>
      <w:r w:rsidR="00A43ED8" w:rsidRPr="00E27E9E">
        <w:t xml:space="preserve">Im Rahmen der Landschaftspflegerischen Begleitplanung bei Straßenbauvorhaben sowie des Fachbeitrags </w:t>
      </w:r>
      <w:r w:rsidR="00CF4DD3">
        <w:t xml:space="preserve">Artenschutz </w:t>
      </w:r>
      <w:r w:rsidR="00A43ED8" w:rsidRPr="00E27E9E">
        <w:t>werden allerdings standardmäßig planungsrelevante Arten und Artengruppen auf Art</w:t>
      </w:r>
      <w:r w:rsidR="00D31C6D" w:rsidRPr="00E27E9E">
        <w:t>- bzw. Art</w:t>
      </w:r>
      <w:r w:rsidR="00A43ED8" w:rsidRPr="00E27E9E">
        <w:t>gruppenniveau erfasst und bewertet</w:t>
      </w:r>
      <w:r w:rsidR="00A43ED8" w:rsidRPr="00E27E9E">
        <w:rPr>
          <w:b/>
        </w:rPr>
        <w:t xml:space="preserve">. </w:t>
      </w:r>
    </w:p>
    <w:p w14:paraId="01FAB440" w14:textId="77777777" w:rsidR="000C7D28" w:rsidRPr="00E27E9E" w:rsidRDefault="00D31C6D" w:rsidP="00770D7D">
      <w:pPr>
        <w:pStyle w:val="Textkrperaltt"/>
      </w:pPr>
      <w:r w:rsidRPr="00E27E9E">
        <w:rPr>
          <w:b/>
        </w:rPr>
        <w:t>Da der</w:t>
      </w:r>
      <w:r w:rsidR="00A43ED8" w:rsidRPr="00E27E9E">
        <w:rPr>
          <w:b/>
        </w:rPr>
        <w:t xml:space="preserve"> etablierte Standard somit über die Vorgabe des Praxisleitfadens hinaus</w:t>
      </w:r>
      <w:r w:rsidRPr="00E27E9E">
        <w:rPr>
          <w:b/>
        </w:rPr>
        <w:t>geht, ist e</w:t>
      </w:r>
      <w:r w:rsidR="00A43ED8" w:rsidRPr="00E27E9E">
        <w:rPr>
          <w:b/>
        </w:rPr>
        <w:t xml:space="preserve">ine </w:t>
      </w:r>
      <w:r w:rsidRPr="00E27E9E">
        <w:rPr>
          <w:b/>
        </w:rPr>
        <w:t>(</w:t>
      </w:r>
      <w:r w:rsidR="00A43ED8" w:rsidRPr="00E27E9E">
        <w:rPr>
          <w:b/>
        </w:rPr>
        <w:t>ergänzende</w:t>
      </w:r>
      <w:r w:rsidRPr="00E27E9E">
        <w:rPr>
          <w:b/>
        </w:rPr>
        <w:t>)</w:t>
      </w:r>
      <w:r w:rsidR="00A43ED8" w:rsidRPr="00E27E9E">
        <w:rPr>
          <w:b/>
        </w:rPr>
        <w:t xml:space="preserve"> 6-stufige Bewertung von Lebensräumen entsprechend des Praxisleitfadens nicht erforderlich.</w:t>
      </w:r>
      <w:r w:rsidR="00A43ED8" w:rsidRPr="00E27E9E">
        <w:t xml:space="preserve"> </w:t>
      </w:r>
    </w:p>
    <w:p w14:paraId="09E1A42A" w14:textId="77777777" w:rsidR="000A232E" w:rsidRPr="00E27E9E" w:rsidRDefault="000A232E" w:rsidP="000A232E">
      <w:pPr>
        <w:pStyle w:val="Textkrperaltt"/>
      </w:pPr>
      <w:r w:rsidRPr="00E27E9E">
        <w:t xml:space="preserve">Es ist davon auszugehen, dass die Ermittlung der europäisch geschützten Arten und der von ihnen benötigten Schlüsselstrukturen einen Großteil der eingriffsrelevanten faunistischen Lebensräume abbilden (Indikationsprinzip). Hierbei ist zu berücksichtigen, dass die Artengruppen, in denen europäisch geschützte Arten enthalten sind, i.d.R. vollständig </w:t>
      </w:r>
      <w:r w:rsidR="002F35B7" w:rsidRPr="00E27E9E">
        <w:t xml:space="preserve">erfasst </w:t>
      </w:r>
      <w:r w:rsidRPr="00E27E9E">
        <w:t>werden und somit ein deutlich breiteres Artenspektrum abdecken, als es der Artenschutz erfordert.</w:t>
      </w:r>
      <w:r w:rsidR="002F35B7" w:rsidRPr="00E27E9E">
        <w:t xml:space="preserve"> Eine Ausnahme stellen hier die Säugetiere (ohne Fledermäuse) dar, wo die Erfassung auf Art- und nicht Artgruppenniveau erfolgt (z.B. Wildkatze, Haselmaus).</w:t>
      </w:r>
    </w:p>
    <w:p w14:paraId="3063997B" w14:textId="48B05625" w:rsidR="000A232E" w:rsidRPr="00E27E9E" w:rsidRDefault="000A232E" w:rsidP="000C7D28">
      <w:pPr>
        <w:pStyle w:val="Textkrperaltt"/>
      </w:pPr>
      <w:r w:rsidRPr="00E27E9E">
        <w:t xml:space="preserve">Es kann </w:t>
      </w:r>
      <w:r w:rsidR="00F13326" w:rsidRPr="00E27E9E">
        <w:t xml:space="preserve">somit </w:t>
      </w:r>
      <w:r w:rsidRPr="00E27E9E">
        <w:t xml:space="preserve">vorausgesetzt werden, dass </w:t>
      </w:r>
      <w:r w:rsidR="002F35B7" w:rsidRPr="00E27E9E">
        <w:t xml:space="preserve">i.d.R. </w:t>
      </w:r>
      <w:r w:rsidR="00F13326" w:rsidRPr="00E27E9E">
        <w:t>für die in einem</w:t>
      </w:r>
      <w:r w:rsidRPr="00E27E9E">
        <w:t xml:space="preserve"> </w:t>
      </w:r>
      <w:r w:rsidR="00CF4DD3">
        <w:t xml:space="preserve">Fachbeitrag </w:t>
      </w:r>
      <w:r w:rsidRPr="00E27E9E">
        <w:t>Artenschutz</w:t>
      </w:r>
      <w:r w:rsidR="00F13326" w:rsidRPr="00E27E9E">
        <w:t xml:space="preserve"> oder einer FFH-VP</w:t>
      </w:r>
      <w:r w:rsidRPr="00E27E9E">
        <w:t xml:space="preserve"> </w:t>
      </w:r>
      <w:r w:rsidR="00F13326" w:rsidRPr="00E27E9E">
        <w:t xml:space="preserve">behandelten Arten bzw. Artengruppen </w:t>
      </w:r>
      <w:r w:rsidR="006E4028" w:rsidRPr="00E27E9E">
        <w:t>gleichzeitig</w:t>
      </w:r>
      <w:r w:rsidRPr="00E27E9E">
        <w:t xml:space="preserve"> erhebliche </w:t>
      </w:r>
      <w:r w:rsidRPr="00E27E9E">
        <w:lastRenderedPageBreak/>
        <w:t>Beeinträchtigungen besonderer Schwere im Sinne der Eingriffsregelung identifiziert</w:t>
      </w:r>
      <w:r w:rsidR="00F13326" w:rsidRPr="00E27E9E">
        <w:t xml:space="preserve"> werden </w:t>
      </w:r>
      <w:r w:rsidR="002F35B7" w:rsidRPr="00E27E9E">
        <w:t>können</w:t>
      </w:r>
      <w:r w:rsidR="00F13326" w:rsidRPr="00E27E9E">
        <w:t xml:space="preserve">. </w:t>
      </w:r>
      <w:r w:rsidR="006E4028" w:rsidRPr="00E27E9E">
        <w:t>Auch</w:t>
      </w:r>
      <w:r w:rsidR="00F13326" w:rsidRPr="00E27E9E">
        <w:t xml:space="preserve"> ist die Auswahl geeigneter Vermeidungsmaßnahmen und funktionsspezifischer Kompensationsmaßnahmen auf dieser Basis möglich</w:t>
      </w:r>
      <w:r w:rsidRPr="00E27E9E">
        <w:t xml:space="preserve">. </w:t>
      </w:r>
    </w:p>
    <w:p w14:paraId="7803D352" w14:textId="77777777" w:rsidR="000C7D28" w:rsidRDefault="000A232E" w:rsidP="000C7D28">
      <w:pPr>
        <w:pStyle w:val="Textkrperaltt"/>
      </w:pPr>
      <w:r w:rsidRPr="00E27E9E">
        <w:t xml:space="preserve">Sind relevante Vorkommen von Tierarten, die nicht im Rahmen eines </w:t>
      </w:r>
      <w:r w:rsidR="00CF4DD3">
        <w:t xml:space="preserve">Fachbeitrages </w:t>
      </w:r>
      <w:r w:rsidRPr="00E27E9E">
        <w:t xml:space="preserve">Artenschutz oder einer FFH-Verträglichkeitsprüfung behandelt werden, durch das Vorhaben betroffen, </w:t>
      </w:r>
      <w:r w:rsidR="00072999" w:rsidRPr="00E27E9E">
        <w:t>ist im Einzelfall in Abhängigkeit von Art und Intensität der vorhabenbezogenen Wirkungen zu beurteilen, ob</w:t>
      </w:r>
      <w:r w:rsidR="000C7D28" w:rsidRPr="00E27E9E">
        <w:t xml:space="preserve"> eine erhebliche Beeinträchtigung besonderer Schwere zu erwarten ist.  </w:t>
      </w:r>
    </w:p>
    <w:p w14:paraId="2D32B6D1" w14:textId="77777777" w:rsidR="00577532" w:rsidRDefault="00577532" w:rsidP="00BC6D32">
      <w:pPr>
        <w:pStyle w:val="berschrift4"/>
        <w:numPr>
          <w:ilvl w:val="2"/>
          <w:numId w:val="34"/>
        </w:numPr>
        <w:tabs>
          <w:tab w:val="num" w:pos="1474"/>
        </w:tabs>
        <w:ind w:left="1191" w:hanging="1191"/>
      </w:pPr>
      <w:bookmarkStart w:id="70" w:name="_Ref78966818"/>
      <w:bookmarkStart w:id="71" w:name="_Toc143588003"/>
      <w:bookmarkStart w:id="72" w:name="_Toc33721212"/>
      <w:bookmarkStart w:id="73" w:name="_Ref48733936"/>
      <w:r>
        <w:t>Pflanzen</w:t>
      </w:r>
      <w:bookmarkEnd w:id="70"/>
      <w:bookmarkEnd w:id="71"/>
    </w:p>
    <w:p w14:paraId="0D9C36A9" w14:textId="77777777" w:rsidR="001C0B16" w:rsidRPr="00651C38" w:rsidRDefault="001C0B16" w:rsidP="00E27E9E">
      <w:pPr>
        <w:pStyle w:val="Zwischenberschrift"/>
      </w:pPr>
      <w:r w:rsidRPr="00651C38">
        <w:t>Funktion: Vielfalt von Pflanzenarten einschließlich der innerartlichen Vielfalt</w:t>
      </w:r>
    </w:p>
    <w:p w14:paraId="31F4961B" w14:textId="3B4D2049" w:rsidR="00E71BA1" w:rsidRPr="00651C38" w:rsidRDefault="00577532" w:rsidP="00577532">
      <w:pPr>
        <w:pStyle w:val="Textkrper"/>
      </w:pPr>
      <w:r w:rsidRPr="00651C38">
        <w:t xml:space="preserve">Die </w:t>
      </w:r>
      <w:r w:rsidRPr="00E25CD8">
        <w:rPr>
          <w:b/>
        </w:rPr>
        <w:t>Erfassung</w:t>
      </w:r>
      <w:r w:rsidRPr="00651C38">
        <w:t xml:space="preserve"> von Pflanzenarten </w:t>
      </w:r>
      <w:r w:rsidR="00AF1F29">
        <w:t xml:space="preserve">bzw. </w:t>
      </w:r>
      <w:r w:rsidR="00AF1F29" w:rsidRPr="00AF1F29">
        <w:t>Standorten von Pflanzenarten</w:t>
      </w:r>
      <w:r w:rsidR="00AF1F29" w:rsidRPr="00651C38">
        <w:rPr>
          <w:b/>
        </w:rPr>
        <w:t xml:space="preserve"> </w:t>
      </w:r>
      <w:r w:rsidRPr="00651C38">
        <w:t>basiert zunächst auf einer Auswertung vorhandener Daten</w:t>
      </w:r>
      <w:r w:rsidR="00E71BA1" w:rsidRPr="00651C38">
        <w:t>:</w:t>
      </w:r>
    </w:p>
    <w:p w14:paraId="0F2F4B60" w14:textId="77777777" w:rsidR="00E71BA1" w:rsidRPr="00651C38" w:rsidRDefault="00E71BA1" w:rsidP="00E71BA1">
      <w:pPr>
        <w:pStyle w:val="Aufzhlung1fortlnach6pt"/>
      </w:pPr>
      <w:r w:rsidRPr="00651C38">
        <w:t>LANIS (</w:t>
      </w:r>
      <w:hyperlink r:id="rId58" w:history="1">
        <w:r w:rsidRPr="00651C38">
          <w:rPr>
            <w:rStyle w:val="Hyperlink"/>
            <w:color w:val="auto"/>
          </w:rPr>
          <w:t>https://naturschutz.rlp.de/?q=kartendienst</w:t>
        </w:r>
      </w:hyperlink>
      <w:r w:rsidRPr="00651C38">
        <w:t xml:space="preserve">) mit der Biotopkartierung und den Artnachweisen (nur mit Login: </w:t>
      </w:r>
      <w:hyperlink r:id="rId59" w:history="1">
        <w:r w:rsidRPr="00651C38">
          <w:rPr>
            <w:rStyle w:val="Hyperlink"/>
            <w:color w:val="auto"/>
          </w:rPr>
          <w:t>https://geodaten.naturschutz.rlp.de/kartendienste_naturschutz/</w:t>
        </w:r>
      </w:hyperlink>
      <w:r w:rsidRPr="00651C38">
        <w:t xml:space="preserve">), </w:t>
      </w:r>
    </w:p>
    <w:p w14:paraId="246B52E1" w14:textId="77777777" w:rsidR="00E71BA1" w:rsidRPr="00651C38" w:rsidRDefault="00E71BA1" w:rsidP="00E71BA1">
      <w:pPr>
        <w:pStyle w:val="Aufzhlung1fortlnach6pt"/>
      </w:pPr>
      <w:r w:rsidRPr="00651C38">
        <w:t>ARTeFAKT (</w:t>
      </w:r>
      <w:hyperlink r:id="rId60" w:history="1">
        <w:r w:rsidRPr="00651C38">
          <w:rPr>
            <w:rStyle w:val="Hyperlink"/>
            <w:color w:val="auto"/>
          </w:rPr>
          <w:t>https://artefakt.naturschutz.rlp.de/</w:t>
        </w:r>
      </w:hyperlink>
      <w:r w:rsidRPr="00651C38">
        <w:t xml:space="preserve">) mit dem Artdatenportal (nur mit Login: </w:t>
      </w:r>
      <w:hyperlink r:id="rId61" w:history="1">
        <w:r w:rsidRPr="00651C38">
          <w:rPr>
            <w:rStyle w:val="Hyperlink"/>
            <w:color w:val="auto"/>
          </w:rPr>
          <w:t>https://map-final.rlp-umwelt.de/Kartendienste/index.php?service=artdatenportal</w:t>
        </w:r>
      </w:hyperlink>
      <w:r w:rsidRPr="00651C38">
        <w:t xml:space="preserve">), </w:t>
      </w:r>
    </w:p>
    <w:p w14:paraId="445753A3" w14:textId="7E0FCD5E" w:rsidR="00E71BA1" w:rsidRPr="00651C38" w:rsidRDefault="00E71BA1" w:rsidP="00E71BA1">
      <w:pPr>
        <w:pStyle w:val="Aufzhlung1schlussnach12pt"/>
      </w:pPr>
      <w:r w:rsidRPr="00651C38">
        <w:t>ArtenFinder Service Portal (</w:t>
      </w:r>
      <w:hyperlink r:id="rId62" w:history="1">
        <w:r w:rsidRPr="00651C38">
          <w:rPr>
            <w:rStyle w:val="Hyperlink"/>
            <w:color w:val="auto"/>
          </w:rPr>
          <w:t>https://artenfinder.rlp.de/</w:t>
        </w:r>
      </w:hyperlink>
      <w:r w:rsidRPr="00651C38">
        <w:t xml:space="preserve">) mit der Arten Analyse </w:t>
      </w:r>
      <w:r w:rsidR="00950624">
        <w:t>(</w:t>
      </w:r>
      <w:hyperlink r:id="rId63" w:history="1">
        <w:r w:rsidRPr="00651C38">
          <w:rPr>
            <w:rStyle w:val="Hyperlink"/>
            <w:color w:val="auto"/>
          </w:rPr>
          <w:t>https://www.artenanalyse.net/artenanalyse/</w:t>
        </w:r>
      </w:hyperlink>
      <w:r w:rsidRPr="00651C38">
        <w:t>)</w:t>
      </w:r>
    </w:p>
    <w:p w14:paraId="65305C25" w14:textId="6CE909BC" w:rsidR="00577532" w:rsidRPr="00651C38" w:rsidRDefault="00E71BA1" w:rsidP="00577532">
      <w:pPr>
        <w:pStyle w:val="Textkrper"/>
      </w:pPr>
      <w:r w:rsidRPr="00651C38">
        <w:t>G</w:t>
      </w:r>
      <w:r w:rsidR="00577532" w:rsidRPr="00651C38">
        <w:t xml:space="preserve">gf. </w:t>
      </w:r>
      <w:r w:rsidRPr="00651C38">
        <w:t>erfolgen</w:t>
      </w:r>
      <w:r w:rsidR="00577532" w:rsidRPr="00651C38">
        <w:t xml:space="preserve"> weitere Datenabfragen bei Naturschutzbehörden, Naturschutzverbänden, weiteren Experten. </w:t>
      </w:r>
    </w:p>
    <w:p w14:paraId="0B4BDFAC" w14:textId="31F05841" w:rsidR="00577532" w:rsidRPr="00651C38" w:rsidRDefault="009471CC" w:rsidP="00577532">
      <w:pPr>
        <w:pStyle w:val="Textkrper"/>
      </w:pPr>
      <w:r>
        <w:t>Zudem</w:t>
      </w:r>
      <w:r w:rsidR="00577532" w:rsidRPr="00651C38">
        <w:t xml:space="preserve"> findet bei der integrierten Biotopbewertung eine Kartierung der Biotoptypen einschließlich </w:t>
      </w:r>
      <w:r w:rsidR="000251F3">
        <w:t xml:space="preserve">der </w:t>
      </w:r>
      <w:r w:rsidR="00577532" w:rsidRPr="00651C38">
        <w:t xml:space="preserve">Erfassung von Lebensräumen der FFH-Richtlinie statt, im Rahmen derer </w:t>
      </w:r>
      <w:r w:rsidR="00AF1F29">
        <w:t>F</w:t>
      </w:r>
      <w:r w:rsidR="00577532" w:rsidRPr="00651C38">
        <w:t>unde von nach Anhang II oder IV FFH-RL geschützte Pflanzenarten oder Arten der Roten Liste berücksichtigt werden</w:t>
      </w:r>
      <w:r w:rsidR="00AF1F29">
        <w:t xml:space="preserve"> (vgl. Kap. </w:t>
      </w:r>
      <w:r w:rsidR="00AF1F29">
        <w:fldChar w:fldCharType="begin"/>
      </w:r>
      <w:r w:rsidR="00AF1F29">
        <w:instrText xml:space="preserve"> REF _Ref80000498 \r \h </w:instrText>
      </w:r>
      <w:r w:rsidR="00AF1F29">
        <w:fldChar w:fldCharType="separate"/>
      </w:r>
      <w:r w:rsidR="00E24AB8">
        <w:t>3.2.1</w:t>
      </w:r>
      <w:r w:rsidR="00AF1F29">
        <w:fldChar w:fldCharType="end"/>
      </w:r>
      <w:r w:rsidR="00AF1F29">
        <w:t>)</w:t>
      </w:r>
      <w:r w:rsidR="00577532" w:rsidRPr="00651C38">
        <w:t xml:space="preserve">. </w:t>
      </w:r>
    </w:p>
    <w:p w14:paraId="78D06FFF" w14:textId="206526CD" w:rsidR="00577532" w:rsidRPr="00651C38" w:rsidRDefault="00577532" w:rsidP="00577532">
      <w:pPr>
        <w:pStyle w:val="Textkrper"/>
      </w:pPr>
      <w:r w:rsidRPr="00651C38">
        <w:t>Liegen</w:t>
      </w:r>
      <w:r w:rsidR="00AF1F29">
        <w:t xml:space="preserve"> im Rahmen der Biotoptypenkartierung erfolgte</w:t>
      </w:r>
      <w:r w:rsidRPr="00651C38">
        <w:t xml:space="preserve"> </w:t>
      </w:r>
      <w:r w:rsidR="00AF1F29">
        <w:t>F</w:t>
      </w:r>
      <w:r w:rsidRPr="00651C38">
        <w:t xml:space="preserve">unde oder weitere Hinweise auf geschützte oder gefährdete Pflanzenarten vor, die eine hohe bis hervorragende Bedeutung der Schutzgutfunktion </w:t>
      </w:r>
      <w:r w:rsidR="00AF1F29">
        <w:t>gemäß A</w:t>
      </w:r>
      <w:r w:rsidR="00AF1F29" w:rsidRPr="00651C38">
        <w:t>nlage 7.2 des Praxisleitfadens</w:t>
      </w:r>
      <w:r w:rsidR="00AF1F29">
        <w:t xml:space="preserve"> </w:t>
      </w:r>
      <w:r w:rsidRPr="00651C38">
        <w:t xml:space="preserve">erwarten lassen, kann dies im Einzelfall eine gesonderte Erfassung im Wirkraum des Vorhabens erforderlich machen. Im Ausnahmefall gilt dies auch, wenn aufgrund von extremen Standortverhältnissen </w:t>
      </w:r>
      <w:r w:rsidR="00E25CD8">
        <w:t xml:space="preserve">Schwerpunktvorkommen von </w:t>
      </w:r>
      <w:r w:rsidRPr="00651C38">
        <w:t>Pflanzenarten mit spezifischen Standortansprüchen (mittlere Bedeutung) vermutet werden. Dabei ist allerdings zu berücksichtigen, ob die Kartierung von Pflanzenarten wesentliche zusätzliche Erkenntnisse über die erforderlichen artenwirksamen Vermeidungs- oder Realkompensationsmaßnahmen erwarten lässt und in welchem Verhältnis der Aufwand der Erfassung zu diesen Erkenntnissen steht.</w:t>
      </w:r>
    </w:p>
    <w:p w14:paraId="6F657169" w14:textId="3885E1E4" w:rsidR="00577532" w:rsidRDefault="00577532" w:rsidP="00577532">
      <w:pPr>
        <w:pStyle w:val="Textkrper"/>
      </w:pPr>
      <w:r w:rsidRPr="00651C38">
        <w:lastRenderedPageBreak/>
        <w:t xml:space="preserve">Werden im Einzelfall Kartierungen durchgeführt, sind diese auf relevante Standorte im Wirkbereich des Vorhabens zu begrenzen. Neben dem Vermerken von Einzelfunden sind bei der Erfassung die Standorte der wertgebenden Pflanzenarten abzugrenzen. Die Kartierungen sind hinsichtlich der Ausprägung und Qualität der Standorte der Pflanzenarten auszuwerten. </w:t>
      </w:r>
    </w:p>
    <w:p w14:paraId="0898147A" w14:textId="1B338946" w:rsidR="004F307F" w:rsidRDefault="00AF1F29" w:rsidP="00577532">
      <w:pPr>
        <w:pStyle w:val="Textkrper"/>
      </w:pPr>
      <w:r>
        <w:t xml:space="preserve">Da die Konfliktanalyse beim Schutzgut Pflanzen als Einzelfallbetrachtung erfolgt (vgl. Kap. </w:t>
      </w:r>
      <w:r w:rsidR="00224584">
        <w:fldChar w:fldCharType="begin"/>
      </w:r>
      <w:r w:rsidR="00224584">
        <w:instrText xml:space="preserve"> REF _Ref88645395 \r \h </w:instrText>
      </w:r>
      <w:r w:rsidR="00224584">
        <w:fldChar w:fldCharType="separate"/>
      </w:r>
      <w:r w:rsidR="00E24AB8">
        <w:t>5.3.3</w:t>
      </w:r>
      <w:r w:rsidR="00224584">
        <w:fldChar w:fldCharType="end"/>
      </w:r>
      <w:r w:rsidR="004F307F">
        <w:t>)</w:t>
      </w:r>
      <w:r>
        <w:t>, kann auf eine flächendeckende</w:t>
      </w:r>
      <w:r w:rsidR="004F307F">
        <w:t xml:space="preserve"> 6-stufige</w:t>
      </w:r>
      <w:r>
        <w:t xml:space="preserve"> </w:t>
      </w:r>
      <w:r w:rsidRPr="00AF1F29">
        <w:rPr>
          <w:b/>
        </w:rPr>
        <w:t>Bewertung</w:t>
      </w:r>
      <w:r>
        <w:t xml:space="preserve"> der Schutzgutfunktion nach Anlage 7.2 des Praxisleitfadens verzichtet werden.</w:t>
      </w:r>
      <w:r w:rsidR="004F307F">
        <w:t xml:space="preserve"> Zur Beschreibung der Bedeutung der in der Konfliktanalyse betrachteten Bestände sollte der </w:t>
      </w:r>
      <w:r w:rsidR="004F307F" w:rsidRPr="00651C38">
        <w:t>Bewertungsrahmen</w:t>
      </w:r>
      <w:r w:rsidR="004F307F">
        <w:t xml:space="preserve"> jedoch herangezogen werden.</w:t>
      </w:r>
    </w:p>
    <w:p w14:paraId="60128945" w14:textId="6087FAA0" w:rsidR="007A6A2B" w:rsidRDefault="007A6A2B" w:rsidP="00BC6D32">
      <w:pPr>
        <w:pStyle w:val="berschrift4"/>
        <w:numPr>
          <w:ilvl w:val="2"/>
          <w:numId w:val="34"/>
        </w:numPr>
        <w:tabs>
          <w:tab w:val="num" w:pos="1474"/>
        </w:tabs>
        <w:ind w:left="1191" w:hanging="1191"/>
      </w:pPr>
      <w:bookmarkStart w:id="74" w:name="_Ref88121130"/>
      <w:bookmarkStart w:id="75" w:name="_Toc143588004"/>
      <w:r>
        <w:t>Boden</w:t>
      </w:r>
      <w:bookmarkEnd w:id="72"/>
      <w:bookmarkEnd w:id="73"/>
      <w:bookmarkEnd w:id="74"/>
      <w:bookmarkEnd w:id="75"/>
      <w:r>
        <w:t xml:space="preserve"> </w:t>
      </w:r>
    </w:p>
    <w:p w14:paraId="42290C76" w14:textId="77777777" w:rsidR="001C0B16" w:rsidRPr="00651C38" w:rsidRDefault="001C0B16" w:rsidP="00203EDB">
      <w:pPr>
        <w:pStyle w:val="Textkrper"/>
        <w:rPr>
          <w:b/>
        </w:rPr>
      </w:pPr>
      <w:r w:rsidRPr="00651C38">
        <w:rPr>
          <w:b/>
        </w:rPr>
        <w:t>Funktion: Natürliche Bodenfunktionen (natürliche Bodenfruchtbarkeit, Filter- und Pufferfunktion, Regler- und Speicherfunktion)</w:t>
      </w:r>
    </w:p>
    <w:p w14:paraId="3BCFD007" w14:textId="77777777" w:rsidR="00651C38" w:rsidRPr="00651C38" w:rsidRDefault="00651C38" w:rsidP="00203EDB">
      <w:pPr>
        <w:pStyle w:val="Textkrper"/>
        <w:rPr>
          <w:b/>
        </w:rPr>
      </w:pPr>
      <w:r w:rsidRPr="00651C38">
        <w:rPr>
          <w:b/>
        </w:rPr>
        <w:t>Funktion: Vielfalt von Bodentypen und Bodenformen sowie von Geotopen als Ausdruck des natürlichen und kulturellen Erbes</w:t>
      </w:r>
    </w:p>
    <w:p w14:paraId="2E6C691F" w14:textId="77777777" w:rsidR="00203EDB" w:rsidRPr="00651C38" w:rsidRDefault="00203EDB" w:rsidP="00203EDB">
      <w:pPr>
        <w:pStyle w:val="Textkrper"/>
      </w:pPr>
      <w:r w:rsidRPr="00651C38">
        <w:t>Die Erfassung und Bewertung des Schutzgutes Boden erfolgt in Anlehnung an Anlage 7.2 des Praxisleitfadens anhand der folgenden Kriterien.</w:t>
      </w:r>
    </w:p>
    <w:p w14:paraId="1009962B" w14:textId="200B1EF3" w:rsidR="00203EDB" w:rsidRPr="00651C38" w:rsidRDefault="00203EDB" w:rsidP="00BC6EEC">
      <w:pPr>
        <w:pStyle w:val="Beschriftung"/>
        <w:keepNext/>
        <w:keepLines/>
      </w:pPr>
      <w:bookmarkStart w:id="76" w:name="_Toc125620492"/>
      <w:r w:rsidRPr="00651C38">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651C38">
        <w:noBreakHyphen/>
      </w:r>
      <w:r w:rsidR="00705034">
        <w:t>3</w:t>
      </w:r>
      <w:r w:rsidRPr="00651C38">
        <w:t>:</w:t>
      </w:r>
      <w:r w:rsidRPr="00651C38">
        <w:tab/>
      </w:r>
      <w:r w:rsidR="00D31C6D" w:rsidRPr="00651C38">
        <w:t xml:space="preserve">Erfassung und </w:t>
      </w:r>
      <w:r w:rsidRPr="00651C38">
        <w:t>Bewertung Schutzgut Boden (aus MKUEM 2021, Anlage 7.2)</w:t>
      </w:r>
      <w:bookmarkEnd w:id="76"/>
    </w:p>
    <w:tbl>
      <w:tblPr>
        <w:tblW w:w="86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3397"/>
        <w:gridCol w:w="5245"/>
      </w:tblGrid>
      <w:tr w:rsidR="007B0E07" w:rsidRPr="00651C38" w14:paraId="428D7A65" w14:textId="77777777" w:rsidTr="007B0E07">
        <w:trPr>
          <w:tblHeader/>
        </w:trPr>
        <w:tc>
          <w:tcPr>
            <w:tcW w:w="3397" w:type="dxa"/>
            <w:tcBorders>
              <w:top w:val="single" w:sz="4" w:space="0" w:color="auto"/>
            </w:tcBorders>
            <w:shd w:val="clear" w:color="auto" w:fill="D9D9D9"/>
          </w:tcPr>
          <w:p w14:paraId="5AD2A32C" w14:textId="77777777" w:rsidR="00203EDB" w:rsidRPr="00651C38" w:rsidRDefault="00203EDB" w:rsidP="00BC6EEC">
            <w:pPr>
              <w:pStyle w:val="Tab1-Kopfzeile"/>
              <w:keepNext/>
              <w:keepLines/>
              <w:spacing w:before="40" w:after="40"/>
            </w:pPr>
            <w:r w:rsidRPr="00651C38">
              <w:t>Erfassungskriterien</w:t>
            </w:r>
          </w:p>
        </w:tc>
        <w:tc>
          <w:tcPr>
            <w:tcW w:w="5245" w:type="dxa"/>
            <w:tcBorders>
              <w:top w:val="single" w:sz="4" w:space="0" w:color="auto"/>
            </w:tcBorders>
            <w:shd w:val="clear" w:color="auto" w:fill="D9D9D9"/>
            <w:vAlign w:val="center"/>
          </w:tcPr>
          <w:p w14:paraId="5DCAA7A0" w14:textId="77777777" w:rsidR="00203EDB" w:rsidRPr="00651C38" w:rsidRDefault="00203EDB" w:rsidP="00BC6EEC">
            <w:pPr>
              <w:pStyle w:val="Tab1-Kopfzeile"/>
              <w:keepNext/>
              <w:keepLines/>
              <w:spacing w:before="40" w:after="40"/>
            </w:pPr>
            <w:r w:rsidRPr="00651C38">
              <w:t>Bewertungsrahmen</w:t>
            </w:r>
          </w:p>
        </w:tc>
      </w:tr>
      <w:tr w:rsidR="007B0E07" w:rsidRPr="00651C38" w14:paraId="542B5C7A" w14:textId="77777777" w:rsidTr="007B0E07">
        <w:tc>
          <w:tcPr>
            <w:tcW w:w="8642" w:type="dxa"/>
            <w:gridSpan w:val="2"/>
            <w:tcBorders>
              <w:top w:val="single" w:sz="4" w:space="0" w:color="auto"/>
            </w:tcBorders>
            <w:shd w:val="clear" w:color="auto" w:fill="F2F2F2" w:themeFill="background1" w:themeFillShade="F2"/>
          </w:tcPr>
          <w:p w14:paraId="2DA0298F" w14:textId="77777777" w:rsidR="00203EDB" w:rsidRDefault="00203EDB" w:rsidP="00BC6EEC">
            <w:pPr>
              <w:pStyle w:val="Tab1-Kopfzeile"/>
              <w:keepNext/>
              <w:keepLines/>
              <w:spacing w:before="40" w:after="40"/>
            </w:pPr>
            <w:r w:rsidRPr="00651C38">
              <w:t>Funktion: Natürliche Bodenfunktionen</w:t>
            </w:r>
            <w:r w:rsidR="009471CC">
              <w:t xml:space="preserve">, </w:t>
            </w:r>
            <w:r w:rsidRPr="00651C38">
              <w:t>natürliche Bodenfruchtbarkeit, Filter- und Pufferfunktion, Regler- und Speicherfunktion</w:t>
            </w:r>
          </w:p>
          <w:p w14:paraId="489D434A" w14:textId="2EAEA530" w:rsidR="002B6436" w:rsidRPr="00651C38" w:rsidRDefault="002B6436" w:rsidP="00BC6EEC">
            <w:pPr>
              <w:pStyle w:val="Tab1-Kopfzeile"/>
              <w:keepNext/>
              <w:keepLines/>
              <w:spacing w:before="40" w:after="40"/>
            </w:pPr>
            <w:r w:rsidRPr="002B6436">
              <w:rPr>
                <w:color w:val="FF0000"/>
              </w:rPr>
              <w:t>zzgl. Fachkonventionen LBM RP</w:t>
            </w:r>
          </w:p>
        </w:tc>
      </w:tr>
      <w:tr w:rsidR="007B0E07" w:rsidRPr="00651C38" w14:paraId="11E13626" w14:textId="77777777" w:rsidTr="007B0E07">
        <w:tc>
          <w:tcPr>
            <w:tcW w:w="3397" w:type="dxa"/>
            <w:vMerge w:val="restart"/>
            <w:tcBorders>
              <w:top w:val="single" w:sz="6" w:space="0" w:color="auto"/>
              <w:right w:val="nil"/>
            </w:tcBorders>
          </w:tcPr>
          <w:p w14:paraId="1E87920F" w14:textId="77777777" w:rsidR="006663D2" w:rsidRPr="00651C38" w:rsidRDefault="006663D2" w:rsidP="00BC6EEC">
            <w:pPr>
              <w:pStyle w:val="Tab1-Kopfzeile"/>
              <w:keepNext/>
              <w:keepLines/>
              <w:spacing w:before="40" w:after="40" w:line="240" w:lineRule="auto"/>
              <w:rPr>
                <w:b w:val="0"/>
              </w:rPr>
            </w:pPr>
            <w:r w:rsidRPr="00651C38">
              <w:rPr>
                <w:b w:val="0"/>
              </w:rPr>
              <w:t>Auswertung vorhandener Bodeninformationssysteme und weiterer Datengrundlagen im Hinblick auf:</w:t>
            </w:r>
          </w:p>
          <w:p w14:paraId="51FB05D7"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Eigenschaften von Böden zur Einschätzung der natürlichen Bodenfunktionen, z.B. Bodenart</w:t>
            </w:r>
          </w:p>
          <w:p w14:paraId="261BF262"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 xml:space="preserve">Bestehende Versiegelungen/ Überschüttungen </w:t>
            </w:r>
          </w:p>
          <w:p w14:paraId="192E54F3"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 xml:space="preserve">Bodenabtrag </w:t>
            </w:r>
          </w:p>
          <w:p w14:paraId="217D9C5C"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 xml:space="preserve">Bodenauffüllungen </w:t>
            </w:r>
          </w:p>
          <w:p w14:paraId="6AE44418"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 xml:space="preserve">Bodenplanierungen </w:t>
            </w:r>
          </w:p>
          <w:p w14:paraId="52154248"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 xml:space="preserve">Verdichtung insb. hinsichtlich Vermeidungsmaßnahmen </w:t>
            </w:r>
          </w:p>
          <w:p w14:paraId="149C9DD9" w14:textId="77777777" w:rsidR="006663D2" w:rsidRPr="00651C38" w:rsidRDefault="006663D2" w:rsidP="00BC6EEC">
            <w:pPr>
              <w:pStyle w:val="Tab1-Kopfzeile"/>
              <w:keepNext/>
              <w:keepLines/>
              <w:numPr>
                <w:ilvl w:val="0"/>
                <w:numId w:val="32"/>
              </w:numPr>
              <w:spacing w:before="40" w:after="40" w:line="240" w:lineRule="auto"/>
              <w:ind w:left="284" w:hanging="284"/>
              <w:rPr>
                <w:b w:val="0"/>
              </w:rPr>
            </w:pPr>
            <w:r w:rsidRPr="00651C38">
              <w:rPr>
                <w:b w:val="0"/>
              </w:rPr>
              <w:t xml:space="preserve">Veränderung hinsichtlich der belebten Bodenschicht in Verbindung stehenden Grundwasserspiegel durch Grundwasserabsenkung, Überstauung, Überflutung </w:t>
            </w:r>
          </w:p>
          <w:p w14:paraId="57605191" w14:textId="4C9472AC" w:rsidR="006663D2" w:rsidRPr="00651C38" w:rsidRDefault="006663D2" w:rsidP="00BC6EEC">
            <w:pPr>
              <w:pStyle w:val="Tab1-Kopfzeile"/>
              <w:keepNext/>
              <w:keepLines/>
              <w:spacing w:before="40" w:after="40" w:line="240" w:lineRule="auto"/>
              <w:rPr>
                <w:b w:val="0"/>
              </w:rPr>
            </w:pPr>
            <w:r w:rsidRPr="00651C38">
              <w:rPr>
                <w:b w:val="0"/>
              </w:rPr>
              <w:t xml:space="preserve">Schadstoffeintrag in Böden: </w:t>
            </w:r>
            <w:r w:rsidR="00BC6EEC">
              <w:rPr>
                <w:b w:val="0"/>
              </w:rPr>
              <w:br/>
            </w:r>
            <w:r w:rsidRPr="00651C38">
              <w:rPr>
                <w:b w:val="0"/>
              </w:rPr>
              <w:t>hinsichtlich bodenspezifischer Wirkungen i.d.R. keine Erfassung erforderlich, da über das BBodSchG und die BBodSchV abgedeckt</w:t>
            </w:r>
          </w:p>
        </w:tc>
        <w:tc>
          <w:tcPr>
            <w:tcW w:w="5245" w:type="dxa"/>
            <w:tcBorders>
              <w:top w:val="single" w:sz="6" w:space="0" w:color="auto"/>
              <w:bottom w:val="single" w:sz="6" w:space="0" w:color="auto"/>
            </w:tcBorders>
          </w:tcPr>
          <w:p w14:paraId="2526094F" w14:textId="77777777" w:rsidR="006663D2" w:rsidRPr="00651C38" w:rsidRDefault="006663D2" w:rsidP="00BC6EEC">
            <w:pPr>
              <w:pStyle w:val="Tab1-Kopfzeile"/>
              <w:keepNext/>
              <w:keepLines/>
              <w:spacing w:before="40" w:after="40" w:line="240" w:lineRule="auto"/>
              <w:rPr>
                <w:b w:val="0"/>
              </w:rPr>
            </w:pPr>
            <w:r w:rsidRPr="00651C38">
              <w:t>hervorragend (6)</w:t>
            </w:r>
            <w:r w:rsidRPr="00651C38">
              <w:rPr>
                <w:b w:val="0"/>
              </w:rPr>
              <w:t>:</w:t>
            </w:r>
          </w:p>
          <w:p w14:paraId="3F3FE92D" w14:textId="77777777" w:rsidR="006663D2" w:rsidRPr="00651C38" w:rsidRDefault="006663D2" w:rsidP="00BC6EEC">
            <w:pPr>
              <w:pStyle w:val="Tab1-Kopfzeile"/>
              <w:keepNext/>
              <w:keepLines/>
              <w:spacing w:before="40" w:after="40" w:line="240" w:lineRule="auto"/>
              <w:rPr>
                <w:b w:val="0"/>
              </w:rPr>
            </w:pPr>
            <w:r w:rsidRPr="00651C38">
              <w:rPr>
                <w:b w:val="0"/>
              </w:rPr>
              <w:t>Böden mit hervorragender Ausprägung natürlicher Bodenfunktionen, z.B. besondere tiefgründige, gut entwickelte Lössböden ohne Stauwassereinfluss</w:t>
            </w:r>
          </w:p>
        </w:tc>
      </w:tr>
      <w:tr w:rsidR="007B0E07" w:rsidRPr="00651C38" w14:paraId="27C67E34" w14:textId="77777777" w:rsidTr="007B0E07">
        <w:tc>
          <w:tcPr>
            <w:tcW w:w="3397" w:type="dxa"/>
            <w:vMerge/>
            <w:tcBorders>
              <w:right w:val="nil"/>
            </w:tcBorders>
          </w:tcPr>
          <w:p w14:paraId="07E6F845" w14:textId="77777777" w:rsidR="006663D2" w:rsidRPr="00651C38" w:rsidRDefault="006663D2"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42CF25D7" w14:textId="77777777" w:rsidR="006663D2" w:rsidRPr="00651C38" w:rsidRDefault="006663D2" w:rsidP="00F809E1">
            <w:pPr>
              <w:pStyle w:val="Tab1-Kopfzeile"/>
              <w:spacing w:before="40" w:after="40" w:line="240" w:lineRule="auto"/>
              <w:rPr>
                <w:b w:val="0"/>
              </w:rPr>
            </w:pPr>
            <w:r w:rsidRPr="00651C38">
              <w:t>sehr hoch (5)</w:t>
            </w:r>
            <w:r w:rsidRPr="00651C38">
              <w:rPr>
                <w:b w:val="0"/>
              </w:rPr>
              <w:t>:</w:t>
            </w:r>
          </w:p>
          <w:p w14:paraId="1FEB7A7B" w14:textId="77777777" w:rsidR="006663D2" w:rsidRPr="00651C38" w:rsidRDefault="006663D2" w:rsidP="00F809E1">
            <w:pPr>
              <w:pStyle w:val="Tab1-Kopfzeile"/>
              <w:spacing w:before="40" w:after="40" w:line="240" w:lineRule="auto"/>
              <w:rPr>
                <w:b w:val="0"/>
              </w:rPr>
            </w:pPr>
            <w:r w:rsidRPr="00651C38">
              <w:rPr>
                <w:b w:val="0"/>
              </w:rPr>
              <w:t>Böden mit sehr hoher Ausprägung natürlicher Bodenfunktionen, z.B. tiefgründige, schwach steinige, lehmige Tonböden</w:t>
            </w:r>
          </w:p>
        </w:tc>
      </w:tr>
      <w:tr w:rsidR="007B0E07" w:rsidRPr="00651C38" w14:paraId="5BE65E9D" w14:textId="77777777" w:rsidTr="007B0E07">
        <w:tc>
          <w:tcPr>
            <w:tcW w:w="3397" w:type="dxa"/>
            <w:vMerge/>
            <w:tcBorders>
              <w:right w:val="nil"/>
            </w:tcBorders>
          </w:tcPr>
          <w:p w14:paraId="04E4493E" w14:textId="77777777" w:rsidR="006663D2" w:rsidRPr="00651C38" w:rsidRDefault="006663D2"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44DA736A" w14:textId="77777777" w:rsidR="006663D2" w:rsidRPr="00651C38" w:rsidRDefault="006663D2" w:rsidP="00F809E1">
            <w:pPr>
              <w:pStyle w:val="Tab1-Kopfzeile"/>
              <w:spacing w:before="40" w:after="40" w:line="240" w:lineRule="auto"/>
              <w:rPr>
                <w:b w:val="0"/>
              </w:rPr>
            </w:pPr>
            <w:r w:rsidRPr="00651C38">
              <w:t>hoch (4)</w:t>
            </w:r>
            <w:r w:rsidRPr="00651C38">
              <w:rPr>
                <w:b w:val="0"/>
              </w:rPr>
              <w:t>:</w:t>
            </w:r>
          </w:p>
          <w:p w14:paraId="0B8A8393" w14:textId="77777777" w:rsidR="006663D2" w:rsidRPr="00651C38" w:rsidRDefault="006663D2" w:rsidP="00F809E1">
            <w:pPr>
              <w:pStyle w:val="Tab1-Kopfzeile"/>
              <w:spacing w:before="40" w:after="40" w:line="240" w:lineRule="auto"/>
              <w:rPr>
                <w:b w:val="0"/>
              </w:rPr>
            </w:pPr>
            <w:r w:rsidRPr="00651C38">
              <w:rPr>
                <w:b w:val="0"/>
              </w:rPr>
              <w:t>Böden mit hoher Ausprägung natürlicher Bodenfunktionen</w:t>
            </w:r>
          </w:p>
        </w:tc>
      </w:tr>
      <w:tr w:rsidR="007B0E07" w:rsidRPr="00651C38" w14:paraId="7DBDB31D" w14:textId="77777777" w:rsidTr="007B0E07">
        <w:tc>
          <w:tcPr>
            <w:tcW w:w="3397" w:type="dxa"/>
            <w:vMerge/>
            <w:tcBorders>
              <w:right w:val="nil"/>
            </w:tcBorders>
          </w:tcPr>
          <w:p w14:paraId="2FC8A06D" w14:textId="77777777" w:rsidR="006663D2" w:rsidRPr="00651C38" w:rsidRDefault="006663D2"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3EBF44F2" w14:textId="77777777" w:rsidR="006663D2" w:rsidRPr="00651C38" w:rsidRDefault="006663D2" w:rsidP="00F809E1">
            <w:pPr>
              <w:pStyle w:val="Tab1-Kopfzeile"/>
              <w:spacing w:before="40" w:after="40" w:line="240" w:lineRule="auto"/>
              <w:rPr>
                <w:b w:val="0"/>
              </w:rPr>
            </w:pPr>
            <w:r w:rsidRPr="00651C38">
              <w:t>mittel (3)</w:t>
            </w:r>
            <w:r w:rsidRPr="00651C38">
              <w:rPr>
                <w:b w:val="0"/>
              </w:rPr>
              <w:t>:</w:t>
            </w:r>
          </w:p>
          <w:p w14:paraId="4AC4DF77" w14:textId="1727F57B" w:rsidR="006663D2" w:rsidRPr="00651C38" w:rsidRDefault="006663D2" w:rsidP="00BC6EEC">
            <w:pPr>
              <w:pStyle w:val="Tab1-Kopfzeile"/>
              <w:spacing w:before="40" w:after="40" w:line="240" w:lineRule="auto"/>
              <w:rPr>
                <w:b w:val="0"/>
              </w:rPr>
            </w:pPr>
            <w:r w:rsidRPr="00651C38">
              <w:rPr>
                <w:b w:val="0"/>
              </w:rPr>
              <w:t>Böden mit mittlerer Ausprägung natürlicher Bodenfunktionen</w:t>
            </w:r>
          </w:p>
        </w:tc>
      </w:tr>
      <w:tr w:rsidR="007B0E07" w:rsidRPr="00651C38" w14:paraId="72E6946D" w14:textId="77777777" w:rsidTr="007B0E07">
        <w:tc>
          <w:tcPr>
            <w:tcW w:w="3397" w:type="dxa"/>
            <w:vMerge/>
            <w:tcBorders>
              <w:right w:val="nil"/>
            </w:tcBorders>
          </w:tcPr>
          <w:p w14:paraId="718D6C66" w14:textId="77777777" w:rsidR="006663D2" w:rsidRPr="00651C38" w:rsidRDefault="006663D2"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5984717A" w14:textId="77777777" w:rsidR="006663D2" w:rsidRPr="00BC6EEC" w:rsidRDefault="006663D2" w:rsidP="00F809E1">
            <w:pPr>
              <w:pStyle w:val="Tab1-Kopfzeile"/>
              <w:spacing w:before="40" w:after="40" w:line="240" w:lineRule="auto"/>
              <w:rPr>
                <w:b w:val="0"/>
              </w:rPr>
            </w:pPr>
            <w:r w:rsidRPr="00BC6EEC">
              <w:t>gering (2)</w:t>
            </w:r>
            <w:r w:rsidRPr="00BC6EEC">
              <w:rPr>
                <w:b w:val="0"/>
              </w:rPr>
              <w:t>:</w:t>
            </w:r>
          </w:p>
          <w:p w14:paraId="7D191047" w14:textId="4DAD7790" w:rsidR="006663D2" w:rsidRDefault="006663D2" w:rsidP="00F809E1">
            <w:pPr>
              <w:pStyle w:val="Tab1-Kopfzeile"/>
              <w:spacing w:before="40" w:after="40" w:line="240" w:lineRule="auto"/>
              <w:rPr>
                <w:b w:val="0"/>
              </w:rPr>
            </w:pPr>
            <w:r w:rsidRPr="00BC6EEC">
              <w:rPr>
                <w:b w:val="0"/>
              </w:rPr>
              <w:t>Böden mit geringer Ausprägung natürlicher Bodenfunktionen, insbesondere durch Baumaßnahmen stark veränderte Böden</w:t>
            </w:r>
          </w:p>
          <w:p w14:paraId="306964EE" w14:textId="77777777" w:rsidR="0036704C" w:rsidRPr="002B6436" w:rsidRDefault="0036704C" w:rsidP="0036704C">
            <w:pPr>
              <w:spacing w:after="0" w:line="240" w:lineRule="auto"/>
              <w:jc w:val="left"/>
              <w:rPr>
                <w:rFonts w:cstheme="minorHAnsi"/>
                <w:color w:val="FF0000"/>
                <w:sz w:val="20"/>
                <w:szCs w:val="20"/>
              </w:rPr>
            </w:pPr>
            <w:r w:rsidRPr="002B6436">
              <w:rPr>
                <w:color w:val="FF0000"/>
                <w:sz w:val="20"/>
                <w:szCs w:val="20"/>
                <w:u w:val="single"/>
              </w:rPr>
              <w:t>als Konvention</w:t>
            </w:r>
            <w:r w:rsidRPr="002B6436">
              <w:rPr>
                <w:color w:val="FF0000"/>
                <w:sz w:val="20"/>
                <w:szCs w:val="20"/>
              </w:rPr>
              <w:t>:</w:t>
            </w:r>
          </w:p>
          <w:p w14:paraId="490228DD" w14:textId="5651D2E7" w:rsidR="0036704C" w:rsidRPr="00BC6EEC" w:rsidRDefault="0036704C" w:rsidP="0036704C">
            <w:pPr>
              <w:pStyle w:val="Tab1-Kopfzeile"/>
              <w:spacing w:before="40" w:after="40" w:line="240" w:lineRule="auto"/>
              <w:rPr>
                <w:b w:val="0"/>
              </w:rPr>
            </w:pPr>
            <w:r w:rsidRPr="002B6436">
              <w:rPr>
                <w:b w:val="0"/>
                <w:color w:val="FF0000"/>
                <w:szCs w:val="20"/>
              </w:rPr>
              <w:lastRenderedPageBreak/>
              <w:t>Entwässerungsgräben, Versickerungsmulden, Regenrückhaltebecken, Böschungen, Lärmschutzwälle, Grünflächen (z.B. im Bereich von Rastanlagen, im Anschlussstellenbereich)</w:t>
            </w:r>
          </w:p>
        </w:tc>
      </w:tr>
      <w:tr w:rsidR="007B0E07" w:rsidRPr="00651C38" w14:paraId="329A2FB6" w14:textId="77777777" w:rsidTr="007B0E07">
        <w:trPr>
          <w:trHeight w:val="627"/>
        </w:trPr>
        <w:tc>
          <w:tcPr>
            <w:tcW w:w="3397" w:type="dxa"/>
            <w:vMerge/>
            <w:tcBorders>
              <w:right w:val="nil"/>
            </w:tcBorders>
          </w:tcPr>
          <w:p w14:paraId="12D91A41" w14:textId="77777777" w:rsidR="006663D2" w:rsidRPr="00651C38" w:rsidRDefault="006663D2"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2DD0DE72" w14:textId="77777777" w:rsidR="006663D2" w:rsidRPr="00BC6EEC" w:rsidRDefault="006663D2" w:rsidP="00F809E1">
            <w:pPr>
              <w:pStyle w:val="Tab1-Kopfzeile"/>
              <w:spacing w:before="40" w:after="40" w:line="240" w:lineRule="auto"/>
              <w:rPr>
                <w:b w:val="0"/>
              </w:rPr>
            </w:pPr>
            <w:r w:rsidRPr="00BC6EEC">
              <w:t>sehr gering (1)</w:t>
            </w:r>
            <w:r w:rsidRPr="00BC6EEC">
              <w:rPr>
                <w:b w:val="0"/>
              </w:rPr>
              <w:t>:</w:t>
            </w:r>
          </w:p>
          <w:p w14:paraId="0A0B506C" w14:textId="77777777" w:rsidR="00200D97" w:rsidRPr="002B6436" w:rsidRDefault="00200D97" w:rsidP="00200D97">
            <w:pPr>
              <w:spacing w:after="0" w:line="240" w:lineRule="auto"/>
              <w:jc w:val="left"/>
              <w:rPr>
                <w:rFonts w:cstheme="minorHAnsi"/>
                <w:color w:val="FF0000"/>
                <w:sz w:val="20"/>
                <w:szCs w:val="20"/>
              </w:rPr>
            </w:pPr>
            <w:r w:rsidRPr="002B6436">
              <w:rPr>
                <w:color w:val="FF0000"/>
                <w:sz w:val="20"/>
                <w:szCs w:val="20"/>
                <w:u w:val="single"/>
              </w:rPr>
              <w:t>als Konvention</w:t>
            </w:r>
            <w:r w:rsidRPr="002B6436">
              <w:rPr>
                <w:color w:val="FF0000"/>
                <w:sz w:val="20"/>
                <w:szCs w:val="20"/>
              </w:rPr>
              <w:t>:</w:t>
            </w:r>
          </w:p>
          <w:p w14:paraId="40F2830C" w14:textId="1F1D9CBF" w:rsidR="00BC6EEC" w:rsidRPr="00BC6EEC" w:rsidRDefault="0036704C" w:rsidP="00BC6EEC">
            <w:pPr>
              <w:pStyle w:val="Tab1-Kopfzeile"/>
              <w:spacing w:before="40" w:after="40" w:line="240" w:lineRule="auto"/>
              <w:rPr>
                <w:b w:val="0"/>
              </w:rPr>
            </w:pPr>
            <w:r w:rsidRPr="002B6436">
              <w:rPr>
                <w:b w:val="0"/>
                <w:color w:val="000000" w:themeColor="text1"/>
                <w:szCs w:val="20"/>
              </w:rPr>
              <w:t>befestigte</w:t>
            </w:r>
            <w:r w:rsidRPr="002B6436">
              <w:rPr>
                <w:b w:val="0"/>
                <w:color w:val="FF0000"/>
                <w:szCs w:val="20"/>
              </w:rPr>
              <w:t xml:space="preserve"> bzw. teilversiegelte Flächen (</w:t>
            </w:r>
            <w:r w:rsidR="00BC6EEC" w:rsidRPr="002B6436">
              <w:rPr>
                <w:b w:val="0"/>
                <w:color w:val="FF0000"/>
                <w:szCs w:val="20"/>
              </w:rPr>
              <w:t>g</w:t>
            </w:r>
            <w:r w:rsidRPr="002B6436">
              <w:rPr>
                <w:b w:val="0"/>
                <w:color w:val="FF0000"/>
                <w:szCs w:val="20"/>
              </w:rPr>
              <w:t xml:space="preserve">eschotterte </w:t>
            </w:r>
            <w:r w:rsidR="004826DB" w:rsidRPr="002B6436">
              <w:rPr>
                <w:b w:val="0"/>
                <w:color w:val="FF0000"/>
                <w:szCs w:val="20"/>
              </w:rPr>
              <w:t xml:space="preserve">          </w:t>
            </w:r>
            <w:r w:rsidRPr="002B6436">
              <w:rPr>
                <w:b w:val="0"/>
                <w:color w:val="FF0000"/>
                <w:szCs w:val="20"/>
              </w:rPr>
              <w:t xml:space="preserve">oder gepflasterte Flächen, Rasengittersteine), Bankette, </w:t>
            </w:r>
            <w:r w:rsidRPr="002B6436">
              <w:rPr>
                <w:b w:val="0"/>
                <w:color w:val="FF0000"/>
              </w:rPr>
              <w:t>Trenn- und Mittelstreifen; Flächen mit dauerhafter Untergrundstabilisierung (Zementierung / Betonierung)</w:t>
            </w:r>
          </w:p>
        </w:tc>
      </w:tr>
      <w:tr w:rsidR="00BC6EEC" w:rsidRPr="00651C38" w14:paraId="75888273" w14:textId="77777777" w:rsidTr="007B0E07">
        <w:trPr>
          <w:trHeight w:val="627"/>
        </w:trPr>
        <w:tc>
          <w:tcPr>
            <w:tcW w:w="3397" w:type="dxa"/>
            <w:vMerge/>
            <w:tcBorders>
              <w:right w:val="nil"/>
            </w:tcBorders>
          </w:tcPr>
          <w:p w14:paraId="6F17ED54" w14:textId="77777777" w:rsidR="00BC6EEC" w:rsidRPr="00651C38" w:rsidRDefault="00BC6EEC"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66B68074" w14:textId="77777777" w:rsidR="00200D97" w:rsidRPr="002B6436" w:rsidRDefault="00200D97" w:rsidP="00200D97">
            <w:pPr>
              <w:spacing w:after="0" w:line="240" w:lineRule="auto"/>
              <w:jc w:val="left"/>
              <w:rPr>
                <w:rFonts w:cstheme="minorHAnsi"/>
                <w:color w:val="FF0000"/>
                <w:sz w:val="20"/>
                <w:szCs w:val="20"/>
              </w:rPr>
            </w:pPr>
            <w:r w:rsidRPr="002B6436">
              <w:rPr>
                <w:color w:val="FF0000"/>
                <w:sz w:val="20"/>
                <w:szCs w:val="20"/>
                <w:u w:val="single"/>
              </w:rPr>
              <w:t>als Konvention</w:t>
            </w:r>
            <w:r w:rsidRPr="002B6436">
              <w:rPr>
                <w:color w:val="FF0000"/>
                <w:sz w:val="20"/>
                <w:szCs w:val="20"/>
              </w:rPr>
              <w:t>:</w:t>
            </w:r>
          </w:p>
          <w:p w14:paraId="03F8A96E" w14:textId="1E492F7F" w:rsidR="00BC6EEC" w:rsidRPr="00BC6EEC" w:rsidRDefault="00BC6EEC" w:rsidP="00F809E1">
            <w:pPr>
              <w:pStyle w:val="Tab1-Kopfzeile"/>
              <w:spacing w:before="40" w:after="40" w:line="240" w:lineRule="auto"/>
              <w:rPr>
                <w:b w:val="0"/>
              </w:rPr>
            </w:pPr>
            <w:r w:rsidRPr="002B6436">
              <w:rPr>
                <w:b w:val="0"/>
                <w:color w:val="FF0000"/>
              </w:rPr>
              <w:t>Versiegelte Flächen werden nicht berücksichtigt, da dort keine Bodenfunktionen mehr vorhanden sind und eine Inanspruchnahme keinen Eingriff beim Schutzgut Boden darstellt</w:t>
            </w:r>
          </w:p>
        </w:tc>
      </w:tr>
      <w:tr w:rsidR="007B0E07" w:rsidRPr="00651C38" w14:paraId="5660E119" w14:textId="77777777" w:rsidTr="00E25CD8">
        <w:trPr>
          <w:trHeight w:val="577"/>
        </w:trPr>
        <w:tc>
          <w:tcPr>
            <w:tcW w:w="3397" w:type="dxa"/>
            <w:vMerge/>
            <w:tcBorders>
              <w:right w:val="nil"/>
            </w:tcBorders>
          </w:tcPr>
          <w:p w14:paraId="6025367A" w14:textId="77777777" w:rsidR="006663D2" w:rsidRPr="00651C38" w:rsidRDefault="006663D2"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0EA7CC9A" w14:textId="4B4C732C" w:rsidR="00464B5D" w:rsidRPr="00464B5D" w:rsidRDefault="006663D2" w:rsidP="00464B5D">
            <w:pPr>
              <w:pStyle w:val="Tab1-Kopfzeile"/>
              <w:spacing w:before="40" w:after="40" w:line="240" w:lineRule="auto"/>
              <w:rPr>
                <w:b w:val="0"/>
              </w:rPr>
            </w:pPr>
            <w:r w:rsidRPr="00651C38">
              <w:rPr>
                <w:b w:val="0"/>
              </w:rPr>
              <w:t>Böden, deren Ausprägung nicht von den aufgeführten Beispielen abgedeckt wird, sind im Hinblick auf die natürlichen Bodenfunktionen individuell zu bewerten. Dabei sind die in der Tabelle vorgenommenen Einstufungen als Orientierungsmaßstab zu verwenden.</w:t>
            </w:r>
          </w:p>
        </w:tc>
      </w:tr>
      <w:tr w:rsidR="007B0E07" w:rsidRPr="00651C38" w14:paraId="1EDB0610" w14:textId="77777777" w:rsidTr="007B0E07">
        <w:tc>
          <w:tcPr>
            <w:tcW w:w="8642" w:type="dxa"/>
            <w:gridSpan w:val="2"/>
            <w:tcBorders>
              <w:top w:val="single" w:sz="4" w:space="0" w:color="auto"/>
            </w:tcBorders>
            <w:shd w:val="clear" w:color="auto" w:fill="F2F2F2" w:themeFill="background1" w:themeFillShade="F2"/>
          </w:tcPr>
          <w:p w14:paraId="533632CA" w14:textId="77777777" w:rsidR="00203EDB" w:rsidRDefault="00203EDB" w:rsidP="00BC6EEC">
            <w:pPr>
              <w:pStyle w:val="Tab1-Kopfzeile"/>
              <w:keepNext/>
              <w:keepLines/>
              <w:spacing w:before="40" w:after="40"/>
            </w:pPr>
            <w:r w:rsidRPr="00651C38">
              <w:t>Funktion: Vielfalt von Bodentypen und Bodenformen sowie von Geotopen als Ausdruck des natürlichen und kulturellen Erbes</w:t>
            </w:r>
          </w:p>
          <w:p w14:paraId="5DA85BEA" w14:textId="45501DC2" w:rsidR="00372C77" w:rsidRPr="00651C38" w:rsidRDefault="00372C77" w:rsidP="00BC6EEC">
            <w:pPr>
              <w:pStyle w:val="Tab1-Kopfzeile"/>
              <w:keepNext/>
              <w:keepLines/>
              <w:spacing w:before="40" w:after="40"/>
            </w:pPr>
            <w:r w:rsidRPr="002B6436">
              <w:rPr>
                <w:color w:val="FF0000"/>
              </w:rPr>
              <w:t>zzgl. Fachkonventionen LBM RP</w:t>
            </w:r>
          </w:p>
        </w:tc>
      </w:tr>
      <w:tr w:rsidR="00200D97" w:rsidRPr="00651C38" w14:paraId="3229179D" w14:textId="77777777" w:rsidTr="00200D97">
        <w:trPr>
          <w:trHeight w:val="1493"/>
        </w:trPr>
        <w:tc>
          <w:tcPr>
            <w:tcW w:w="3397" w:type="dxa"/>
            <w:vMerge w:val="restart"/>
            <w:tcBorders>
              <w:top w:val="single" w:sz="6" w:space="0" w:color="auto"/>
              <w:right w:val="nil"/>
            </w:tcBorders>
          </w:tcPr>
          <w:p w14:paraId="5384566C" w14:textId="77777777" w:rsidR="00200D97" w:rsidRPr="00651C38" w:rsidRDefault="00200D97" w:rsidP="00BC6EEC">
            <w:pPr>
              <w:pStyle w:val="Tab1-Kopfzeile"/>
              <w:keepNext/>
              <w:keepLines/>
              <w:spacing w:before="40" w:after="40" w:line="240" w:lineRule="auto"/>
              <w:rPr>
                <w:b w:val="0"/>
              </w:rPr>
            </w:pPr>
            <w:r w:rsidRPr="00651C38">
              <w:rPr>
                <w:b w:val="0"/>
              </w:rPr>
              <w:t xml:space="preserve">Auswertung vorhandener Bodeninformationen/-daten und weiterer Daten im Hinblick auf: </w:t>
            </w:r>
          </w:p>
          <w:p w14:paraId="16F4596F" w14:textId="77777777" w:rsidR="00200D97" w:rsidRPr="00651C38" w:rsidRDefault="00200D97" w:rsidP="00BC6EEC">
            <w:pPr>
              <w:pStyle w:val="Tab1-Kopfzeile"/>
              <w:keepNext/>
              <w:keepLines/>
              <w:numPr>
                <w:ilvl w:val="0"/>
                <w:numId w:val="32"/>
              </w:numPr>
              <w:spacing w:before="40" w:after="40" w:line="240" w:lineRule="auto"/>
              <w:ind w:left="284" w:hanging="284"/>
              <w:rPr>
                <w:b w:val="0"/>
              </w:rPr>
            </w:pPr>
            <w:r w:rsidRPr="00651C38">
              <w:rPr>
                <w:b w:val="0"/>
              </w:rPr>
              <w:t xml:space="preserve">schutzwürdige, gefährdete Bodentypen und Bodenformen </w:t>
            </w:r>
          </w:p>
          <w:p w14:paraId="3717B5E4" w14:textId="77777777" w:rsidR="00200D97" w:rsidRPr="00651C38" w:rsidRDefault="00200D97" w:rsidP="00BC6EEC">
            <w:pPr>
              <w:pStyle w:val="Tab1-Kopfzeile"/>
              <w:keepNext/>
              <w:keepLines/>
              <w:numPr>
                <w:ilvl w:val="0"/>
                <w:numId w:val="32"/>
              </w:numPr>
              <w:spacing w:before="40" w:after="40" w:line="240" w:lineRule="auto"/>
              <w:ind w:left="284" w:hanging="284"/>
              <w:rPr>
                <w:b w:val="0"/>
              </w:rPr>
            </w:pPr>
            <w:r w:rsidRPr="00651C38">
              <w:rPr>
                <w:b w:val="0"/>
              </w:rPr>
              <w:t>Ausprägungen von Böden sowie Geotopen mit wissenschaftlicher, naturgeschichtlicher, kulturhistorischer oder landeskundlicher Bedeutung (unter Berücksichtigung vorgenommener Schutzwürdigkeits- und Gefährdungseinstufungen und der Funktion als Archiv der Natur- und Kulturgeschichte)</w:t>
            </w:r>
          </w:p>
        </w:tc>
        <w:tc>
          <w:tcPr>
            <w:tcW w:w="5245" w:type="dxa"/>
            <w:tcBorders>
              <w:top w:val="single" w:sz="6" w:space="0" w:color="auto"/>
            </w:tcBorders>
          </w:tcPr>
          <w:p w14:paraId="23A9B902" w14:textId="682A722B" w:rsidR="00200D97" w:rsidRPr="00651C38" w:rsidRDefault="00200D97" w:rsidP="00BC6EEC">
            <w:pPr>
              <w:pStyle w:val="Tab1-Kopfzeile"/>
              <w:keepNext/>
              <w:keepLines/>
              <w:spacing w:before="40" w:after="40" w:line="240" w:lineRule="auto"/>
              <w:rPr>
                <w:b w:val="0"/>
              </w:rPr>
            </w:pPr>
            <w:r w:rsidRPr="00651C38">
              <w:t>hervorragend (6)</w:t>
            </w:r>
            <w:r>
              <w:t xml:space="preserve"> bis hoch (4)</w:t>
            </w:r>
            <w:r w:rsidRPr="00651C38">
              <w:rPr>
                <w:b w:val="0"/>
              </w:rPr>
              <w:t>:</w:t>
            </w:r>
          </w:p>
          <w:p w14:paraId="412B38A6" w14:textId="34E364C8" w:rsidR="00200D97" w:rsidRPr="00651C38" w:rsidRDefault="00200D97" w:rsidP="00BC6EEC">
            <w:pPr>
              <w:pStyle w:val="Tab1-Kopfzeile"/>
              <w:keepNext/>
              <w:keepLines/>
              <w:spacing w:before="40" w:after="40" w:line="240" w:lineRule="auto"/>
              <w:rPr>
                <w:b w:val="0"/>
              </w:rPr>
            </w:pPr>
            <w:r w:rsidRPr="00651C38">
              <w:rPr>
                <w:b w:val="0"/>
              </w:rPr>
              <w:t xml:space="preserve">Ausprägungen von Böden und Geotopen mit </w:t>
            </w:r>
            <w:r>
              <w:rPr>
                <w:b w:val="0"/>
              </w:rPr>
              <w:t xml:space="preserve">hoher bis </w:t>
            </w:r>
            <w:r w:rsidRPr="00651C38">
              <w:rPr>
                <w:b w:val="0"/>
              </w:rPr>
              <w:t>hervorragender wissenschaftlicher, naturgeschichtlicher, kulturhistorischer oder landeskundlicher Bedeutung sowie</w:t>
            </w:r>
            <w:r>
              <w:rPr>
                <w:b w:val="0"/>
              </w:rPr>
              <w:t xml:space="preserve"> gefährdete bis</w:t>
            </w:r>
            <w:r w:rsidRPr="00651C38">
              <w:rPr>
                <w:b w:val="0"/>
              </w:rPr>
              <w:t xml:space="preserve"> vom völligen Verschwinden bedrohte Bodentypen und Bodenformen</w:t>
            </w:r>
          </w:p>
        </w:tc>
      </w:tr>
      <w:tr w:rsidR="00200D97" w:rsidRPr="00651C38" w14:paraId="06FB7E72" w14:textId="77777777" w:rsidTr="007B0E07">
        <w:tc>
          <w:tcPr>
            <w:tcW w:w="3397" w:type="dxa"/>
            <w:vMerge/>
            <w:tcBorders>
              <w:right w:val="nil"/>
            </w:tcBorders>
          </w:tcPr>
          <w:p w14:paraId="5F22D7A0" w14:textId="77777777" w:rsidR="00200D97" w:rsidRPr="00651C38" w:rsidRDefault="00200D97"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56B70059" w14:textId="77777777" w:rsidR="00200D97" w:rsidRPr="00651C38" w:rsidRDefault="00200D97" w:rsidP="00E25CD8">
            <w:pPr>
              <w:pStyle w:val="Tab1-Kopfzeile"/>
              <w:keepNext/>
              <w:keepLines/>
              <w:spacing w:before="40" w:after="40" w:line="240" w:lineRule="auto"/>
              <w:rPr>
                <w:b w:val="0"/>
              </w:rPr>
            </w:pPr>
            <w:r w:rsidRPr="00651C38">
              <w:t>mittel (3)</w:t>
            </w:r>
            <w:r w:rsidRPr="00651C38">
              <w:rPr>
                <w:b w:val="0"/>
              </w:rPr>
              <w:t>:</w:t>
            </w:r>
          </w:p>
          <w:p w14:paraId="45952D66" w14:textId="0ECBE382" w:rsidR="00200D97" w:rsidRPr="00651C38" w:rsidRDefault="00200D97" w:rsidP="00200D97">
            <w:pPr>
              <w:pStyle w:val="Tab1-Kopfzeile"/>
              <w:keepNext/>
              <w:keepLines/>
              <w:spacing w:before="40" w:after="40" w:line="240" w:lineRule="auto"/>
              <w:rPr>
                <w:b w:val="0"/>
              </w:rPr>
            </w:pPr>
            <w:r w:rsidRPr="00651C38">
              <w:rPr>
                <w:b w:val="0"/>
              </w:rPr>
              <w:t>Ausprägungen von Böden mit einer mittleren wissenschaftlichen, naturgeschichtlichen, kulturhistorischen oder landeskundlichen Bedeutung</w:t>
            </w:r>
          </w:p>
        </w:tc>
      </w:tr>
      <w:tr w:rsidR="00200D97" w:rsidRPr="00651C38" w14:paraId="4AFD1212" w14:textId="77777777" w:rsidTr="007B0E07">
        <w:tc>
          <w:tcPr>
            <w:tcW w:w="3397" w:type="dxa"/>
            <w:vMerge/>
            <w:tcBorders>
              <w:right w:val="nil"/>
            </w:tcBorders>
          </w:tcPr>
          <w:p w14:paraId="792E8D77" w14:textId="77777777" w:rsidR="00200D97" w:rsidRPr="00651C38" w:rsidRDefault="00200D97"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09F5F4F6" w14:textId="77777777" w:rsidR="00200D97" w:rsidRPr="00651C38" w:rsidRDefault="00200D97" w:rsidP="00F809E1">
            <w:pPr>
              <w:pStyle w:val="Tab1-Kopfzeile"/>
              <w:spacing w:before="40" w:after="40" w:line="240" w:lineRule="auto"/>
              <w:rPr>
                <w:b w:val="0"/>
              </w:rPr>
            </w:pPr>
            <w:r w:rsidRPr="00651C38">
              <w:t>gering (2)</w:t>
            </w:r>
            <w:r w:rsidRPr="00651C38">
              <w:rPr>
                <w:b w:val="0"/>
              </w:rPr>
              <w:t>:</w:t>
            </w:r>
          </w:p>
          <w:p w14:paraId="3BC3360B" w14:textId="37974AA3" w:rsidR="00200D97" w:rsidRPr="00651C38" w:rsidRDefault="00200D97" w:rsidP="00200D97">
            <w:pPr>
              <w:pStyle w:val="Tab1-Kopfzeile"/>
              <w:spacing w:before="40" w:after="40" w:line="240" w:lineRule="auto"/>
              <w:rPr>
                <w:b w:val="0"/>
              </w:rPr>
            </w:pPr>
            <w:r w:rsidRPr="00651C38">
              <w:rPr>
                <w:b w:val="0"/>
              </w:rPr>
              <w:t>Ausprägungen von Böden mit geringer bis fehlender wissenschaftlicher, naturgeschichtlicher, kulturhistorischer oder landeskundlicher Bedeutung</w:t>
            </w:r>
          </w:p>
        </w:tc>
      </w:tr>
      <w:tr w:rsidR="00200D97" w:rsidRPr="00651C38" w14:paraId="5516AF7A" w14:textId="77777777" w:rsidTr="007B0E07">
        <w:tc>
          <w:tcPr>
            <w:tcW w:w="3397" w:type="dxa"/>
            <w:vMerge/>
            <w:tcBorders>
              <w:right w:val="nil"/>
            </w:tcBorders>
          </w:tcPr>
          <w:p w14:paraId="69AB20B7" w14:textId="77777777" w:rsidR="00200D97" w:rsidRPr="00651C38" w:rsidRDefault="00200D97"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65130710" w14:textId="77777777" w:rsidR="00200D97" w:rsidRPr="00651C38" w:rsidRDefault="00200D97" w:rsidP="00F809E1">
            <w:pPr>
              <w:pStyle w:val="Tab1-Kopfzeile"/>
              <w:spacing w:before="40" w:after="40" w:line="240" w:lineRule="auto"/>
              <w:rPr>
                <w:b w:val="0"/>
              </w:rPr>
            </w:pPr>
            <w:r w:rsidRPr="00651C38">
              <w:t>sehr gering (1)</w:t>
            </w:r>
            <w:r w:rsidRPr="00651C38">
              <w:rPr>
                <w:b w:val="0"/>
              </w:rPr>
              <w:t>:</w:t>
            </w:r>
          </w:p>
          <w:p w14:paraId="2602D0F3" w14:textId="00EF3028" w:rsidR="00200D97" w:rsidRPr="00651C38" w:rsidRDefault="00200D97" w:rsidP="00200D97">
            <w:pPr>
              <w:pStyle w:val="Tab1-Kopfzeile"/>
              <w:spacing w:before="40" w:after="40" w:line="240" w:lineRule="auto"/>
              <w:rPr>
                <w:b w:val="0"/>
              </w:rPr>
            </w:pPr>
            <w:r w:rsidRPr="00651C38">
              <w:rPr>
                <w:b w:val="0"/>
              </w:rPr>
              <w:t xml:space="preserve">Ausprägungen von Böden sehr geringer bis keiner wissenschaftlichen, naturgeschichtlichen, kulturhistorischen oder landeskundlichen Bedeutung </w:t>
            </w:r>
          </w:p>
        </w:tc>
      </w:tr>
      <w:tr w:rsidR="00200D97" w:rsidRPr="00651C38" w14:paraId="79091C5E" w14:textId="77777777" w:rsidTr="007B0E07">
        <w:tc>
          <w:tcPr>
            <w:tcW w:w="3397" w:type="dxa"/>
            <w:vMerge/>
            <w:tcBorders>
              <w:right w:val="nil"/>
            </w:tcBorders>
          </w:tcPr>
          <w:p w14:paraId="4A791EAC" w14:textId="77777777" w:rsidR="00200D97" w:rsidRPr="00651C38" w:rsidRDefault="00200D97" w:rsidP="00F809E1">
            <w:pPr>
              <w:pStyle w:val="Tab1-Kopfzeile"/>
              <w:spacing w:before="40" w:after="40" w:line="240" w:lineRule="auto"/>
              <w:rPr>
                <w:b w:val="0"/>
              </w:rPr>
            </w:pPr>
          </w:p>
        </w:tc>
        <w:tc>
          <w:tcPr>
            <w:tcW w:w="5245" w:type="dxa"/>
            <w:tcBorders>
              <w:top w:val="single" w:sz="6" w:space="0" w:color="auto"/>
              <w:bottom w:val="single" w:sz="6" w:space="0" w:color="auto"/>
            </w:tcBorders>
          </w:tcPr>
          <w:p w14:paraId="5693D877" w14:textId="77777777" w:rsidR="00200D97" w:rsidRPr="001D70E1" w:rsidRDefault="00200D97" w:rsidP="00200D97">
            <w:pPr>
              <w:spacing w:after="0" w:line="240" w:lineRule="auto"/>
              <w:jc w:val="left"/>
              <w:rPr>
                <w:rFonts w:cstheme="minorHAnsi"/>
                <w:color w:val="FF0000"/>
                <w:sz w:val="20"/>
                <w:szCs w:val="20"/>
              </w:rPr>
            </w:pPr>
            <w:r w:rsidRPr="001D70E1">
              <w:rPr>
                <w:color w:val="FF0000"/>
                <w:sz w:val="20"/>
                <w:szCs w:val="20"/>
                <w:u w:val="single"/>
              </w:rPr>
              <w:t>als Konvention</w:t>
            </w:r>
            <w:r w:rsidRPr="001D70E1">
              <w:rPr>
                <w:color w:val="FF0000"/>
                <w:sz w:val="20"/>
                <w:szCs w:val="20"/>
              </w:rPr>
              <w:t>:</w:t>
            </w:r>
          </w:p>
          <w:p w14:paraId="239A7F0F" w14:textId="639A6AA4" w:rsidR="00200D97" w:rsidRPr="00651C38" w:rsidRDefault="00200D97" w:rsidP="00200D97">
            <w:pPr>
              <w:pStyle w:val="Tab1-Kopfzeile"/>
              <w:spacing w:before="40" w:after="40" w:line="240" w:lineRule="auto"/>
            </w:pPr>
            <w:r w:rsidRPr="001D70E1">
              <w:rPr>
                <w:b w:val="0"/>
                <w:color w:val="FF0000"/>
              </w:rPr>
              <w:t xml:space="preserve">Bei Geotopen ist grundsätzlich von einer mindestens hohen wissenschaftlichen, naturgeschichtlichen, kulturhistorischen oder landeskundlichen Bedeutung auszugehen. </w:t>
            </w:r>
          </w:p>
        </w:tc>
      </w:tr>
    </w:tbl>
    <w:p w14:paraId="6256B3CF" w14:textId="77777777" w:rsidR="00203EDB" w:rsidRPr="00203EDB" w:rsidRDefault="00203EDB" w:rsidP="00203EDB">
      <w:pPr>
        <w:pStyle w:val="Textkrper"/>
      </w:pPr>
    </w:p>
    <w:p w14:paraId="333CF9E5" w14:textId="2F8EAF50" w:rsidR="00D11A08" w:rsidRDefault="00471F17" w:rsidP="00D11A08">
      <w:pPr>
        <w:pStyle w:val="Textkrperaltt"/>
      </w:pPr>
      <w:r>
        <w:t xml:space="preserve">Die </w:t>
      </w:r>
      <w:r w:rsidRPr="00881921">
        <w:rPr>
          <w:b/>
        </w:rPr>
        <w:t xml:space="preserve">Bestandserfassung beim </w:t>
      </w:r>
      <w:r w:rsidR="00A9337A" w:rsidRPr="00881921">
        <w:rPr>
          <w:b/>
        </w:rPr>
        <w:t>Schutz</w:t>
      </w:r>
      <w:r w:rsidR="00F75324" w:rsidRPr="00881921">
        <w:rPr>
          <w:b/>
        </w:rPr>
        <w:t>gut</w:t>
      </w:r>
      <w:r w:rsidRPr="00881921">
        <w:rPr>
          <w:b/>
        </w:rPr>
        <w:t xml:space="preserve"> Boden</w:t>
      </w:r>
      <w:r>
        <w:t xml:space="preserve"> beschränkt sich auf die Nutzung vorhandener Daten</w:t>
      </w:r>
      <w:r w:rsidR="00EF5A08">
        <w:t xml:space="preserve"> (vgl. Online Bodenkarten</w:t>
      </w:r>
      <w:r w:rsidR="00D11A08">
        <w:t xml:space="preserve"> des </w:t>
      </w:r>
      <w:r w:rsidR="00D11A08" w:rsidRPr="008604D8">
        <w:t>Landesamt</w:t>
      </w:r>
      <w:r w:rsidR="00D11A08">
        <w:t>es</w:t>
      </w:r>
      <w:r w:rsidR="00D11A08" w:rsidRPr="008604D8">
        <w:t xml:space="preserve"> für Geologie und Bergbau</w:t>
      </w:r>
      <w:r w:rsidR="00D11A08">
        <w:t xml:space="preserve"> (LGB)</w:t>
      </w:r>
      <w:r w:rsidR="00EF5A08">
        <w:t>:</w:t>
      </w:r>
      <w:r w:rsidR="004826DB">
        <w:rPr>
          <w:rStyle w:val="Hyperlink"/>
        </w:rPr>
        <w:t xml:space="preserve"> </w:t>
      </w:r>
      <w:hyperlink r:id="rId64" w:history="1">
        <w:r w:rsidR="004826DB">
          <w:rPr>
            <w:rStyle w:val="Hyperlink"/>
          </w:rPr>
          <w:t>LGB-RLP.de | Online-Karten</w:t>
        </w:r>
      </w:hyperlink>
      <w:r w:rsidR="00EF5A08">
        <w:t xml:space="preserve">). </w:t>
      </w:r>
    </w:p>
    <w:p w14:paraId="454B9D09" w14:textId="77777777" w:rsidR="00DD0555" w:rsidRPr="00651C38" w:rsidRDefault="00EF5A08" w:rsidP="00D11A08">
      <w:pPr>
        <w:pStyle w:val="Textkrperaltt"/>
      </w:pPr>
      <w:r>
        <w:t>I</w:t>
      </w:r>
      <w:r w:rsidR="00471F17">
        <w:t xml:space="preserve">nsbesondere </w:t>
      </w:r>
      <w:r w:rsidR="00B01BD0" w:rsidRPr="00651C38">
        <w:t>können</w:t>
      </w:r>
      <w:r w:rsidRPr="00651C38">
        <w:t xml:space="preserve"> </w:t>
      </w:r>
      <w:r>
        <w:t>folgende überwiegend</w:t>
      </w:r>
      <w:r w:rsidR="00471F17">
        <w:t xml:space="preserve"> im Kartenviewer </w:t>
      </w:r>
      <w:r w:rsidR="00D11A08">
        <w:t>des LGB (</w:t>
      </w:r>
      <w:hyperlink r:id="rId65" w:history="1">
        <w:r w:rsidR="00D11A08" w:rsidRPr="00A23D48">
          <w:rPr>
            <w:rStyle w:val="Hyperlink"/>
          </w:rPr>
          <w:t>https://mapclient.lgb-rlp.de/?app=lgb&amp;view_id=19</w:t>
        </w:r>
      </w:hyperlink>
      <w:r w:rsidR="00D11A08">
        <w:t xml:space="preserve">) enthaltenen </w:t>
      </w:r>
      <w:r w:rsidR="00D11A08" w:rsidRPr="00651C38">
        <w:t xml:space="preserve">Informationen </w:t>
      </w:r>
      <w:r w:rsidR="00B01BD0" w:rsidRPr="00651C38">
        <w:t>herangezogen werden</w:t>
      </w:r>
      <w:r w:rsidR="00DD0555" w:rsidRPr="00651C38">
        <w:t>:</w:t>
      </w:r>
    </w:p>
    <w:p w14:paraId="00D429C1" w14:textId="77777777" w:rsidR="00B01BD0" w:rsidRPr="00651C38" w:rsidRDefault="00B01BD0" w:rsidP="00B01BD0">
      <w:pPr>
        <w:pStyle w:val="Zwischenberschrift"/>
      </w:pPr>
      <w:r w:rsidRPr="00651C38">
        <w:t>Natürliche Bodenfunktionen:</w:t>
      </w:r>
    </w:p>
    <w:p w14:paraId="66528F87" w14:textId="77777777" w:rsidR="00B01BD0" w:rsidRPr="00651C38" w:rsidRDefault="00B01BD0" w:rsidP="00B01BD0">
      <w:pPr>
        <w:pStyle w:val="Aufzhlung1fortlnach6pt"/>
      </w:pPr>
      <w:r w:rsidRPr="00651C38">
        <w:t>Bodenfunktionsbewertung (BFD5 L)</w:t>
      </w:r>
    </w:p>
    <w:p w14:paraId="085913A7" w14:textId="77777777" w:rsidR="00E37540" w:rsidRPr="00651C38" w:rsidRDefault="00B01BD0" w:rsidP="00D11A08">
      <w:pPr>
        <w:pStyle w:val="Aufzhlung1fortlnach6pt"/>
      </w:pPr>
      <w:r w:rsidRPr="00651C38">
        <w:t>Bodengroßlandschaft (BFD200)</w:t>
      </w:r>
    </w:p>
    <w:p w14:paraId="5C5391EF" w14:textId="32959F9A" w:rsidR="00E37540" w:rsidRPr="00651C38" w:rsidRDefault="00B01BD0" w:rsidP="00E37540">
      <w:pPr>
        <w:pStyle w:val="Aufzhlung1fortlnach6pt"/>
      </w:pPr>
      <w:r w:rsidRPr="00651C38">
        <w:t>Bodenform</w:t>
      </w:r>
      <w:r w:rsidR="00F9200E">
        <w:t>en</w:t>
      </w:r>
      <w:r w:rsidRPr="00651C38">
        <w:t>gesellschaft (BFD50)</w:t>
      </w:r>
    </w:p>
    <w:p w14:paraId="0D12545F" w14:textId="77777777" w:rsidR="00E37540" w:rsidRPr="00651C38" w:rsidRDefault="00B01BD0" w:rsidP="00E37540">
      <w:pPr>
        <w:pStyle w:val="Aufzhlung1fortlnach6pt"/>
      </w:pPr>
      <w:r w:rsidRPr="00651C38">
        <w:t>Bodentyp</w:t>
      </w:r>
      <w:r w:rsidR="00D02996" w:rsidRPr="00651C38">
        <w:t>, Bodenart (BFD5 L)</w:t>
      </w:r>
    </w:p>
    <w:p w14:paraId="133B6C20" w14:textId="77777777" w:rsidR="00E37540" w:rsidRDefault="00E37540" w:rsidP="00E37540">
      <w:pPr>
        <w:pStyle w:val="Aufzhlung1fortlnach6pt"/>
      </w:pPr>
      <w:r>
        <w:t>S</w:t>
      </w:r>
      <w:r w:rsidR="00B01BD0">
        <w:t>tandorttypisierung (BFD200)</w:t>
      </w:r>
    </w:p>
    <w:p w14:paraId="69AFB029" w14:textId="77777777" w:rsidR="00E37540" w:rsidRDefault="00B01BD0" w:rsidP="00E37540">
      <w:pPr>
        <w:pStyle w:val="Aufzhlung1fortlnach6pt"/>
      </w:pPr>
      <w:r>
        <w:t>Ertragspotenzial (BFD50)</w:t>
      </w:r>
    </w:p>
    <w:p w14:paraId="1405F900" w14:textId="77777777" w:rsidR="00B01BD0" w:rsidRPr="00651C38" w:rsidRDefault="00B01BD0" w:rsidP="00B01BD0">
      <w:pPr>
        <w:pStyle w:val="Zwischenberschrift"/>
      </w:pPr>
      <w:r w:rsidRPr="00651C38">
        <w:t>Vielfalt von Bodentypen und Bodenformen sowie von Geotopen als Ausdruck des natürlichen und kulturellen Erbes:</w:t>
      </w:r>
    </w:p>
    <w:p w14:paraId="442E4240" w14:textId="183B6C38" w:rsidR="00651C38" w:rsidRDefault="00E37540" w:rsidP="00096675">
      <w:pPr>
        <w:pStyle w:val="Aufzhlung1schlussnach12pt"/>
      </w:pPr>
      <w:r>
        <w:t>Böden als Archiv der Natur- und Kulturgeschichte (BFD50/200</w:t>
      </w:r>
      <w:r w:rsidR="00860027">
        <w:t xml:space="preserve">, </w:t>
      </w:r>
      <w:r w:rsidR="00860027" w:rsidRPr="00651C38">
        <w:t>wms-Dienst</w:t>
      </w:r>
      <w:r w:rsidR="00CB6DC3">
        <w:t xml:space="preserve"> „Böden als Archiv der Kultur- und Naturgeschichte</w:t>
      </w:r>
      <w:r w:rsidR="00860027" w:rsidRPr="00651C38">
        <w:t>:</w:t>
      </w:r>
      <w:r w:rsidR="00CB6DC3" w:rsidRPr="00CB6DC3">
        <w:t xml:space="preserve"> </w:t>
      </w:r>
      <w:hyperlink r:id="rId66" w:history="1">
        <w:r w:rsidR="00CB6DC3" w:rsidRPr="001D70E1">
          <w:rPr>
            <w:rStyle w:val="Hyperlink"/>
          </w:rPr>
          <w:t>Kartenviewer (lgb-rlp.de)</w:t>
        </w:r>
      </w:hyperlink>
      <w:r>
        <w:t>,</w:t>
      </w:r>
      <w:r w:rsidR="002866AB">
        <w:t xml:space="preserve"> </w:t>
      </w:r>
      <w:hyperlink r:id="rId67" w:history="1">
        <w:r w:rsidR="002866AB">
          <w:rPr>
            <w:rStyle w:val="Hyperlink"/>
          </w:rPr>
          <w:t>LGB-RLP.de | BFD50/200</w:t>
        </w:r>
      </w:hyperlink>
    </w:p>
    <w:p w14:paraId="3DB07581" w14:textId="62F04408" w:rsidR="00B01BD0" w:rsidRPr="00651C38" w:rsidRDefault="00B01BD0" w:rsidP="00860027">
      <w:pPr>
        <w:pStyle w:val="Aufzhlung1schlussnach12pt"/>
      </w:pPr>
      <w:r w:rsidRPr="00651C38">
        <w:t xml:space="preserve">Verzeichnis von Geotopen des LGB </w:t>
      </w:r>
      <w:r w:rsidR="00860027" w:rsidRPr="00651C38">
        <w:t>(siehe unter</w:t>
      </w:r>
      <w:r w:rsidR="002866AB">
        <w:rPr>
          <w:rStyle w:val="Hyperlink"/>
        </w:rPr>
        <w:t xml:space="preserve"> </w:t>
      </w:r>
      <w:hyperlink r:id="rId68" w:history="1">
        <w:r w:rsidR="000E2AD7">
          <w:rPr>
            <w:rStyle w:val="Hyperlink"/>
          </w:rPr>
          <w:t>LGB-RLP.de | Geotourismus</w:t>
        </w:r>
      </w:hyperlink>
      <w:r w:rsidR="00F9200E">
        <w:rPr>
          <w:rStyle w:val="Hyperlink"/>
        </w:rPr>
        <w:t xml:space="preserve">, </w:t>
      </w:r>
      <w:hyperlink r:id="rId69" w:history="1">
        <w:r w:rsidR="00F9200E">
          <w:rPr>
            <w:rStyle w:val="Hyperlink"/>
          </w:rPr>
          <w:t>LGB-RLP.de | Geotourismus</w:t>
        </w:r>
      </w:hyperlink>
      <w:r w:rsidRPr="00651C38">
        <w:t xml:space="preserve">) </w:t>
      </w:r>
    </w:p>
    <w:p w14:paraId="3598B10D" w14:textId="77777777" w:rsidR="00FB5B3C" w:rsidRPr="00B210D3" w:rsidRDefault="00FB5B3C" w:rsidP="00B210D3">
      <w:pPr>
        <w:pStyle w:val="Zwischenberschrift"/>
        <w:rPr>
          <w:b w:val="0"/>
        </w:rPr>
      </w:pPr>
      <w:r w:rsidRPr="00B210D3">
        <w:rPr>
          <w:b w:val="0"/>
        </w:rPr>
        <w:t xml:space="preserve">Weiterhin ist auf </w:t>
      </w:r>
      <w:r w:rsidRPr="00B210D3">
        <w:t>Vorbelastungen</w:t>
      </w:r>
      <w:r w:rsidRPr="00B210D3">
        <w:rPr>
          <w:b w:val="0"/>
        </w:rPr>
        <w:t xml:space="preserve"> einzugehen:</w:t>
      </w:r>
    </w:p>
    <w:p w14:paraId="3DCD1BBC" w14:textId="77777777" w:rsidR="00FB5B3C" w:rsidRDefault="00FB5B3C" w:rsidP="00FB5B3C">
      <w:pPr>
        <w:pStyle w:val="Aufzhlung1fortlnach6pt"/>
      </w:pPr>
      <w:r>
        <w:t>bestehende Versiegelungen und Teilversiegelungen,</w:t>
      </w:r>
    </w:p>
    <w:p w14:paraId="00ADD73D" w14:textId="77777777" w:rsidR="009D146F" w:rsidRDefault="009D146F" w:rsidP="00FB5B3C">
      <w:pPr>
        <w:pStyle w:val="Aufzhlung1fortlnach6pt"/>
      </w:pPr>
      <w:r>
        <w:t xml:space="preserve">anthropogen deutlich veränderte Böden (z.B. </w:t>
      </w:r>
      <w:r w:rsidRPr="00651C38">
        <w:t>aufgeschüttete</w:t>
      </w:r>
      <w:r w:rsidR="00860027" w:rsidRPr="00651C38">
        <w:t>, abgegrabene</w:t>
      </w:r>
      <w:r w:rsidRPr="00651C38">
        <w:t xml:space="preserve"> </w:t>
      </w:r>
      <w:r>
        <w:t>oder stark verdichtete Böden) beispielsweise im Siedlungsbereich,</w:t>
      </w:r>
    </w:p>
    <w:p w14:paraId="2826EDC4" w14:textId="77777777" w:rsidR="00FB5B3C" w:rsidRDefault="00FB5B3C" w:rsidP="00FB5B3C">
      <w:pPr>
        <w:pStyle w:val="Aufzhlung1fortlnach6pt"/>
      </w:pPr>
      <w:r>
        <w:t>Vorbelastungen im Randbereich bestehender Straßen (Dammböschungen, Einschnitte, Schadstoffeinträge)</w:t>
      </w:r>
      <w:r w:rsidR="009D146F">
        <w:t>,</w:t>
      </w:r>
    </w:p>
    <w:p w14:paraId="787C514A" w14:textId="77777777" w:rsidR="00FB5B3C" w:rsidRDefault="00FB5B3C" w:rsidP="009D146F">
      <w:pPr>
        <w:pStyle w:val="Aufzhlung1schlussnach12pt"/>
      </w:pPr>
      <w:r>
        <w:t>Altlastenverdacht</w:t>
      </w:r>
      <w:r w:rsidR="00860027">
        <w:t>s</w:t>
      </w:r>
      <w:r>
        <w:t xml:space="preserve">flächen (Abfrage LBM über das Bodeninformationssystem Rheinland-Pfalz (BisRP), </w:t>
      </w:r>
      <w:r w:rsidR="00860027" w:rsidRPr="00651C38">
        <w:t xml:space="preserve">Fachmodul </w:t>
      </w:r>
      <w:r w:rsidRPr="00651C38">
        <w:t>Boden</w:t>
      </w:r>
      <w:r>
        <w:t>schutzkataster (BoKat) (</w:t>
      </w:r>
      <w:hyperlink r:id="rId70" w:history="1">
        <w:r w:rsidRPr="00E94205">
          <w:rPr>
            <w:rStyle w:val="Hyperlink"/>
          </w:rPr>
          <w:t>http://bisbokat.rlp.de/bis-login/;jsessionid=A4493F180807C7683DE95492FF2F7E2F?0&amp;session-expired</w:t>
        </w:r>
      </w:hyperlink>
      <w:r>
        <w:t>)</w:t>
      </w:r>
    </w:p>
    <w:p w14:paraId="54478E76" w14:textId="77777777" w:rsidR="000664A0" w:rsidRDefault="00471F17" w:rsidP="00644B38">
      <w:pPr>
        <w:pStyle w:val="Textkrperaltt"/>
      </w:pPr>
      <w:r>
        <w:t xml:space="preserve">Da </w:t>
      </w:r>
      <w:r w:rsidRPr="00651C38">
        <w:t xml:space="preserve">die </w:t>
      </w:r>
      <w:r w:rsidR="003421B1" w:rsidRPr="00651C38">
        <w:t>Versiegelung</w:t>
      </w:r>
      <w:r w:rsidRPr="00651C38">
        <w:t xml:space="preserve"> </w:t>
      </w:r>
      <w:r w:rsidR="0064240C" w:rsidRPr="00651C38">
        <w:t>von</w:t>
      </w:r>
      <w:r w:rsidR="002110CF" w:rsidRPr="00651C38">
        <w:t xml:space="preserve"> </w:t>
      </w:r>
      <w:r w:rsidRPr="00651C38">
        <w:t>B</w:t>
      </w:r>
      <w:r w:rsidR="00F04691" w:rsidRPr="00651C38">
        <w:t>ö</w:t>
      </w:r>
      <w:r w:rsidRPr="00651C38">
        <w:t xml:space="preserve">den grundsätzlich als erheblicher Eingriff </w:t>
      </w:r>
      <w:r w:rsidR="00A9337A" w:rsidRPr="00651C38">
        <w:t xml:space="preserve">besonderer Schwere </w:t>
      </w:r>
      <w:r w:rsidRPr="00651C38">
        <w:t xml:space="preserve">gewertet </w:t>
      </w:r>
      <w:r>
        <w:t xml:space="preserve">wird, sind </w:t>
      </w:r>
      <w:r w:rsidR="00146879">
        <w:t>zumindest die im Wirkraum des Vorhabens</w:t>
      </w:r>
      <w:r>
        <w:t xml:space="preserve"> vorkommenden Böden mit ihren jeweiligen Funktionen im Naturhaushalt zu beschreiben. </w:t>
      </w:r>
    </w:p>
    <w:p w14:paraId="58312FCA" w14:textId="07406129" w:rsidR="00C05BF2" w:rsidRDefault="00C05BF2" w:rsidP="00C05BF2">
      <w:pPr>
        <w:pStyle w:val="Textkrperaltt"/>
      </w:pPr>
      <w:r>
        <w:lastRenderedPageBreak/>
        <w:t xml:space="preserve">Weiterhin sind </w:t>
      </w:r>
      <w:r w:rsidRPr="00BE3EA0">
        <w:rPr>
          <w:b/>
        </w:rPr>
        <w:t>verdichtungsempfindliche Böden</w:t>
      </w:r>
      <w:r>
        <w:t xml:space="preserve"> im Bereich von Bauflächen zu identifizieren. </w:t>
      </w:r>
      <w:r w:rsidRPr="00B82F11">
        <w:t>Die Verdichtungsempfindlichkeit von Böden vor allem gegenüber Befahrung kann a</w:t>
      </w:r>
      <w:r>
        <w:t>us den standörtlichen Boden</w:t>
      </w:r>
      <w:r w:rsidRPr="00B82F11">
        <w:t>eigenschaften für die obersten 10 Dezimeter abgeschätzt werden</w:t>
      </w:r>
      <w:r>
        <w:t>. S</w:t>
      </w:r>
      <w:r w:rsidRPr="00B82F11">
        <w:t>ie steigt</w:t>
      </w:r>
      <w:r>
        <w:t xml:space="preserve"> mit </w:t>
      </w:r>
      <w:r w:rsidRPr="00B82F11">
        <w:t>abnehmendem</w:t>
      </w:r>
      <w:r>
        <w:t xml:space="preserve"> Grobbodenanteil, </w:t>
      </w:r>
      <w:r w:rsidRPr="00B82F11">
        <w:t>mit zunehmendem Ton- und Schluffan</w:t>
      </w:r>
      <w:r>
        <w:t xml:space="preserve">teil, </w:t>
      </w:r>
      <w:r w:rsidRPr="00B82F11">
        <w:t>mit zunehmendem Hu</w:t>
      </w:r>
      <w:r>
        <w:t xml:space="preserve">musanteil und </w:t>
      </w:r>
      <w:r w:rsidRPr="00B82F11">
        <w:t>mit zunehmender Vernässung</w:t>
      </w:r>
      <w:r>
        <w:t xml:space="preserve">. Als </w:t>
      </w:r>
      <w:r w:rsidRPr="00B82F11">
        <w:t>besonders verdichtungsempfindlich gelten daher humusreiche Böden und Böden mit starkem Grund</w:t>
      </w:r>
      <w:r>
        <w:t xml:space="preserve">wasser- und </w:t>
      </w:r>
      <w:r w:rsidRPr="00B82F11">
        <w:t>Staunässeeinfluss</w:t>
      </w:r>
      <w:r>
        <w:t xml:space="preserve"> (</w:t>
      </w:r>
      <w:r w:rsidR="00A44E01">
        <w:t>GD NRW</w:t>
      </w:r>
      <w:r>
        <w:t xml:space="preserve"> 2019, </w:t>
      </w:r>
      <w:hyperlink r:id="rId71" w:history="1">
        <w:r w:rsidRPr="006F6B21">
          <w:rPr>
            <w:rStyle w:val="Hyperlink"/>
          </w:rPr>
          <w:t>https://www.gd.nrw.de/wms_html/bk50_wms/pdf/VER.pdf</w:t>
        </w:r>
      </w:hyperlink>
      <w:r>
        <w:t>).</w:t>
      </w:r>
    </w:p>
    <w:p w14:paraId="720339F0" w14:textId="0B7D03D6" w:rsidR="00471F17" w:rsidRDefault="00471F17" w:rsidP="00644B38">
      <w:pPr>
        <w:pStyle w:val="Textkrperaltt"/>
      </w:pPr>
      <w:r>
        <w:t>Die Kenntnis über die besonderen Funktionsausprägungen der Böden ist v.a. vor dem Hintergrund der Auswahl von geeigneten Vermeidungsmaßnahmen relevant. So sollten z.B. Böden mit einer hohen Verdichtungsempfindlichkeit nicht als Baustelleneinrichtungs- oder Lagerflächen herangezogen werden. Auch sind bei verdichtungsempfindlichen Böden oder im Auenbereich geeignet baubedingte Vermeidungsmaßnahmen vorzusehen</w:t>
      </w:r>
      <w:r w:rsidR="00146879">
        <w:t xml:space="preserve"> (vgl. Kap. </w:t>
      </w:r>
      <w:r w:rsidR="00224584">
        <w:fldChar w:fldCharType="begin"/>
      </w:r>
      <w:r w:rsidR="00224584">
        <w:instrText xml:space="preserve"> REF _Ref48228065 \r \h </w:instrText>
      </w:r>
      <w:r w:rsidR="00224584">
        <w:fldChar w:fldCharType="separate"/>
      </w:r>
      <w:r w:rsidR="00E24AB8">
        <w:t>4.2</w:t>
      </w:r>
      <w:r w:rsidR="00224584">
        <w:fldChar w:fldCharType="end"/>
      </w:r>
      <w:r w:rsidR="00224584">
        <w:t>)</w:t>
      </w:r>
      <w:r>
        <w:t xml:space="preserve">. </w:t>
      </w:r>
    </w:p>
    <w:p w14:paraId="00D29910" w14:textId="77777777" w:rsidR="00593369" w:rsidRPr="00651C38" w:rsidRDefault="00593369" w:rsidP="00593369">
      <w:pPr>
        <w:pStyle w:val="Zwischenberschrift"/>
      </w:pPr>
      <w:r w:rsidRPr="00651C38">
        <w:t>Bewertung</w:t>
      </w:r>
      <w:r w:rsidR="00881921" w:rsidRPr="00651C38">
        <w:t xml:space="preserve"> der natürlichen Bodenfunktionen (natürliche Bodenfruchtbarkeit, Filter- und Pufferfunktion, Regler- und Speicherfunktion)</w:t>
      </w:r>
    </w:p>
    <w:p w14:paraId="2A46AB71" w14:textId="737218CA" w:rsidR="00B01BD0" w:rsidRPr="00651C38" w:rsidRDefault="00B01BD0" w:rsidP="00A35761">
      <w:pPr>
        <w:pStyle w:val="Textkrper"/>
      </w:pPr>
      <w:r w:rsidRPr="00651C38">
        <w:t xml:space="preserve">Der Praxisleitfaden (MKUEM 2021) sieht bei der Bewertung der </w:t>
      </w:r>
      <w:r w:rsidR="00881921" w:rsidRPr="00651C38">
        <w:t>n</w:t>
      </w:r>
      <w:r w:rsidRPr="00651C38">
        <w:t xml:space="preserve">atürlichen Bodenfunktionen vor, die </w:t>
      </w:r>
      <w:r w:rsidR="001D74FF" w:rsidRPr="00651C38">
        <w:t xml:space="preserve">Daten der Bodenfunktionsbewertung des </w:t>
      </w:r>
      <w:r w:rsidR="00A35761" w:rsidRPr="00651C38">
        <w:t>Landesamt</w:t>
      </w:r>
      <w:r w:rsidR="001D74FF" w:rsidRPr="00651C38">
        <w:t>es</w:t>
      </w:r>
      <w:r w:rsidR="00A35761" w:rsidRPr="00651C38">
        <w:t xml:space="preserve"> für Geologie und Bergbau zu übernehmen. Diese</w:t>
      </w:r>
      <w:r w:rsidRPr="00651C38">
        <w:t xml:space="preserve"> basier</w:t>
      </w:r>
      <w:r w:rsidR="001D74FF" w:rsidRPr="00651C38">
        <w:t>en</w:t>
      </w:r>
      <w:r w:rsidRPr="00651C38">
        <w:t xml:space="preserve"> auf den Bodenschätzungsdaten</w:t>
      </w:r>
      <w:r w:rsidR="00A35761" w:rsidRPr="00651C38">
        <w:t>, wodurch die</w:t>
      </w:r>
      <w:r w:rsidRPr="00651C38">
        <w:t xml:space="preserve"> Bewertung von Einzelbodenfunktionen sowie </w:t>
      </w:r>
      <w:r w:rsidR="00A35761" w:rsidRPr="00651C38">
        <w:t>die</w:t>
      </w:r>
      <w:r w:rsidRPr="00651C38">
        <w:t xml:space="preserve"> Gesamtfunktionsbewertung nur für landwirtschaftlich genutzten Flächen vor</w:t>
      </w:r>
      <w:r w:rsidR="00A35761" w:rsidRPr="00651C38">
        <w:t>liegt</w:t>
      </w:r>
      <w:r w:rsidR="00047448">
        <w:t>.</w:t>
      </w:r>
      <w:r w:rsidR="00A35761" w:rsidRPr="00651C38">
        <w:t xml:space="preserve"> </w:t>
      </w:r>
      <w:r w:rsidRPr="00651C38">
        <w:t xml:space="preserve"> </w:t>
      </w:r>
    </w:p>
    <w:p w14:paraId="742BE378" w14:textId="45B9E359" w:rsidR="00B01BD0" w:rsidRPr="00651C38" w:rsidRDefault="00B01BD0" w:rsidP="00B01BD0">
      <w:pPr>
        <w:pStyle w:val="Textkrper"/>
      </w:pPr>
      <w:r w:rsidRPr="00651C38">
        <w:t xml:space="preserve">Die 5-stufige </w:t>
      </w:r>
      <w:r w:rsidR="00A35761" w:rsidRPr="00651C38">
        <w:t>Bodenbewertung</w:t>
      </w:r>
      <w:r w:rsidRPr="00651C38">
        <w:t xml:space="preserve"> </w:t>
      </w:r>
      <w:r w:rsidR="00A35761" w:rsidRPr="00651C38">
        <w:t>wird dabei an</w:t>
      </w:r>
      <w:r w:rsidRPr="00651C38">
        <w:t xml:space="preserve"> </w:t>
      </w:r>
      <w:r w:rsidR="004A2951" w:rsidRPr="00651C38">
        <w:t xml:space="preserve">die </w:t>
      </w:r>
      <w:r w:rsidRPr="00651C38">
        <w:t xml:space="preserve">hier maßgebliche 6-stufige Klassifizierung angepasst, indem für </w:t>
      </w:r>
      <w:r w:rsidR="00200D97">
        <w:t>teil</w:t>
      </w:r>
      <w:r w:rsidRPr="00651C38">
        <w:t xml:space="preserve">versiegelte </w:t>
      </w:r>
      <w:r w:rsidR="00200D97">
        <w:t xml:space="preserve">oder befestigte </w:t>
      </w:r>
      <w:r w:rsidRPr="00651C38">
        <w:t>Flächen in der LGB-Methodik die Stufe sehr gering (1) ergänzt wird und ansonsten alle Stufen um eine Klasse angehoben werden (d.h. aus LGB-Stufe sehr hoch (5) wird hervorragend (6)).</w:t>
      </w:r>
      <w:r w:rsidR="00200D97">
        <w:t xml:space="preserve"> </w:t>
      </w:r>
      <w:r w:rsidR="00200D97" w:rsidRPr="00200D97">
        <w:t>Versiegelte Flächen werden nicht berücksichtigt, da dort ke</w:t>
      </w:r>
      <w:r w:rsidR="00200D97">
        <w:t>ine Bodenfunktionen mehr vorhan</w:t>
      </w:r>
      <w:r w:rsidR="00200D97" w:rsidRPr="00200D97">
        <w:t>den sind und eine Inanspruchnahme keinen Eingriff beim Schutzgut Boden darstellt</w:t>
      </w:r>
      <w:r w:rsidR="00200D97">
        <w:t>.</w:t>
      </w:r>
    </w:p>
    <w:p w14:paraId="52C25AA2" w14:textId="77777777" w:rsidR="00A35761" w:rsidRPr="00651C38" w:rsidRDefault="00A35761" w:rsidP="00A35761">
      <w:pPr>
        <w:pStyle w:val="Textkrper"/>
      </w:pPr>
      <w:r w:rsidRPr="00651C38">
        <w:t xml:space="preserve">Bei Böden, die nicht durch die Bodenfunktionsbewertung abgedeckt sind, liefern die in Anlage 7.2 </w:t>
      </w:r>
      <w:r w:rsidR="00653E89">
        <w:t xml:space="preserve">des Praxisleitfadens </w:t>
      </w:r>
      <w:r w:rsidRPr="00651C38">
        <w:t>benannten Beispiel</w:t>
      </w:r>
      <w:r w:rsidR="000369CD" w:rsidRPr="00651C38">
        <w:t>e</w:t>
      </w:r>
      <w:r w:rsidRPr="00651C38">
        <w:t xml:space="preserve"> eine Orientierung für die Bewertung. Werden Ausprägung</w:t>
      </w:r>
      <w:r w:rsidR="004A2951" w:rsidRPr="00651C38">
        <w:t>en</w:t>
      </w:r>
      <w:r w:rsidRPr="00651C38">
        <w:t xml:space="preserve"> von Böden nicht von den aufgeführten Beispielen abgedeckt, sind diese im Hinblick auf die natürlichen Bodenfunktionen individuell zu bewerten. </w:t>
      </w:r>
    </w:p>
    <w:p w14:paraId="49936F07" w14:textId="36EF011F" w:rsidR="009D146F" w:rsidRDefault="00587207" w:rsidP="00C05BF2">
      <w:pPr>
        <w:pStyle w:val="Textkrper"/>
      </w:pPr>
      <w:r w:rsidRPr="000620FA">
        <w:t xml:space="preserve">Straßennebenflächen bestehender Straßen weisen eine anthropogene Überformung auf. Folgende Arten von Nebenflächen können i.d.R. den Wertstufen 2 (gering) oder 1 (sehr gering) zugeordnet werden. Eine Flächeninanspruchnahme </w:t>
      </w:r>
      <w:r w:rsidR="005A5AF7" w:rsidRPr="000620FA">
        <w:t xml:space="preserve">(ohne Versiegelung) von </w:t>
      </w:r>
      <w:r w:rsidRPr="000620FA">
        <w:t xml:space="preserve">Flächen </w:t>
      </w:r>
      <w:r w:rsidR="005A5AF7" w:rsidRPr="000620FA">
        <w:t xml:space="preserve">mit geringer oder sehr geringer Bedeutung </w:t>
      </w:r>
      <w:r w:rsidRPr="000620FA">
        <w:t>z.B. im Rahmen von Ausbauvorhaben ist somit im Regelfall nicht als erhebliche Beeinträchtigung besonderer Schwere zu werten</w:t>
      </w:r>
      <w:r w:rsidR="009D146F" w:rsidRPr="000620FA">
        <w:t>.</w:t>
      </w:r>
      <w:r w:rsidR="005A5AF7" w:rsidRPr="000620FA">
        <w:t xml:space="preserve"> </w:t>
      </w:r>
    </w:p>
    <w:p w14:paraId="3817430C" w14:textId="0B2DD446" w:rsidR="005A5AF7" w:rsidRPr="000620FA" w:rsidRDefault="005A5AF7" w:rsidP="00881921">
      <w:pPr>
        <w:pStyle w:val="Zwischenberschrift"/>
        <w:keepNext w:val="0"/>
        <w:rPr>
          <w:b w:val="0"/>
        </w:rPr>
      </w:pPr>
      <w:r w:rsidRPr="000620FA">
        <w:rPr>
          <w:b w:val="0"/>
        </w:rPr>
        <w:lastRenderedPageBreak/>
        <w:t>Bereiche mit einer sehr geringen Bedeutung natürlicher Bodenfunktionen (</w:t>
      </w:r>
      <w:r w:rsidR="00E57CC0">
        <w:rPr>
          <w:b w:val="0"/>
        </w:rPr>
        <w:t>teil</w:t>
      </w:r>
      <w:r w:rsidRPr="000620FA">
        <w:rPr>
          <w:b w:val="0"/>
        </w:rPr>
        <w:t>versiegelte oder befestigte Flächen)</w:t>
      </w:r>
      <w:r w:rsidR="007B7DE8" w:rsidRPr="000620FA">
        <w:rPr>
          <w:b w:val="0"/>
        </w:rPr>
        <w:t xml:space="preserve"> (1)</w:t>
      </w:r>
      <w:r w:rsidRPr="000620FA">
        <w:rPr>
          <w:b w:val="0"/>
        </w:rPr>
        <w:t>:</w:t>
      </w:r>
    </w:p>
    <w:p w14:paraId="6F740596" w14:textId="32BBE918" w:rsidR="005A5AF7" w:rsidRDefault="00E57CC0" w:rsidP="00E57CC0">
      <w:pPr>
        <w:pStyle w:val="Aufzhlung1fortlnach6pt"/>
      </w:pPr>
      <w:r w:rsidRPr="00E57CC0">
        <w:t>geschotterte oder gepflasterte Flächen, Rasengittersteine</w:t>
      </w:r>
      <w:r>
        <w:t>,</w:t>
      </w:r>
    </w:p>
    <w:p w14:paraId="510750B7" w14:textId="0891A066" w:rsidR="005A5AF7" w:rsidRDefault="00E25CD8" w:rsidP="00881921">
      <w:pPr>
        <w:pStyle w:val="Aufzhlung1fortlnach6pt"/>
      </w:pPr>
      <w:r w:rsidRPr="000620FA">
        <w:t>Bankette, Trenn- und Mittelstreifen</w:t>
      </w:r>
      <w:r w:rsidR="00E57CC0">
        <w:t>,</w:t>
      </w:r>
    </w:p>
    <w:p w14:paraId="5316CD6A" w14:textId="23F94BF5" w:rsidR="00E57CC0" w:rsidRPr="000620FA" w:rsidRDefault="00E57CC0" w:rsidP="00E57CC0">
      <w:pPr>
        <w:pStyle w:val="Aufzhlung1fortlnach6pt"/>
      </w:pPr>
      <w:r w:rsidRPr="00E57CC0">
        <w:t>Flächen mit dauerhafter Untergrundstabilisierung (Zementierung / Betonierung</w:t>
      </w:r>
      <w:r>
        <w:t>).</w:t>
      </w:r>
    </w:p>
    <w:p w14:paraId="20B054D3" w14:textId="77777777" w:rsidR="00587207" w:rsidRPr="000620FA" w:rsidRDefault="00587207" w:rsidP="00881921">
      <w:pPr>
        <w:pStyle w:val="Zwischenberschrift"/>
        <w:keepNext w:val="0"/>
        <w:rPr>
          <w:b w:val="0"/>
        </w:rPr>
      </w:pPr>
      <w:r w:rsidRPr="000620FA">
        <w:rPr>
          <w:b w:val="0"/>
        </w:rPr>
        <w:t>Bereiche mit einer geringen Bedeutung natürlicher Bodenfunktionen (insb. durch Baumaßnahmen stark veränderte Böden)</w:t>
      </w:r>
      <w:r w:rsidR="007B7DE8" w:rsidRPr="000620FA">
        <w:rPr>
          <w:b w:val="0"/>
        </w:rPr>
        <w:t xml:space="preserve"> (2)</w:t>
      </w:r>
      <w:r w:rsidRPr="000620FA">
        <w:rPr>
          <w:b w:val="0"/>
        </w:rPr>
        <w:t>:</w:t>
      </w:r>
    </w:p>
    <w:p w14:paraId="27B2DC0D" w14:textId="161AA006" w:rsidR="005A5AF7" w:rsidRPr="000620FA" w:rsidRDefault="007B7DE8" w:rsidP="00881921">
      <w:pPr>
        <w:pStyle w:val="Aufzhlung1fortlnach6pt"/>
      </w:pPr>
      <w:r w:rsidRPr="000620FA">
        <w:t>Entwässerungsg</w:t>
      </w:r>
      <w:r w:rsidR="005A5AF7" w:rsidRPr="000620FA">
        <w:t>räben, Versickerungsmulden, Rege</w:t>
      </w:r>
      <w:r w:rsidRPr="000620FA">
        <w:t>n</w:t>
      </w:r>
      <w:r w:rsidR="005A5AF7" w:rsidRPr="000620FA">
        <w:t>rückhaltebecken (sofern nicht versiegelt)</w:t>
      </w:r>
    </w:p>
    <w:p w14:paraId="13B09772" w14:textId="77777777" w:rsidR="00FA228E" w:rsidRPr="000620FA" w:rsidRDefault="00FA228E" w:rsidP="00881921">
      <w:pPr>
        <w:pStyle w:val="Aufzhlung1fortlnach6pt"/>
      </w:pPr>
      <w:r w:rsidRPr="000620FA">
        <w:t>B</w:t>
      </w:r>
      <w:r w:rsidR="005A5AF7" w:rsidRPr="000620FA">
        <w:t>öschungen (</w:t>
      </w:r>
      <w:r w:rsidR="0020585E" w:rsidRPr="000620FA">
        <w:t>Damm- und Einschnitt</w:t>
      </w:r>
      <w:r w:rsidR="00467434" w:rsidRPr="000620FA">
        <w:t>s</w:t>
      </w:r>
      <w:r w:rsidR="0020585E" w:rsidRPr="000620FA">
        <w:t>böschungen</w:t>
      </w:r>
      <w:r w:rsidR="005A5AF7" w:rsidRPr="000620FA">
        <w:t xml:space="preserve">) </w:t>
      </w:r>
    </w:p>
    <w:p w14:paraId="78AEB725" w14:textId="77777777" w:rsidR="005A5AF7" w:rsidRPr="000620FA" w:rsidRDefault="005A5AF7" w:rsidP="00881921">
      <w:pPr>
        <w:pStyle w:val="Aufzhlung1fortlnach6pt"/>
      </w:pPr>
      <w:r w:rsidRPr="000620FA">
        <w:t xml:space="preserve">Lärmschutzwälle, weitere Bodenauf- oder –abtragsflächen </w:t>
      </w:r>
    </w:p>
    <w:p w14:paraId="61B4F243" w14:textId="14EDDDEC" w:rsidR="005A5AF7" w:rsidRPr="000620FA" w:rsidRDefault="005A5AF7" w:rsidP="00881921">
      <w:pPr>
        <w:pStyle w:val="Aufzhlung1schlussnach12pt"/>
      </w:pPr>
      <w:r w:rsidRPr="000620FA">
        <w:t xml:space="preserve">Grünflächen z.B. im Bereich von Rastanlagen </w:t>
      </w:r>
      <w:r w:rsidR="00464B5D">
        <w:t>oder im Anschlussstellenbereich</w:t>
      </w:r>
    </w:p>
    <w:p w14:paraId="75BEDCDD" w14:textId="77777777" w:rsidR="00881921" w:rsidRPr="000620FA" w:rsidRDefault="00651C38" w:rsidP="00881921">
      <w:pPr>
        <w:pStyle w:val="Zwischenberschrift"/>
      </w:pPr>
      <w:r w:rsidRPr="000620FA">
        <w:t xml:space="preserve">Bewertung der </w:t>
      </w:r>
      <w:r w:rsidR="00881921" w:rsidRPr="000620FA">
        <w:t>Vielfalt von Bodentypen und Bodenformen sowie von Geotopen als Ausdruck des natürlichen und kulturellen Erbes</w:t>
      </w:r>
    </w:p>
    <w:p w14:paraId="05AE1D6C" w14:textId="77777777" w:rsidR="00E57CC0" w:rsidRDefault="0020585E" w:rsidP="0020585E">
      <w:pPr>
        <w:pStyle w:val="Textkrper"/>
      </w:pPr>
      <w:r w:rsidRPr="000620FA">
        <w:t xml:space="preserve">Bei der Vielfalt von Bodentypen und Bodenformen sowie von Geotopen als Ausdruck des natürlichen und kulturellen Erbes erfolgt die Bewertung anhand der in Tab. 3-3 aufgeführten Kriterien. </w:t>
      </w:r>
      <w:r w:rsidR="00317962" w:rsidRPr="000620FA">
        <w:t xml:space="preserve">Die vorhandene Datengrundlage (Karte Böden als Archiv der Natur- und Kulturgeschichte, BFD50/200) weist zwar u.a. kultur- und naturhistorisch bedeutsamen Böden aus, ermöglicht aber keine direkte Überführung in eine 6-stufige Bewertung. Gleiches gilt für Geotope. </w:t>
      </w:r>
    </w:p>
    <w:p w14:paraId="362BF309" w14:textId="2F76252D" w:rsidR="005A5AF7" w:rsidRDefault="00317962" w:rsidP="0020585E">
      <w:pPr>
        <w:pStyle w:val="Textkrper"/>
      </w:pPr>
      <w:r w:rsidRPr="000620FA">
        <w:t xml:space="preserve">Für den Regelfall kann </w:t>
      </w:r>
      <w:r w:rsidR="00E57CC0">
        <w:t xml:space="preserve">daher </w:t>
      </w:r>
      <w:r w:rsidRPr="000620FA">
        <w:t xml:space="preserve">beim Vorliegen von kultur- und naturhistorisch bedeutsamen Böden oder Geotopen von einer mindestens hohen Bedeutung der Schutzgutfunktion (mindestens Wertstufe 4) ausgegangen werden. Somit lösen </w:t>
      </w:r>
      <w:r w:rsidR="00C62302">
        <w:t>alle Beeinträchtigungen mittlerer und hoher Intensität (</w:t>
      </w:r>
      <w:r w:rsidRPr="000620FA">
        <w:t xml:space="preserve">alle unmittelbaren </w:t>
      </w:r>
      <w:r w:rsidR="00C62302">
        <w:t xml:space="preserve">Flächeninanspruchnahmen, vgl. Kap. </w:t>
      </w:r>
      <w:r w:rsidR="00C62302">
        <w:fldChar w:fldCharType="begin"/>
      </w:r>
      <w:r w:rsidR="00C62302">
        <w:instrText xml:space="preserve"> REF _Ref121392640 \r \h </w:instrText>
      </w:r>
      <w:r w:rsidR="00C62302">
        <w:fldChar w:fldCharType="separate"/>
      </w:r>
      <w:r w:rsidR="00E24AB8">
        <w:t>5.3.4</w:t>
      </w:r>
      <w:r w:rsidR="00C62302">
        <w:fldChar w:fldCharType="end"/>
      </w:r>
      <w:r w:rsidR="00C62302">
        <w:t>)</w:t>
      </w:r>
      <w:r w:rsidRPr="000620FA">
        <w:t xml:space="preserve"> einen eBS-Fall aus. Abweichungen sind im Einzelfall zu begründen.</w:t>
      </w:r>
    </w:p>
    <w:p w14:paraId="525859FB" w14:textId="77777777" w:rsidR="007A6A2B" w:rsidRDefault="007A6A2B" w:rsidP="00BC6D32">
      <w:pPr>
        <w:pStyle w:val="berschrift4"/>
        <w:numPr>
          <w:ilvl w:val="2"/>
          <w:numId w:val="34"/>
        </w:numPr>
        <w:tabs>
          <w:tab w:val="num" w:pos="1474"/>
        </w:tabs>
        <w:ind w:left="1191" w:hanging="1191"/>
      </w:pPr>
      <w:bookmarkStart w:id="77" w:name="_Toc33721213"/>
      <w:bookmarkStart w:id="78" w:name="_Ref88123824"/>
      <w:bookmarkStart w:id="79" w:name="_Toc143588005"/>
      <w:r>
        <w:t>Wasser</w:t>
      </w:r>
      <w:bookmarkEnd w:id="77"/>
      <w:bookmarkEnd w:id="78"/>
      <w:bookmarkEnd w:id="79"/>
      <w:r>
        <w:t xml:space="preserve"> </w:t>
      </w:r>
    </w:p>
    <w:p w14:paraId="2280DC5C" w14:textId="77777777" w:rsidR="000620FA" w:rsidRDefault="000620FA" w:rsidP="000620FA">
      <w:pPr>
        <w:pStyle w:val="Zwischenberschrift"/>
      </w:pPr>
      <w:r w:rsidRPr="000620FA">
        <w:t>Funktion: Funktionen für den Naturhaushalt, die sich aus der Qualität und Quantität der Oberflächengewässer einschließlich der natürlichen Selbstreinigungsfähigkeit der Fließgewässer ergeben</w:t>
      </w:r>
    </w:p>
    <w:p w14:paraId="449277A9" w14:textId="77777777" w:rsidR="000620FA" w:rsidRPr="000620FA" w:rsidRDefault="000620FA" w:rsidP="000620FA">
      <w:pPr>
        <w:pStyle w:val="Zwischenberschrift"/>
      </w:pPr>
      <w:r>
        <w:t>Funktion: Funktionen für den Natur</w:t>
      </w:r>
      <w:r w:rsidRPr="00F809E1">
        <w:t>haushalt, die sich aus der Qualitä</w:t>
      </w:r>
      <w:r>
        <w:t>t und Quantität des Grundwassers ergeben</w:t>
      </w:r>
    </w:p>
    <w:p w14:paraId="34513FF5" w14:textId="3778D36D" w:rsidR="004A5517" w:rsidRPr="000620FA" w:rsidRDefault="00881921" w:rsidP="00881921">
      <w:pPr>
        <w:pStyle w:val="Textkrper"/>
      </w:pPr>
      <w:r w:rsidRPr="000620FA">
        <w:t>Die Erfassung und Bewertung des Schutzgutes Wasser erfolgt</w:t>
      </w:r>
      <w:r w:rsidR="000620FA">
        <w:t xml:space="preserve"> für Oberflächengewässer und Grundwasser</w:t>
      </w:r>
      <w:r w:rsidRPr="000620FA">
        <w:t xml:space="preserve"> in Anlehnung an Anlage 7.2 des Praxisleitfadens anhand der folgenden Kriterien.</w:t>
      </w:r>
    </w:p>
    <w:p w14:paraId="620433EB" w14:textId="720725E8" w:rsidR="00203EDB" w:rsidRPr="000620FA" w:rsidRDefault="00203EDB" w:rsidP="003C7F6A">
      <w:pPr>
        <w:pStyle w:val="Beschriftung"/>
        <w:keepNext/>
        <w:keepLines/>
      </w:pPr>
      <w:bookmarkStart w:id="80" w:name="_Toc125620493"/>
      <w:r w:rsidRPr="000620FA">
        <w:lastRenderedPageBreak/>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0620FA">
        <w:noBreakHyphen/>
      </w:r>
      <w:r w:rsidR="00705034">
        <w:t>4</w:t>
      </w:r>
      <w:r w:rsidRPr="000620FA">
        <w:t>:</w:t>
      </w:r>
      <w:r w:rsidRPr="000620FA">
        <w:tab/>
      </w:r>
      <w:r w:rsidR="00D31C6D" w:rsidRPr="000620FA">
        <w:t xml:space="preserve">Erfassung und </w:t>
      </w:r>
      <w:r w:rsidRPr="000620FA">
        <w:t xml:space="preserve">Bewertung Schutzgut </w:t>
      </w:r>
      <w:r w:rsidR="00F809E1" w:rsidRPr="000620FA">
        <w:t>Wasser</w:t>
      </w:r>
      <w:r w:rsidR="000620FA" w:rsidRPr="000620FA">
        <w:t xml:space="preserve"> (Oberflächengewässer und Grundwasser)</w:t>
      </w:r>
      <w:r w:rsidRPr="000620FA">
        <w:t xml:space="preserve"> (aus MKUEM 2021, Anlage 7.2)</w:t>
      </w:r>
      <w:bookmarkEnd w:id="80"/>
    </w:p>
    <w:tbl>
      <w:tblPr>
        <w:tblW w:w="86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3397"/>
        <w:gridCol w:w="5245"/>
      </w:tblGrid>
      <w:tr w:rsidR="000620FA" w:rsidRPr="000620FA" w14:paraId="46F57681" w14:textId="77777777" w:rsidTr="00E57CC0">
        <w:trPr>
          <w:tblHeader/>
        </w:trPr>
        <w:tc>
          <w:tcPr>
            <w:tcW w:w="3397" w:type="dxa"/>
            <w:tcBorders>
              <w:top w:val="single" w:sz="4" w:space="0" w:color="auto"/>
            </w:tcBorders>
            <w:shd w:val="clear" w:color="auto" w:fill="D9D9D9"/>
          </w:tcPr>
          <w:p w14:paraId="5648B009" w14:textId="77777777" w:rsidR="00203EDB" w:rsidRPr="000620FA" w:rsidRDefault="00203EDB" w:rsidP="003C7F6A">
            <w:pPr>
              <w:pStyle w:val="Tab1-Kopfzeile"/>
              <w:keepNext/>
              <w:keepLines/>
              <w:spacing w:before="40" w:after="40"/>
            </w:pPr>
            <w:r w:rsidRPr="000620FA">
              <w:t>Erfassungskriterien</w:t>
            </w:r>
          </w:p>
        </w:tc>
        <w:tc>
          <w:tcPr>
            <w:tcW w:w="5245" w:type="dxa"/>
            <w:tcBorders>
              <w:top w:val="single" w:sz="4" w:space="0" w:color="auto"/>
            </w:tcBorders>
            <w:shd w:val="clear" w:color="auto" w:fill="D9D9D9"/>
            <w:vAlign w:val="center"/>
          </w:tcPr>
          <w:p w14:paraId="3D96382A" w14:textId="77777777" w:rsidR="00203EDB" w:rsidRPr="000620FA" w:rsidRDefault="00203EDB" w:rsidP="003C7F6A">
            <w:pPr>
              <w:pStyle w:val="Tab1-Kopfzeile"/>
              <w:keepNext/>
              <w:keepLines/>
              <w:spacing w:before="40" w:after="40"/>
            </w:pPr>
            <w:r w:rsidRPr="000620FA">
              <w:t>Bewertungsrahmen</w:t>
            </w:r>
          </w:p>
        </w:tc>
      </w:tr>
      <w:tr w:rsidR="000620FA" w:rsidRPr="000620FA" w14:paraId="3461D420" w14:textId="77777777" w:rsidTr="00E57CC0">
        <w:tc>
          <w:tcPr>
            <w:tcW w:w="8642" w:type="dxa"/>
            <w:gridSpan w:val="2"/>
            <w:tcBorders>
              <w:top w:val="single" w:sz="4" w:space="0" w:color="auto"/>
            </w:tcBorders>
            <w:shd w:val="clear" w:color="auto" w:fill="F2F2F2" w:themeFill="background1" w:themeFillShade="F2"/>
          </w:tcPr>
          <w:p w14:paraId="51D00522" w14:textId="77777777" w:rsidR="00203EDB" w:rsidRPr="000620FA" w:rsidRDefault="00203EDB" w:rsidP="00E57CC0">
            <w:pPr>
              <w:pStyle w:val="Tab1-Kopfzeile"/>
              <w:spacing w:before="40" w:after="40"/>
            </w:pPr>
            <w:r w:rsidRPr="000620FA">
              <w:t xml:space="preserve">Funktion: </w:t>
            </w:r>
            <w:r w:rsidR="00F809E1" w:rsidRPr="000620FA">
              <w:t>Funktionen für den Naturhaushalt, die sich aus der Qualität und Quantität der Oberflächengewässer einschließlich der natürlichen Selbstreinigungsfähigkeit der Fließgewässer ergeben</w:t>
            </w:r>
          </w:p>
        </w:tc>
      </w:tr>
      <w:tr w:rsidR="000620FA" w:rsidRPr="000620FA" w14:paraId="54BD8AF0" w14:textId="77777777" w:rsidTr="00E57CC0">
        <w:trPr>
          <w:trHeight w:val="1607"/>
        </w:trPr>
        <w:tc>
          <w:tcPr>
            <w:tcW w:w="3397" w:type="dxa"/>
            <w:tcBorders>
              <w:top w:val="single" w:sz="6" w:space="0" w:color="auto"/>
              <w:right w:val="nil"/>
            </w:tcBorders>
          </w:tcPr>
          <w:p w14:paraId="2813A33F" w14:textId="77777777" w:rsidR="00F809E1" w:rsidRPr="000620FA" w:rsidRDefault="00F809E1" w:rsidP="00E57CC0">
            <w:pPr>
              <w:pStyle w:val="Tab1-Kopfzeile"/>
              <w:spacing w:before="40" w:after="40" w:line="240" w:lineRule="auto"/>
              <w:rPr>
                <w:b w:val="0"/>
              </w:rPr>
            </w:pPr>
            <w:r w:rsidRPr="000620FA">
              <w:rPr>
                <w:b w:val="0"/>
              </w:rPr>
              <w:t xml:space="preserve">Auswertung vorhandener Datengrundlagen hinsichtlich </w:t>
            </w:r>
          </w:p>
          <w:p w14:paraId="146A76A4" w14:textId="77777777" w:rsidR="00F809E1" w:rsidRPr="000620FA" w:rsidRDefault="00F809E1" w:rsidP="00E57CC0">
            <w:pPr>
              <w:pStyle w:val="Tab1-Kopfzeile"/>
              <w:numPr>
                <w:ilvl w:val="0"/>
                <w:numId w:val="32"/>
              </w:numPr>
              <w:spacing w:before="40" w:after="40" w:line="240" w:lineRule="auto"/>
              <w:ind w:left="284" w:hanging="284"/>
              <w:rPr>
                <w:b w:val="0"/>
              </w:rPr>
            </w:pPr>
            <w:r w:rsidRPr="000620FA">
              <w:rPr>
                <w:b w:val="0"/>
              </w:rPr>
              <w:t xml:space="preserve">der Gewässerqualität, </w:t>
            </w:r>
          </w:p>
          <w:p w14:paraId="53562162" w14:textId="77777777" w:rsidR="00F809E1" w:rsidRPr="000620FA" w:rsidRDefault="00F809E1" w:rsidP="00E57CC0">
            <w:pPr>
              <w:pStyle w:val="Tab1-Kopfzeile"/>
              <w:numPr>
                <w:ilvl w:val="0"/>
                <w:numId w:val="32"/>
              </w:numPr>
              <w:spacing w:before="40" w:after="40" w:line="240" w:lineRule="auto"/>
              <w:ind w:left="284" w:hanging="284"/>
              <w:rPr>
                <w:b w:val="0"/>
              </w:rPr>
            </w:pPr>
            <w:r w:rsidRPr="000620FA">
              <w:rPr>
                <w:b w:val="0"/>
              </w:rPr>
              <w:t xml:space="preserve">der Hydromorphologie und </w:t>
            </w:r>
          </w:p>
          <w:p w14:paraId="2A4B8219" w14:textId="77777777" w:rsidR="00F809E1" w:rsidRPr="000620FA" w:rsidRDefault="00F809E1" w:rsidP="00E57CC0">
            <w:pPr>
              <w:pStyle w:val="Tab1-Kopfzeile"/>
              <w:numPr>
                <w:ilvl w:val="0"/>
                <w:numId w:val="32"/>
              </w:numPr>
              <w:spacing w:before="40" w:after="40" w:line="240" w:lineRule="auto"/>
              <w:ind w:left="284" w:hanging="284"/>
              <w:rPr>
                <w:b w:val="0"/>
              </w:rPr>
            </w:pPr>
            <w:r w:rsidRPr="000620FA">
              <w:rPr>
                <w:b w:val="0"/>
              </w:rPr>
              <w:t>des Abflusses</w:t>
            </w:r>
          </w:p>
        </w:tc>
        <w:tc>
          <w:tcPr>
            <w:tcW w:w="5245" w:type="dxa"/>
            <w:tcBorders>
              <w:top w:val="single" w:sz="6" w:space="0" w:color="auto"/>
            </w:tcBorders>
          </w:tcPr>
          <w:p w14:paraId="2DCAB63A" w14:textId="77777777" w:rsidR="00F809E1" w:rsidRPr="000620FA" w:rsidRDefault="00F809E1" w:rsidP="00E57CC0">
            <w:pPr>
              <w:pStyle w:val="Tab1-Kopfzeile"/>
              <w:spacing w:before="40" w:after="40" w:line="240" w:lineRule="auto"/>
              <w:rPr>
                <w:b w:val="0"/>
              </w:rPr>
            </w:pPr>
            <w:r w:rsidRPr="000620FA">
              <w:rPr>
                <w:b w:val="0"/>
              </w:rPr>
              <w:t>Die Bewertung erfolgt abweichend zu den anderen Schutzgütern rein verbal-argumentativ. Dabei wird u. a. die Einstufung des ökologischen und chemischen Zustands bzw. das ökologische Potenzial der Oberflächengewässer nach der Oberflächengewässerverordnung berücksichtigt.</w:t>
            </w:r>
          </w:p>
        </w:tc>
      </w:tr>
      <w:tr w:rsidR="000620FA" w:rsidRPr="000620FA" w14:paraId="2943BC8D" w14:textId="77777777" w:rsidTr="00E57CC0">
        <w:tc>
          <w:tcPr>
            <w:tcW w:w="8642" w:type="dxa"/>
            <w:gridSpan w:val="2"/>
            <w:tcBorders>
              <w:top w:val="single" w:sz="4" w:space="0" w:color="auto"/>
            </w:tcBorders>
            <w:shd w:val="clear" w:color="auto" w:fill="F2F2F2" w:themeFill="background1" w:themeFillShade="F2"/>
          </w:tcPr>
          <w:p w14:paraId="0687F80D" w14:textId="77777777" w:rsidR="00F809E1" w:rsidRPr="000620FA" w:rsidRDefault="00F809E1" w:rsidP="00E57CC0">
            <w:pPr>
              <w:pStyle w:val="Tab1-Kopfzeile"/>
              <w:keepNext/>
              <w:keepLines/>
              <w:spacing w:before="40" w:after="40"/>
            </w:pPr>
            <w:r w:rsidRPr="000620FA">
              <w:t>Funktion: Funktionen für den Naturhaushalt, die sich aus der Qualität und Quantität des Grundwassers ergeben</w:t>
            </w:r>
          </w:p>
        </w:tc>
      </w:tr>
      <w:tr w:rsidR="000620FA" w:rsidRPr="000620FA" w14:paraId="639E122C" w14:textId="77777777" w:rsidTr="00E57CC0">
        <w:trPr>
          <w:trHeight w:val="2205"/>
        </w:trPr>
        <w:tc>
          <w:tcPr>
            <w:tcW w:w="3397" w:type="dxa"/>
            <w:tcBorders>
              <w:top w:val="single" w:sz="6" w:space="0" w:color="auto"/>
              <w:right w:val="nil"/>
            </w:tcBorders>
          </w:tcPr>
          <w:p w14:paraId="26A53F0C" w14:textId="77777777" w:rsidR="00F809E1" w:rsidRPr="000620FA" w:rsidRDefault="00F809E1" w:rsidP="00F809E1">
            <w:pPr>
              <w:pStyle w:val="Tab1-Kopfzeile"/>
              <w:spacing w:before="40" w:after="40" w:line="240" w:lineRule="auto"/>
              <w:rPr>
                <w:b w:val="0"/>
              </w:rPr>
            </w:pPr>
            <w:r w:rsidRPr="000620FA">
              <w:rPr>
                <w:b w:val="0"/>
              </w:rPr>
              <w:t>Auswertung vorhandener Datengrundlagen hinsichtlich</w:t>
            </w:r>
          </w:p>
          <w:p w14:paraId="2C707053" w14:textId="77777777" w:rsidR="00F809E1" w:rsidRPr="000620FA" w:rsidRDefault="00F809E1" w:rsidP="00BC6D32">
            <w:pPr>
              <w:pStyle w:val="Tab1-Kopfzeile"/>
              <w:numPr>
                <w:ilvl w:val="0"/>
                <w:numId w:val="32"/>
              </w:numPr>
              <w:spacing w:before="40" w:after="40" w:line="240" w:lineRule="auto"/>
              <w:ind w:left="284" w:hanging="284"/>
              <w:rPr>
                <w:b w:val="0"/>
              </w:rPr>
            </w:pPr>
            <w:r w:rsidRPr="000620FA">
              <w:rPr>
                <w:b w:val="0"/>
              </w:rPr>
              <w:t xml:space="preserve">der Art und Mächtigkeit des Grundwasserleiters (Ergiebigkeit), </w:t>
            </w:r>
          </w:p>
          <w:p w14:paraId="7091E622" w14:textId="77777777" w:rsidR="00F809E1" w:rsidRPr="000620FA" w:rsidRDefault="00F809E1" w:rsidP="00BC6D32">
            <w:pPr>
              <w:pStyle w:val="Tab1-Kopfzeile"/>
              <w:numPr>
                <w:ilvl w:val="0"/>
                <w:numId w:val="32"/>
              </w:numPr>
              <w:spacing w:before="40" w:after="40" w:line="240" w:lineRule="auto"/>
              <w:ind w:left="284" w:hanging="284"/>
              <w:rPr>
                <w:b w:val="0"/>
              </w:rPr>
            </w:pPr>
            <w:r w:rsidRPr="000620FA">
              <w:rPr>
                <w:b w:val="0"/>
              </w:rPr>
              <w:t xml:space="preserve">Grundwasserqualität, </w:t>
            </w:r>
          </w:p>
          <w:p w14:paraId="28369938" w14:textId="77777777" w:rsidR="00F809E1" w:rsidRPr="000620FA" w:rsidRDefault="00F809E1" w:rsidP="00BC6D32">
            <w:pPr>
              <w:pStyle w:val="Tab1-Kopfzeile"/>
              <w:numPr>
                <w:ilvl w:val="0"/>
                <w:numId w:val="32"/>
              </w:numPr>
              <w:spacing w:before="40" w:after="40" w:line="240" w:lineRule="auto"/>
              <w:ind w:left="284" w:hanging="284"/>
              <w:rPr>
                <w:b w:val="0"/>
              </w:rPr>
            </w:pPr>
            <w:r w:rsidRPr="000620FA">
              <w:rPr>
                <w:b w:val="0"/>
              </w:rPr>
              <w:t xml:space="preserve">Grundwasserflurabstand, </w:t>
            </w:r>
          </w:p>
          <w:p w14:paraId="51A0BE5A" w14:textId="77777777" w:rsidR="00F809E1" w:rsidRPr="000620FA" w:rsidRDefault="00F809E1" w:rsidP="00BC6D32">
            <w:pPr>
              <w:pStyle w:val="Tab1-Kopfzeile"/>
              <w:numPr>
                <w:ilvl w:val="0"/>
                <w:numId w:val="32"/>
              </w:numPr>
              <w:spacing w:before="40" w:after="40" w:line="240" w:lineRule="auto"/>
              <w:ind w:left="284" w:hanging="284"/>
              <w:rPr>
                <w:b w:val="0"/>
              </w:rPr>
            </w:pPr>
            <w:r w:rsidRPr="000620FA">
              <w:rPr>
                <w:b w:val="0"/>
              </w:rPr>
              <w:t>Art und Mächtigkeit der Deckschichten u. a.</w:t>
            </w:r>
          </w:p>
        </w:tc>
        <w:tc>
          <w:tcPr>
            <w:tcW w:w="5245" w:type="dxa"/>
            <w:tcBorders>
              <w:top w:val="single" w:sz="6" w:space="0" w:color="auto"/>
            </w:tcBorders>
          </w:tcPr>
          <w:p w14:paraId="1EB367B3" w14:textId="77777777" w:rsidR="00F809E1" w:rsidRPr="000620FA" w:rsidRDefault="00F809E1" w:rsidP="00F809E1">
            <w:pPr>
              <w:pStyle w:val="Tab1-Kopfzeile"/>
              <w:spacing w:before="40" w:after="40" w:line="240" w:lineRule="auto"/>
              <w:rPr>
                <w:b w:val="0"/>
              </w:rPr>
            </w:pPr>
            <w:r w:rsidRPr="000620FA">
              <w:rPr>
                <w:b w:val="0"/>
              </w:rPr>
              <w:t>Die Bewertung erfolgt abweichend zu den anderen Schutzgütern rein verbal-argumentativ. Dabei wird u. a. die Einstufung des mengenmäßigen Grundwasserzustands und des chemischen Grundwasserzustands nach der Grundwasserverordnung berücksichtigt.</w:t>
            </w:r>
          </w:p>
        </w:tc>
      </w:tr>
    </w:tbl>
    <w:p w14:paraId="422BFB26" w14:textId="77777777" w:rsidR="00203EDB" w:rsidRDefault="00203EDB" w:rsidP="00203EDB">
      <w:pPr>
        <w:pStyle w:val="Textkrper"/>
      </w:pPr>
    </w:p>
    <w:p w14:paraId="2C4EC07D" w14:textId="77777777" w:rsidR="009C6198" w:rsidRPr="000620FA" w:rsidRDefault="009C6198" w:rsidP="009C6198">
      <w:pPr>
        <w:pStyle w:val="Zwischenberschrift"/>
      </w:pPr>
      <w:r w:rsidRPr="000620FA">
        <w:t>Bewertung der Funktionen für den Naturhaushalt, die sich aus der Qualität und Quantität der Oberflächengewässer und des Grundwassers ergeben</w:t>
      </w:r>
    </w:p>
    <w:p w14:paraId="643B5386" w14:textId="0AE8A450" w:rsidR="00556C53" w:rsidRDefault="00556C53" w:rsidP="00556C53">
      <w:pPr>
        <w:pStyle w:val="Textkrper"/>
      </w:pPr>
      <w:r>
        <w:t>Oberirdische Gewässer sind gemäß § 27 Abs. 1 des Wasserhaushaltsgesetzes (WHG) so zu bewirtschaften, dass eine Verschlechterung ihres ökologischen und ihres chemischen Zustands vermieden wird und dass ein guter ökologischer und ein guter chemischer Zustand erhalten oder erreicht w</w:t>
      </w:r>
      <w:r w:rsidR="00806CFD">
        <w:t>ird</w:t>
      </w:r>
      <w:r>
        <w:t xml:space="preserve">. </w:t>
      </w:r>
      <w:r w:rsidR="00DB5EE1">
        <w:t xml:space="preserve">Bei erheblich veränderter Wasserkörpern (HMWB) </w:t>
      </w:r>
      <w:r w:rsidR="00B4488A">
        <w:t>ist eine Verschlechterung des ökologischen und chemischen Potenzials zu vermeiden</w:t>
      </w:r>
      <w:r w:rsidR="009028E4">
        <w:t>,</w:t>
      </w:r>
      <w:r w:rsidR="00B4488A">
        <w:t xml:space="preserve"> ein gutes ökologisches und gutes chemisches Potenzial </w:t>
      </w:r>
      <w:r w:rsidR="009028E4">
        <w:t xml:space="preserve">ist zu </w:t>
      </w:r>
      <w:r w:rsidR="00B4488A">
        <w:t xml:space="preserve">erhalten oder </w:t>
      </w:r>
      <w:r w:rsidR="009028E4">
        <w:t xml:space="preserve">zu </w:t>
      </w:r>
      <w:r w:rsidR="00B4488A">
        <w:t>erreich</w:t>
      </w:r>
      <w:r w:rsidR="009028E4">
        <w:t>en</w:t>
      </w:r>
      <w:r w:rsidR="00B4488A">
        <w:t>.</w:t>
      </w:r>
    </w:p>
    <w:p w14:paraId="53002CE5" w14:textId="77777777" w:rsidR="00556C53" w:rsidRDefault="00556C53" w:rsidP="00556C53">
      <w:pPr>
        <w:pStyle w:val="Textkrper"/>
      </w:pPr>
      <w:r>
        <w:t xml:space="preserve">Das Grundwasser ist gemäß § 47 Abs. 1 WHG so zu bewirtschaften, dass eine Verschlechterung seines mengenmäßigen und chemischen Zustands vermieden und ein guter mengenmäßiger und chemischer Zustand erhalten oder erreicht wird. </w:t>
      </w:r>
    </w:p>
    <w:p w14:paraId="48C738A3" w14:textId="048D950F" w:rsidR="00556C53" w:rsidRDefault="00556C53" w:rsidP="00556C53">
      <w:pPr>
        <w:pStyle w:val="Textkrper"/>
      </w:pPr>
      <w:r w:rsidRPr="008E0B42">
        <w:t>Im Fachbeitrag zur Wasserrahmenrichtlinie</w:t>
      </w:r>
      <w:r>
        <w:t xml:space="preserve"> (siehe Leitfaden WRRL, LBM </w:t>
      </w:r>
      <w:r w:rsidRPr="000620FA">
        <w:t>20</w:t>
      </w:r>
      <w:r w:rsidR="00806CFD">
        <w:t>22</w:t>
      </w:r>
      <w:r>
        <w:rPr>
          <w:rStyle w:val="Funotenzeichen"/>
        </w:rPr>
        <w:footnoteReference w:id="18"/>
      </w:r>
      <w:r w:rsidR="004A5517" w:rsidRPr="004A5517">
        <w:t xml:space="preserve"> </w:t>
      </w:r>
      <w:hyperlink r:id="rId72" w:history="1">
        <w:r w:rsidR="004A5517">
          <w:rPr>
            <w:rStyle w:val="Hyperlink"/>
          </w:rPr>
          <w:t>Fachunterlagen . Landesbetrieb Mobilität Rheinland-Pfalz (rlp.de)</w:t>
        </w:r>
      </w:hyperlink>
      <w:r>
        <w:t>)</w:t>
      </w:r>
      <w:r w:rsidRPr="008E0B42">
        <w:t xml:space="preserve"> wird </w:t>
      </w:r>
      <w:r>
        <w:t>anhand der Anlagen 6 und 7 der OGewV</w:t>
      </w:r>
      <w:r w:rsidRPr="008E0B42">
        <w:t xml:space="preserve"> </w:t>
      </w:r>
      <w:r w:rsidR="00806CFD">
        <w:t xml:space="preserve">(Oberflächengewässerverordnung) </w:t>
      </w:r>
      <w:r w:rsidRPr="008E0B42">
        <w:t xml:space="preserve">untersucht, wie sich die Parameter der </w:t>
      </w:r>
      <w:r>
        <w:t xml:space="preserve">biologischen, </w:t>
      </w:r>
      <w:r w:rsidRPr="008E0B42">
        <w:t xml:space="preserve">hydromorphologischen, chemischen und sogenannten allgemeinen physikalisch-chemischen Qualitätskomponenten verändern. </w:t>
      </w:r>
      <w:r>
        <w:t>Zur Bewertung des Ist-Zustands eines Wasserkörpers wird zusätzlich der chemische Zustand anhand von Umweltqualitätsnormen (Grenzwerten) für prioritäre Schadstoffe in Anlage 8 der OGewV beurteilt.</w:t>
      </w:r>
    </w:p>
    <w:p w14:paraId="1DD4B130" w14:textId="77777777" w:rsidR="00556C53" w:rsidRDefault="00556C53" w:rsidP="00556C53">
      <w:pPr>
        <w:pStyle w:val="Textkrper"/>
      </w:pPr>
      <w:r>
        <w:t>Für den chemischen Zustand eines Grundwasserkörpers gelten die Schwellenwerte in Anlage 2, 7 und 8 GrwV</w:t>
      </w:r>
      <w:r w:rsidR="00806CFD">
        <w:t xml:space="preserve"> (Grundwasserverordnung)</w:t>
      </w:r>
      <w:r>
        <w:t>. Wenn zwischen Straßenabwasser und Grundwasser überall eine Bodenschicht mit mehreren Dezimetern Dicke besteht, ist davon auszugehen, dass der Eintrag von Schadstoffen ausreichend begrenzt wird. In aller Regel wird ein Straßenbauvorhaben keinen relevanten Einfluss auf den mengenmäßigen Zustand eines Grundwasserkörpers haben.</w:t>
      </w:r>
    </w:p>
    <w:p w14:paraId="039E4E77" w14:textId="77777777" w:rsidR="008271CC" w:rsidRDefault="00556C53" w:rsidP="00556C53">
      <w:pPr>
        <w:pStyle w:val="Textkrper"/>
      </w:pPr>
      <w:r>
        <w:t xml:space="preserve">Aufgrund der hohen Anforderungen aus der WRRL decken die hier vorgenommenen Beurteilungen und die vorgesehenen Maßnahmen zur Einhaltung des Verschlechterungsverbotes und des Verbesserungsgebotes die Anforderungen der Eingriffsregelung </w:t>
      </w:r>
      <w:r w:rsidR="00801B9F">
        <w:t xml:space="preserve">weitgehend </w:t>
      </w:r>
      <w:r>
        <w:t>mit ab.</w:t>
      </w:r>
      <w:r w:rsidR="007B0E07">
        <w:t xml:space="preserve"> </w:t>
      </w:r>
      <w:r>
        <w:t xml:space="preserve">Die Aussagen des Fachbeitrags können </w:t>
      </w:r>
      <w:r w:rsidR="006E1285">
        <w:t>im LBP beim</w:t>
      </w:r>
      <w:r>
        <w:t xml:space="preserve"> </w:t>
      </w:r>
      <w:r w:rsidR="00AC6637">
        <w:t>Schutzgut</w:t>
      </w:r>
      <w:r>
        <w:t xml:space="preserve"> Wasser zusammenfassend übernommen werden.</w:t>
      </w:r>
      <w:r w:rsidR="008271CC">
        <w:t xml:space="preserve"> </w:t>
      </w:r>
      <w:r w:rsidR="00801B9F">
        <w:t xml:space="preserve">Ggf. sind weitere relevante Bestandsdaten zu ergänzen (z.B. aus der Biotopkartierung oder </w:t>
      </w:r>
      <w:r w:rsidR="00A12238">
        <w:t>den</w:t>
      </w:r>
      <w:r w:rsidR="00801B9F">
        <w:t xml:space="preserve"> </w:t>
      </w:r>
      <w:r w:rsidR="00A12238">
        <w:t>unten genannten</w:t>
      </w:r>
      <w:r w:rsidR="00801B9F">
        <w:t xml:space="preserve"> Geoportal</w:t>
      </w:r>
      <w:r w:rsidR="00A12238">
        <w:t>en</w:t>
      </w:r>
      <w:r w:rsidR="00801B9F">
        <w:t>).</w:t>
      </w:r>
    </w:p>
    <w:p w14:paraId="6B34DE67" w14:textId="77777777" w:rsidR="00801B9F" w:rsidRDefault="008271CC" w:rsidP="00556C53">
      <w:pPr>
        <w:pStyle w:val="Textkrper"/>
      </w:pPr>
      <w:r w:rsidRPr="00801B9F">
        <w:t xml:space="preserve">Ist kein Fachbeitrag WRRL erforderlich, </w:t>
      </w:r>
      <w:r w:rsidR="007B0E07" w:rsidRPr="00801B9F">
        <w:t xml:space="preserve">erfolgt die Betrachtung der Schutzgutfunktion </w:t>
      </w:r>
      <w:r w:rsidR="00801B9F" w:rsidRPr="00801B9F">
        <w:t xml:space="preserve">ausschließlich </w:t>
      </w:r>
      <w:r w:rsidR="007B0E07" w:rsidRPr="00801B9F">
        <w:t>im LBP.</w:t>
      </w:r>
      <w:r w:rsidR="00801B9F" w:rsidRPr="00801B9F">
        <w:t xml:space="preserve"> </w:t>
      </w:r>
      <w:r w:rsidRPr="00801B9F">
        <w:t>Gleiches gilt bei einer Betroffenheit von nicht berichtspflichtigen</w:t>
      </w:r>
      <w:r>
        <w:t xml:space="preserve"> Oberflächengewässern (Gewässer I</w:t>
      </w:r>
      <w:r w:rsidR="0098233B">
        <w:t>I</w:t>
      </w:r>
      <w:r>
        <w:t xml:space="preserve">I. Ordnung, </w:t>
      </w:r>
      <w:r w:rsidR="006E1285">
        <w:t xml:space="preserve">kleinere </w:t>
      </w:r>
      <w:r>
        <w:t>Stillgewässer</w:t>
      </w:r>
      <w:r w:rsidR="0098233B">
        <w:t>, Quellen</w:t>
      </w:r>
      <w:r w:rsidR="00474E6C">
        <w:t xml:space="preserve">). </w:t>
      </w:r>
    </w:p>
    <w:p w14:paraId="664517F1" w14:textId="77777777" w:rsidR="008271CC" w:rsidRDefault="008271CC" w:rsidP="00556C53">
      <w:pPr>
        <w:pStyle w:val="Textkrper"/>
      </w:pPr>
      <w:r>
        <w:t>Folgende Datengrundlagen ermöglichen eine Bewertung der Oberflächengewässer einschließlich der Vorbelastungssituation:</w:t>
      </w:r>
    </w:p>
    <w:p w14:paraId="03B46294" w14:textId="77777777" w:rsidR="008271CC" w:rsidRDefault="0098233B" w:rsidP="0098233B">
      <w:pPr>
        <w:pStyle w:val="Aufzhlung1fortlnach6pt"/>
      </w:pPr>
      <w:r w:rsidRPr="0098233B">
        <w:t>Geoportal Wasser mit Geoexplorer</w:t>
      </w:r>
      <w:r>
        <w:t>: u.a. Daten zu Gewässern (Fließgewässer I bis III. Ordnung, Seen, Quellen) sowie zur Gewässergüte (Strukturgüte, Gewässertypen biozönotisch) (</w:t>
      </w:r>
      <w:hyperlink r:id="rId73" w:history="1">
        <w:r w:rsidRPr="006364F4">
          <w:rPr>
            <w:rStyle w:val="Hyperlink"/>
          </w:rPr>
          <w:t>https://geoportal-wasser.rlp-umwelt.de/servlet/is/2025/</w:t>
        </w:r>
      </w:hyperlink>
      <w:r>
        <w:t>)</w:t>
      </w:r>
    </w:p>
    <w:p w14:paraId="3A367C11" w14:textId="5F4AD740" w:rsidR="00CB058A" w:rsidRDefault="00CB058A" w:rsidP="00CB058A">
      <w:pPr>
        <w:pStyle w:val="Aufzhlung1schlussnach12pt"/>
      </w:pPr>
      <w:r>
        <w:t>Karten zu Oberflächenwasserkörper</w:t>
      </w:r>
      <w:r w:rsidR="00BC3620">
        <w:t>n</w:t>
      </w:r>
      <w:r>
        <w:t xml:space="preserve"> der WRRL: </w:t>
      </w:r>
      <w:hyperlink r:id="rId74" w:history="1">
        <w:r w:rsidR="00F6603F">
          <w:rPr>
            <w:rStyle w:val="Hyperlink"/>
          </w:rPr>
          <w:t>Startseite . Europäische Wasserrahmenrichtlinie in Rheinland-Pfalz (rlp.de)</w:t>
        </w:r>
      </w:hyperlink>
      <w:r w:rsidR="00F6603F">
        <w:t xml:space="preserve"> </w:t>
      </w:r>
    </w:p>
    <w:p w14:paraId="574269C6" w14:textId="77777777" w:rsidR="00A12238" w:rsidRDefault="00A12238" w:rsidP="00A12238">
      <w:pPr>
        <w:pStyle w:val="Textkrper"/>
      </w:pPr>
      <w:r w:rsidRPr="00DC6497">
        <w:t xml:space="preserve">Sofern erhebliche Beeinträchtigungen besonderer Schwere hinsichtlich der Funktionen des Grundwassers oder der Oberflächengewässer sicher ausgeschlossen werden können – z.B. wenn zwar Gewässer im Untersuchungsraum vorhanden sind, eine direkte oder indirekte Beeinträchtigung aber </w:t>
      </w:r>
      <w:r w:rsidR="00BD1363" w:rsidRPr="00DC6497">
        <w:t>nicht stattfindet</w:t>
      </w:r>
      <w:r w:rsidRPr="00DC6497">
        <w:t xml:space="preserve"> oder die Wirkungen des Vorhabens nicht geeignet sind, eBS-Fälle auszulösen (z.B. keine Zunahme betriebsbedingter Beeinträchtigungen bei Ausbauvorhaben), kann auf eine ausführliche Darstellung des Bestandes verzichtet werden (vgl. Planungsraumanalyse, Kap. 2).</w:t>
      </w:r>
    </w:p>
    <w:p w14:paraId="29E0A35A" w14:textId="77777777" w:rsidR="000620FA" w:rsidRPr="007B0E07" w:rsidRDefault="000620FA" w:rsidP="00E57CC0">
      <w:pPr>
        <w:pStyle w:val="Textkrper"/>
        <w:rPr>
          <w:b/>
        </w:rPr>
      </w:pPr>
      <w:r w:rsidRPr="007B0E07">
        <w:rPr>
          <w:b/>
        </w:rPr>
        <w:t>Funktion: Hochwasserschutzfunktion und Funktionen im Niederschlags-Abflusshaushalt (Retentionsfunktion)</w:t>
      </w:r>
    </w:p>
    <w:p w14:paraId="29E7860B" w14:textId="77777777" w:rsidR="000620FA" w:rsidRPr="000620FA" w:rsidRDefault="000620FA" w:rsidP="00E57CC0">
      <w:pPr>
        <w:pStyle w:val="Textkrper"/>
      </w:pPr>
      <w:r w:rsidRPr="000620FA">
        <w:t>Die Erfassung und Bewertung des Schutzgutes Wasser erfolgt</w:t>
      </w:r>
      <w:r>
        <w:t xml:space="preserve"> für die Hochwasserschutz- und Retentionsfunktion</w:t>
      </w:r>
      <w:r w:rsidRPr="000620FA">
        <w:t xml:space="preserve"> in Anlehnung an Anlage 7.2 des Praxisleitfadens anhand der folgenden Kriterien.</w:t>
      </w:r>
    </w:p>
    <w:p w14:paraId="320E1F60" w14:textId="3EA8B37E" w:rsidR="000620FA" w:rsidRPr="007B0E07" w:rsidRDefault="000620FA" w:rsidP="007B0E07">
      <w:pPr>
        <w:pStyle w:val="Beschriftung"/>
        <w:keepNext/>
        <w:keepLines/>
      </w:pPr>
      <w:bookmarkStart w:id="81" w:name="_Toc125620494"/>
      <w:r w:rsidRPr="007B0E07">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7B0E07">
        <w:noBreakHyphen/>
      </w:r>
      <w:r w:rsidR="00705034">
        <w:t>5</w:t>
      </w:r>
      <w:r w:rsidRPr="007B0E07">
        <w:t>:</w:t>
      </w:r>
      <w:r w:rsidRPr="007B0E07">
        <w:tab/>
        <w:t>Erfassung und Bewertung Schutzgut Wasser (</w:t>
      </w:r>
      <w:r w:rsidR="001B236C">
        <w:t>Hochwasserschutz- und Retentionsfunktion</w:t>
      </w:r>
      <w:r w:rsidRPr="007B0E07">
        <w:t>) (aus MKUEM 2021, Anlage 7.2)</w:t>
      </w:r>
      <w:bookmarkEnd w:id="81"/>
    </w:p>
    <w:tbl>
      <w:tblPr>
        <w:tblW w:w="850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3397"/>
        <w:gridCol w:w="5103"/>
      </w:tblGrid>
      <w:tr w:rsidR="007B0E07" w:rsidRPr="007B0E07" w14:paraId="371CD9A6" w14:textId="77777777" w:rsidTr="007B0E07">
        <w:trPr>
          <w:tblHeader/>
        </w:trPr>
        <w:tc>
          <w:tcPr>
            <w:tcW w:w="3397" w:type="dxa"/>
            <w:tcBorders>
              <w:top w:val="single" w:sz="4" w:space="0" w:color="auto"/>
            </w:tcBorders>
            <w:shd w:val="clear" w:color="auto" w:fill="D9D9D9"/>
          </w:tcPr>
          <w:p w14:paraId="62D6755F" w14:textId="77777777" w:rsidR="000620FA" w:rsidRPr="007B0E07" w:rsidRDefault="000620FA" w:rsidP="007B0E07">
            <w:pPr>
              <w:pStyle w:val="Tab1-Kopfzeile"/>
              <w:keepNext/>
              <w:keepLines/>
              <w:spacing w:before="40" w:after="40"/>
            </w:pPr>
            <w:r w:rsidRPr="007B0E07">
              <w:t>Erfassungskriterien</w:t>
            </w:r>
          </w:p>
        </w:tc>
        <w:tc>
          <w:tcPr>
            <w:tcW w:w="5103" w:type="dxa"/>
            <w:tcBorders>
              <w:top w:val="single" w:sz="4" w:space="0" w:color="auto"/>
            </w:tcBorders>
            <w:shd w:val="clear" w:color="auto" w:fill="D9D9D9"/>
            <w:vAlign w:val="center"/>
          </w:tcPr>
          <w:p w14:paraId="5861B300" w14:textId="77777777" w:rsidR="000620FA" w:rsidRPr="007B0E07" w:rsidRDefault="000620FA" w:rsidP="007B0E07">
            <w:pPr>
              <w:pStyle w:val="Tab1-Kopfzeile"/>
              <w:keepNext/>
              <w:keepLines/>
              <w:spacing w:before="40" w:after="40"/>
            </w:pPr>
            <w:r w:rsidRPr="007B0E07">
              <w:t>Bewertungsrahmen</w:t>
            </w:r>
          </w:p>
        </w:tc>
      </w:tr>
      <w:tr w:rsidR="007B0E07" w:rsidRPr="007B0E07" w14:paraId="06811B2F" w14:textId="77777777" w:rsidTr="007B0E07">
        <w:tc>
          <w:tcPr>
            <w:tcW w:w="8500" w:type="dxa"/>
            <w:gridSpan w:val="2"/>
            <w:tcBorders>
              <w:top w:val="single" w:sz="4" w:space="0" w:color="auto"/>
            </w:tcBorders>
            <w:shd w:val="clear" w:color="auto" w:fill="F2F2F2" w:themeFill="background1" w:themeFillShade="F2"/>
          </w:tcPr>
          <w:p w14:paraId="68D67631" w14:textId="77777777" w:rsidR="000620FA" w:rsidRPr="007B0E07" w:rsidRDefault="000620FA" w:rsidP="007B0E07">
            <w:pPr>
              <w:pStyle w:val="Tab1-Kopfzeile"/>
              <w:keepNext/>
              <w:keepLines/>
              <w:spacing w:before="40" w:after="40"/>
            </w:pPr>
            <w:r w:rsidRPr="007B0E07">
              <w:t>Funktion: Hochwasserschutzfunktion und Funktionen im Niederschlags-Abflusshaushalt (Retentionsfunktion)</w:t>
            </w:r>
          </w:p>
        </w:tc>
      </w:tr>
      <w:tr w:rsidR="007B0E07" w:rsidRPr="007B0E07" w14:paraId="7A60C6E1" w14:textId="77777777" w:rsidTr="007B0E07">
        <w:trPr>
          <w:trHeight w:val="2205"/>
        </w:trPr>
        <w:tc>
          <w:tcPr>
            <w:tcW w:w="3397" w:type="dxa"/>
            <w:tcBorders>
              <w:top w:val="single" w:sz="6" w:space="0" w:color="auto"/>
              <w:right w:val="nil"/>
            </w:tcBorders>
          </w:tcPr>
          <w:p w14:paraId="21FC8456" w14:textId="77777777" w:rsidR="000620FA" w:rsidRPr="007B0E07" w:rsidRDefault="000620FA" w:rsidP="007B0E07">
            <w:pPr>
              <w:pStyle w:val="Tab1-Kopfzeile"/>
              <w:keepNext/>
              <w:keepLines/>
              <w:spacing w:before="40" w:after="40" w:line="240" w:lineRule="auto"/>
              <w:rPr>
                <w:b w:val="0"/>
              </w:rPr>
            </w:pPr>
            <w:r w:rsidRPr="007B0E07">
              <w:rPr>
                <w:b w:val="0"/>
              </w:rPr>
              <w:t>Betroffenheit von Fließgewässern, Auenbereichen bzw. Überschwemmungsbereichen und Rückhalteflächen Auswertung vorhandener Datengrundlagen hinsichtlich</w:t>
            </w:r>
          </w:p>
          <w:p w14:paraId="6F6D9BCD" w14:textId="77777777" w:rsidR="000620FA" w:rsidRPr="007B0E07" w:rsidRDefault="000620FA" w:rsidP="00BC6D32">
            <w:pPr>
              <w:pStyle w:val="Tab1-Kopfzeile"/>
              <w:keepNext/>
              <w:keepLines/>
              <w:numPr>
                <w:ilvl w:val="0"/>
                <w:numId w:val="32"/>
              </w:numPr>
              <w:spacing w:before="40" w:after="40" w:line="240" w:lineRule="auto"/>
              <w:rPr>
                <w:b w:val="0"/>
              </w:rPr>
            </w:pPr>
            <w:r w:rsidRPr="007B0E07">
              <w:rPr>
                <w:b w:val="0"/>
              </w:rPr>
              <w:t>Bemessungshochwasser</w:t>
            </w:r>
          </w:p>
          <w:p w14:paraId="5AFEE907" w14:textId="77777777" w:rsidR="000620FA" w:rsidRPr="007B0E07" w:rsidRDefault="000620FA" w:rsidP="00BC6D32">
            <w:pPr>
              <w:pStyle w:val="Tab1-Kopfzeile"/>
              <w:keepNext/>
              <w:keepLines/>
              <w:numPr>
                <w:ilvl w:val="0"/>
                <w:numId w:val="32"/>
              </w:numPr>
              <w:spacing w:before="40" w:after="40" w:line="240" w:lineRule="auto"/>
              <w:rPr>
                <w:b w:val="0"/>
              </w:rPr>
            </w:pPr>
            <w:r w:rsidRPr="007B0E07">
              <w:rPr>
                <w:b w:val="0"/>
              </w:rPr>
              <w:t xml:space="preserve">Risikogebiete </w:t>
            </w:r>
          </w:p>
          <w:p w14:paraId="003E9E91" w14:textId="77777777" w:rsidR="000620FA" w:rsidRPr="007B0E07" w:rsidRDefault="000620FA" w:rsidP="00BC6D32">
            <w:pPr>
              <w:pStyle w:val="Tab1-Kopfzeile"/>
              <w:keepNext/>
              <w:keepLines/>
              <w:numPr>
                <w:ilvl w:val="0"/>
                <w:numId w:val="32"/>
              </w:numPr>
              <w:spacing w:before="40" w:after="40" w:line="240" w:lineRule="auto"/>
              <w:rPr>
                <w:b w:val="0"/>
              </w:rPr>
            </w:pPr>
            <w:r w:rsidRPr="007B0E07">
              <w:rPr>
                <w:b w:val="0"/>
              </w:rPr>
              <w:t xml:space="preserve">festgesetzte oder vorläufig gesicherte Überschwemmungsgebiete </w:t>
            </w:r>
          </w:p>
          <w:p w14:paraId="7D55DF2A" w14:textId="77777777" w:rsidR="000620FA" w:rsidRPr="007B0E07" w:rsidRDefault="000620FA" w:rsidP="00BC6D32">
            <w:pPr>
              <w:pStyle w:val="Tab1-Kopfzeile"/>
              <w:keepNext/>
              <w:keepLines/>
              <w:numPr>
                <w:ilvl w:val="0"/>
                <w:numId w:val="32"/>
              </w:numPr>
              <w:spacing w:before="40" w:after="40" w:line="240" w:lineRule="auto"/>
              <w:rPr>
                <w:b w:val="0"/>
              </w:rPr>
            </w:pPr>
            <w:r w:rsidRPr="007B0E07">
              <w:rPr>
                <w:b w:val="0"/>
              </w:rPr>
              <w:t>Überschwemmungsflächen</w:t>
            </w:r>
          </w:p>
        </w:tc>
        <w:tc>
          <w:tcPr>
            <w:tcW w:w="5103" w:type="dxa"/>
            <w:tcBorders>
              <w:top w:val="single" w:sz="6" w:space="0" w:color="auto"/>
            </w:tcBorders>
          </w:tcPr>
          <w:p w14:paraId="625F3AD4" w14:textId="77777777" w:rsidR="000620FA" w:rsidRPr="007B0E07" w:rsidRDefault="000620FA" w:rsidP="007B0E07">
            <w:pPr>
              <w:pStyle w:val="Tab1-Kopfzeile"/>
              <w:keepNext/>
              <w:keepLines/>
              <w:spacing w:before="40" w:after="40" w:line="240" w:lineRule="auto"/>
              <w:rPr>
                <w:b w:val="0"/>
              </w:rPr>
            </w:pPr>
            <w:r w:rsidRPr="007B0E07">
              <w:rPr>
                <w:b w:val="0"/>
              </w:rPr>
              <w:t>Die Bewertung erfolgt abweichend zu den anderen Schutzgütern rein verbal-argumentativ, u. a. unter Zugrundelegung der Überflutungswahrscheinlichkeit der betreffenden Fließgewässer und Auen.</w:t>
            </w:r>
          </w:p>
        </w:tc>
      </w:tr>
    </w:tbl>
    <w:p w14:paraId="6DBAAD35" w14:textId="77777777" w:rsidR="000620FA" w:rsidRPr="007B0E07" w:rsidRDefault="000620FA" w:rsidP="000620FA">
      <w:pPr>
        <w:pStyle w:val="Textkrper"/>
      </w:pPr>
    </w:p>
    <w:p w14:paraId="2D93B3AE" w14:textId="77777777" w:rsidR="009C6198" w:rsidRPr="007B0E07" w:rsidRDefault="009C6198" w:rsidP="009C6198">
      <w:pPr>
        <w:pStyle w:val="Textkrper"/>
      </w:pPr>
      <w:r w:rsidRPr="007B0E07">
        <w:t>Die Bewertung der Hochwasserschutzfunktion und der Retentionsfunktion erfolgt verbal-argumentativ</w:t>
      </w:r>
      <w:r w:rsidR="0016230C" w:rsidRPr="007B0E07">
        <w:t>,</w:t>
      </w:r>
      <w:r w:rsidRPr="007B0E07">
        <w:t xml:space="preserve"> eine 6-stufige Bewertung ist nicht erforderlich.</w:t>
      </w:r>
    </w:p>
    <w:p w14:paraId="1660E392" w14:textId="77777777" w:rsidR="009C6198" w:rsidRPr="007B0E07" w:rsidRDefault="009C6198" w:rsidP="009C6198">
      <w:pPr>
        <w:pStyle w:val="Textkrper"/>
      </w:pPr>
      <w:r w:rsidRPr="007B0E07">
        <w:t xml:space="preserve">Ziel der Bewertung ist es die Schwelle zu identifizieren, ab der mit einer erheblichen Beeinträchtigung besonderer Schwere der Schutzgutfunktion zu rechnen ist. </w:t>
      </w:r>
      <w:r w:rsidR="0016230C" w:rsidRPr="007B0E07">
        <w:t xml:space="preserve">Dies ist </w:t>
      </w:r>
      <w:r w:rsidRPr="007B0E07">
        <w:t xml:space="preserve">dann der Fall, wenn eine </w:t>
      </w:r>
      <w:r w:rsidR="0064240C" w:rsidRPr="007B0E07">
        <w:t xml:space="preserve">planungsrelevante Ausprägung der </w:t>
      </w:r>
      <w:r w:rsidRPr="007B0E07">
        <w:t>Schutzgutfunktion vorliegt</w:t>
      </w:r>
      <w:r w:rsidR="00D52488" w:rsidRPr="007B0E07">
        <w:t xml:space="preserve"> und die zu erwartenden Projektwirkungen Eingriffe hervorrufen, die einer funktionsspezifischen Kompensation bedürfen</w:t>
      </w:r>
      <w:r w:rsidRPr="007B0E07">
        <w:t xml:space="preserve">. </w:t>
      </w:r>
    </w:p>
    <w:p w14:paraId="1E0704D9" w14:textId="22956C1F" w:rsidR="009C6198" w:rsidRPr="007B0E07" w:rsidRDefault="009C6198" w:rsidP="003C7F6A">
      <w:pPr>
        <w:pStyle w:val="Textkrper"/>
        <w:spacing w:after="120"/>
      </w:pPr>
      <w:r w:rsidRPr="007B0E07">
        <w:t xml:space="preserve">Bei der Hochwasserschutzfunktion und Funktion im Niederschlags-Abflusshaushalt kann dann von einer </w:t>
      </w:r>
      <w:r w:rsidR="00D52488" w:rsidRPr="007B0E07">
        <w:t>Planungsrelevanz</w:t>
      </w:r>
      <w:r w:rsidRPr="007B0E07">
        <w:t xml:space="preserve"> </w:t>
      </w:r>
      <w:r w:rsidR="00CC3BA1">
        <w:t>(</w:t>
      </w:r>
      <w:r w:rsidR="00CC3BA1" w:rsidRPr="007B0E07">
        <w:t>mindestens hohe Bedeutung</w:t>
      </w:r>
      <w:r w:rsidR="00CC3BA1">
        <w:t>)</w:t>
      </w:r>
      <w:r w:rsidR="00CC3BA1" w:rsidRPr="007B0E07">
        <w:t xml:space="preserve"> </w:t>
      </w:r>
      <w:r w:rsidRPr="007B0E07">
        <w:t>ausgegangen werden, wenn:</w:t>
      </w:r>
    </w:p>
    <w:p w14:paraId="0E51C423" w14:textId="4C7C90C7" w:rsidR="009C6198" w:rsidRPr="007B0E07" w:rsidRDefault="009C6198" w:rsidP="0077564E">
      <w:pPr>
        <w:pStyle w:val="Aufzhlung1fortlnach6pt"/>
      </w:pPr>
      <w:r w:rsidRPr="007B0E07">
        <w:t xml:space="preserve">eine Ausweisung als festgesetztes oder vorläufig gesichertes Überschwemmungsgebiet </w:t>
      </w:r>
      <w:r w:rsidR="00CC3BA1">
        <w:t>vorliegt (</w:t>
      </w:r>
      <w:r w:rsidR="00CC3BA1" w:rsidRPr="007B0E07">
        <w:t>samt Hochwasserschutzanlagen)</w:t>
      </w:r>
      <w:r w:rsidR="00CC3BA1" w:rsidRPr="00CC3BA1">
        <w:t xml:space="preserve"> </w:t>
      </w:r>
      <w:r w:rsidR="00CC3BA1" w:rsidRPr="007B0E07">
        <w:t>(</w:t>
      </w:r>
      <w:hyperlink r:id="rId75" w:history="1">
        <w:r w:rsidR="00F6603F">
          <w:rPr>
            <w:rStyle w:val="Hyperlink"/>
          </w:rPr>
          <w:t>Geoexplorer . RLP-UMWELT Wasserportal</w:t>
        </w:r>
      </w:hyperlink>
      <w:r w:rsidR="00F6603F">
        <w:t>)</w:t>
      </w:r>
      <w:r w:rsidR="00CC3BA1">
        <w:t xml:space="preserve"> </w:t>
      </w:r>
    </w:p>
    <w:p w14:paraId="71DE3B3E" w14:textId="21159C65" w:rsidR="009C6198" w:rsidRPr="005C2FA0" w:rsidRDefault="009C6198" w:rsidP="0077564E">
      <w:pPr>
        <w:pStyle w:val="Aufzhlung1fortlnach6pt"/>
      </w:pPr>
      <w:r w:rsidRPr="005C2FA0">
        <w:t xml:space="preserve">laut Hochwasserrisikokarten </w:t>
      </w:r>
      <w:r w:rsidR="0077564E" w:rsidRPr="005C2FA0">
        <w:t xml:space="preserve">eine </w:t>
      </w:r>
      <w:r w:rsidRPr="006D36B8">
        <w:t>Überflutungswahrs</w:t>
      </w:r>
      <w:r w:rsidR="0077564E" w:rsidRPr="00FE575A">
        <w:t xml:space="preserve">cheinlichkeit vorliegt (HQ </w:t>
      </w:r>
      <w:r w:rsidR="00CB058A" w:rsidRPr="00DC6497">
        <w:t>extrem</w:t>
      </w:r>
      <w:r w:rsidR="00CB058A" w:rsidRPr="005C2FA0">
        <w:t xml:space="preserve"> </w:t>
      </w:r>
      <w:r w:rsidR="0077564E" w:rsidRPr="005C2FA0">
        <w:t>oder häufi</w:t>
      </w:r>
      <w:r w:rsidRPr="006D36B8">
        <w:t>ger</w:t>
      </w:r>
      <w:r w:rsidR="0077564E" w:rsidRPr="00FE575A">
        <w:t xml:space="preserve">, siehe </w:t>
      </w:r>
      <w:hyperlink r:id="rId76" w:history="1">
        <w:r w:rsidR="0077564E" w:rsidRPr="001D70E1">
          <w:rPr>
            <w:rStyle w:val="Hyperlink"/>
          </w:rPr>
          <w:t>https://hochwassermanagement.rlp-umwelt.de/servlet/is/200042/</w:t>
        </w:r>
      </w:hyperlink>
      <w:r w:rsidRPr="005C2FA0">
        <w:t>).</w:t>
      </w:r>
    </w:p>
    <w:p w14:paraId="7593B321" w14:textId="77777777" w:rsidR="009C6198" w:rsidRDefault="009C6198" w:rsidP="009C6198">
      <w:pPr>
        <w:pStyle w:val="Textkrper"/>
      </w:pPr>
      <w:r w:rsidRPr="006D36B8">
        <w:t xml:space="preserve">Sofern bei geringeren Wirkintensitäten </w:t>
      </w:r>
      <w:r w:rsidR="00D52488" w:rsidRPr="00FE575A">
        <w:t xml:space="preserve">(z.B. temporären Beeinträchtigungen) </w:t>
      </w:r>
      <w:r w:rsidRPr="000228BC">
        <w:t>weitere Differenzierung zur Feststellung von erheblic</w:t>
      </w:r>
      <w:r w:rsidRPr="0089207F">
        <w:t>hen Beeinträchtigungen besonderer Schwere erforderlich sind, kann im Einzelfall anhand der Überflutungswahrscheinlichkeit weiter differenziert werden</w:t>
      </w:r>
      <w:r w:rsidR="0077564E" w:rsidRPr="0089207F">
        <w:t xml:space="preserve"> </w:t>
      </w:r>
      <w:r w:rsidR="0077564E" w:rsidRPr="00DC6497">
        <w:t xml:space="preserve">(z.B. </w:t>
      </w:r>
      <w:r w:rsidR="00D52488" w:rsidRPr="00DC6497">
        <w:t xml:space="preserve">eBS-Schwelle nicht bei HQ extrem, sondern ab </w:t>
      </w:r>
      <w:r w:rsidR="0077564E" w:rsidRPr="00DC6497">
        <w:t xml:space="preserve">HQ 100 </w:t>
      </w:r>
      <w:r w:rsidR="00D52488" w:rsidRPr="00DC6497">
        <w:t>oder HQ 10</w:t>
      </w:r>
      <w:r w:rsidR="0077564E" w:rsidRPr="00DC6497">
        <w:t>)</w:t>
      </w:r>
      <w:r w:rsidRPr="00DC6497">
        <w:t>.</w:t>
      </w:r>
    </w:p>
    <w:p w14:paraId="02842B7C" w14:textId="77777777" w:rsidR="007A6A2B" w:rsidRDefault="007A6A2B" w:rsidP="00E57CC0">
      <w:pPr>
        <w:pStyle w:val="berschrift4"/>
        <w:numPr>
          <w:ilvl w:val="2"/>
          <w:numId w:val="34"/>
        </w:numPr>
        <w:tabs>
          <w:tab w:val="num" w:pos="1474"/>
        </w:tabs>
        <w:ind w:left="1191" w:hanging="1191"/>
      </w:pPr>
      <w:bookmarkStart w:id="82" w:name="_Toc33721217"/>
      <w:bookmarkStart w:id="83" w:name="_Toc143588006"/>
      <w:bookmarkStart w:id="84" w:name="_Ref143590198"/>
      <w:r>
        <w:t>Klima / Luft</w:t>
      </w:r>
      <w:bookmarkEnd w:id="82"/>
      <w:bookmarkEnd w:id="83"/>
      <w:bookmarkEnd w:id="84"/>
      <w:r>
        <w:t xml:space="preserve"> </w:t>
      </w:r>
    </w:p>
    <w:p w14:paraId="2384E427" w14:textId="77777777" w:rsidR="001B236C" w:rsidRPr="007B0E07" w:rsidRDefault="001B236C" w:rsidP="00E57CC0">
      <w:pPr>
        <w:pStyle w:val="Textkrper"/>
        <w:keepNext/>
        <w:rPr>
          <w:b/>
        </w:rPr>
      </w:pPr>
      <w:r w:rsidRPr="007B0E07">
        <w:rPr>
          <w:b/>
        </w:rPr>
        <w:t xml:space="preserve">Funktion: </w:t>
      </w:r>
      <w:r w:rsidRPr="001B236C">
        <w:rPr>
          <w:b/>
        </w:rPr>
        <w:t>Klimatische und lufthygienische Ausgleichsfunktion</w:t>
      </w:r>
    </w:p>
    <w:p w14:paraId="50B5BD02" w14:textId="77777777" w:rsidR="002D5E0B" w:rsidRPr="001B236C" w:rsidRDefault="002D5E0B" w:rsidP="00E57CC0">
      <w:pPr>
        <w:pStyle w:val="Textkrper"/>
        <w:keepNext/>
      </w:pPr>
      <w:r w:rsidRPr="001B236C">
        <w:t xml:space="preserve">Die Erfassung und Bewertung </w:t>
      </w:r>
      <w:r w:rsidR="001B236C" w:rsidRPr="001B236C">
        <w:t>der klimatischen und lufthygienischen Ausgleichsfunktion beim Schutzgut</w:t>
      </w:r>
      <w:r w:rsidRPr="001B236C">
        <w:t xml:space="preserve"> Klima / Luft erfolgt in Anlehnung an Anlage 7.2 des Praxisleitfadens anhand der folgenden Kriterien.</w:t>
      </w:r>
    </w:p>
    <w:p w14:paraId="6720D063" w14:textId="1BB71645" w:rsidR="00203EDB" w:rsidRPr="001B236C" w:rsidRDefault="00203EDB" w:rsidP="00203EDB">
      <w:pPr>
        <w:pStyle w:val="Beschriftung"/>
        <w:keepNext/>
        <w:keepLines/>
      </w:pPr>
      <w:bookmarkStart w:id="85" w:name="_Toc125620495"/>
      <w:r w:rsidRPr="001B236C">
        <w:t xml:space="preserve">Tab. </w:t>
      </w:r>
      <w:r w:rsidR="0097103D">
        <w:fldChar w:fldCharType="begin"/>
      </w:r>
      <w:r w:rsidR="0097103D">
        <w:instrText xml:space="preserve"> STYLERE</w:instrText>
      </w:r>
      <w:r w:rsidR="0097103D">
        <w:instrText xml:space="preserve">F 2 \s </w:instrText>
      </w:r>
      <w:r w:rsidR="0097103D">
        <w:fldChar w:fldCharType="separate"/>
      </w:r>
      <w:r w:rsidR="00E24AB8">
        <w:rPr>
          <w:noProof/>
        </w:rPr>
        <w:t>3</w:t>
      </w:r>
      <w:r w:rsidR="0097103D">
        <w:rPr>
          <w:noProof/>
        </w:rPr>
        <w:fldChar w:fldCharType="end"/>
      </w:r>
      <w:r w:rsidRPr="001B236C">
        <w:noBreakHyphen/>
      </w:r>
      <w:r w:rsidR="00705034">
        <w:t>6</w:t>
      </w:r>
      <w:r w:rsidRPr="001B236C">
        <w:t>:</w:t>
      </w:r>
      <w:r w:rsidRPr="001B236C">
        <w:tab/>
      </w:r>
      <w:r w:rsidR="001B236C" w:rsidRPr="001B236C">
        <w:t xml:space="preserve">Erfassung und Bewertung Schutzgut Klima / Luft (Klimatische und Lufthygienische Ausgleichsfunktion) </w:t>
      </w:r>
      <w:r w:rsidRPr="001B236C">
        <w:t>(aus MKUEM 2021, Anlage 7.2)</w:t>
      </w:r>
      <w:bookmarkEnd w:id="85"/>
    </w:p>
    <w:tbl>
      <w:tblPr>
        <w:tblW w:w="86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3397"/>
        <w:gridCol w:w="5245"/>
      </w:tblGrid>
      <w:tr w:rsidR="001B236C" w:rsidRPr="001B236C" w14:paraId="00C503AB" w14:textId="77777777" w:rsidTr="0048194D">
        <w:trPr>
          <w:tblHeader/>
        </w:trPr>
        <w:tc>
          <w:tcPr>
            <w:tcW w:w="3397" w:type="dxa"/>
            <w:tcBorders>
              <w:top w:val="single" w:sz="4" w:space="0" w:color="auto"/>
            </w:tcBorders>
            <w:shd w:val="clear" w:color="auto" w:fill="D9D9D9"/>
          </w:tcPr>
          <w:p w14:paraId="70E75DEC" w14:textId="77777777" w:rsidR="00203EDB" w:rsidRPr="001B236C" w:rsidRDefault="00203EDB" w:rsidP="00F809E1">
            <w:pPr>
              <w:pStyle w:val="Tab1-Kopfzeile"/>
              <w:spacing w:before="40" w:after="40"/>
            </w:pPr>
            <w:r w:rsidRPr="001B236C">
              <w:t>Erfassungskriterien</w:t>
            </w:r>
          </w:p>
        </w:tc>
        <w:tc>
          <w:tcPr>
            <w:tcW w:w="5245" w:type="dxa"/>
            <w:tcBorders>
              <w:top w:val="single" w:sz="4" w:space="0" w:color="auto"/>
            </w:tcBorders>
            <w:shd w:val="clear" w:color="auto" w:fill="D9D9D9"/>
            <w:vAlign w:val="center"/>
          </w:tcPr>
          <w:p w14:paraId="770B1F84" w14:textId="77777777" w:rsidR="00203EDB" w:rsidRPr="001B236C" w:rsidRDefault="00203EDB" w:rsidP="00F809E1">
            <w:pPr>
              <w:pStyle w:val="Tab1-Kopfzeile"/>
              <w:spacing w:before="40" w:after="40"/>
            </w:pPr>
            <w:r w:rsidRPr="001B236C">
              <w:t>Bewertungsrahmen</w:t>
            </w:r>
          </w:p>
        </w:tc>
      </w:tr>
      <w:tr w:rsidR="001B236C" w:rsidRPr="001B236C" w14:paraId="71205A15" w14:textId="77777777" w:rsidTr="0048194D">
        <w:tc>
          <w:tcPr>
            <w:tcW w:w="8642" w:type="dxa"/>
            <w:gridSpan w:val="2"/>
            <w:tcBorders>
              <w:top w:val="single" w:sz="4" w:space="0" w:color="auto"/>
            </w:tcBorders>
            <w:shd w:val="clear" w:color="auto" w:fill="F2F2F2" w:themeFill="background1" w:themeFillShade="F2"/>
          </w:tcPr>
          <w:p w14:paraId="212A5C36" w14:textId="77777777" w:rsidR="00B35048" w:rsidRPr="001B236C" w:rsidRDefault="00B35048" w:rsidP="00B35048">
            <w:pPr>
              <w:pStyle w:val="Tab1-Kopfzeile"/>
              <w:spacing w:before="40" w:after="40"/>
            </w:pPr>
            <w:r w:rsidRPr="001B236C">
              <w:t>Funktion: Klimatische und lufthygienische Ausgleichsfunktion</w:t>
            </w:r>
          </w:p>
        </w:tc>
      </w:tr>
      <w:tr w:rsidR="001B236C" w:rsidRPr="001B236C" w14:paraId="367A5496" w14:textId="77777777" w:rsidTr="0048194D">
        <w:tc>
          <w:tcPr>
            <w:tcW w:w="3397" w:type="dxa"/>
            <w:vMerge w:val="restart"/>
            <w:tcBorders>
              <w:top w:val="single" w:sz="6" w:space="0" w:color="auto"/>
              <w:right w:val="nil"/>
            </w:tcBorders>
          </w:tcPr>
          <w:p w14:paraId="012CD480" w14:textId="77777777" w:rsidR="00723D0B" w:rsidRPr="001B236C" w:rsidRDefault="00B35048" w:rsidP="00C17A76">
            <w:pPr>
              <w:pStyle w:val="Tab1-Kopfzeile"/>
              <w:spacing w:before="40" w:after="40" w:line="240" w:lineRule="auto"/>
              <w:rPr>
                <w:b w:val="0"/>
              </w:rPr>
            </w:pPr>
            <w:r w:rsidRPr="001B236C">
              <w:rPr>
                <w:b w:val="0"/>
              </w:rPr>
              <w:t xml:space="preserve">Wirkungsspezifische Erfassungsnotwendigkeit: </w:t>
            </w:r>
          </w:p>
          <w:p w14:paraId="2FE0EDEB" w14:textId="77777777" w:rsidR="00723D0B" w:rsidRPr="001B236C" w:rsidRDefault="00B35048" w:rsidP="00723D0B">
            <w:pPr>
              <w:pStyle w:val="Tab1-Kopfzeile"/>
              <w:spacing w:before="40" w:after="40" w:line="240" w:lineRule="auto"/>
              <w:rPr>
                <w:b w:val="0"/>
              </w:rPr>
            </w:pPr>
            <w:r w:rsidRPr="001B236C">
              <w:rPr>
                <w:b w:val="0"/>
              </w:rPr>
              <w:t>Sofern ein Bezug der Entstehungsgebiete und Leitbahnen zu Siedlungen bzw. Belastung</w:t>
            </w:r>
            <w:r w:rsidR="00723D0B" w:rsidRPr="001B236C">
              <w:rPr>
                <w:b w:val="0"/>
              </w:rPr>
              <w:t xml:space="preserve">sräumen besteht, Erfassung der </w:t>
            </w:r>
          </w:p>
          <w:p w14:paraId="63142BC8" w14:textId="77777777" w:rsidR="00723D0B" w:rsidRPr="001B236C" w:rsidRDefault="00B35048" w:rsidP="00BC6D32">
            <w:pPr>
              <w:pStyle w:val="Tab1-Kopfzeile"/>
              <w:numPr>
                <w:ilvl w:val="0"/>
                <w:numId w:val="32"/>
              </w:numPr>
              <w:spacing w:before="40" w:after="40" w:line="240" w:lineRule="auto"/>
              <w:rPr>
                <w:b w:val="0"/>
              </w:rPr>
            </w:pPr>
            <w:r w:rsidRPr="001B236C">
              <w:rPr>
                <w:b w:val="0"/>
              </w:rPr>
              <w:t xml:space="preserve">Frisch- </w:t>
            </w:r>
            <w:r w:rsidR="00723D0B" w:rsidRPr="001B236C">
              <w:rPr>
                <w:b w:val="0"/>
              </w:rPr>
              <w:t xml:space="preserve">und Kaltluftentstehungsgebiete </w:t>
            </w:r>
          </w:p>
          <w:p w14:paraId="17E09414" w14:textId="77777777" w:rsidR="00723D0B" w:rsidRPr="001B236C" w:rsidRDefault="00B35048" w:rsidP="00BC6D32">
            <w:pPr>
              <w:pStyle w:val="Tab1-Kopfzeile"/>
              <w:numPr>
                <w:ilvl w:val="0"/>
                <w:numId w:val="32"/>
              </w:numPr>
              <w:spacing w:before="40" w:after="40" w:line="240" w:lineRule="auto"/>
              <w:rPr>
                <w:b w:val="0"/>
              </w:rPr>
            </w:pPr>
            <w:r w:rsidRPr="001B236C">
              <w:rPr>
                <w:b w:val="0"/>
              </w:rPr>
              <w:t xml:space="preserve">Frisch- und Kaltluftabfluss- </w:t>
            </w:r>
            <w:r w:rsidR="00025BA5">
              <w:rPr>
                <w:b w:val="0"/>
              </w:rPr>
              <w:br/>
            </w:r>
            <w:r w:rsidRPr="001B236C">
              <w:rPr>
                <w:b w:val="0"/>
              </w:rPr>
              <w:t xml:space="preserve">oder Luftleitbahnen </w:t>
            </w:r>
          </w:p>
          <w:p w14:paraId="1D9D7B2A" w14:textId="77777777" w:rsidR="00723D0B" w:rsidRPr="001B236C" w:rsidRDefault="00B35048" w:rsidP="00BC6D32">
            <w:pPr>
              <w:pStyle w:val="Tab1-Kopfzeile"/>
              <w:numPr>
                <w:ilvl w:val="0"/>
                <w:numId w:val="32"/>
              </w:numPr>
              <w:spacing w:before="40" w:after="40" w:line="240" w:lineRule="auto"/>
              <w:rPr>
                <w:b w:val="0"/>
              </w:rPr>
            </w:pPr>
            <w:r w:rsidRPr="001B236C">
              <w:rPr>
                <w:b w:val="0"/>
              </w:rPr>
              <w:t xml:space="preserve">Freiräume mit bioklimatischer Bedeutung im Siedlungsraum </w:t>
            </w:r>
          </w:p>
          <w:p w14:paraId="3D8AC111" w14:textId="77777777" w:rsidR="00B35048" w:rsidRPr="001B236C" w:rsidRDefault="00B35048" w:rsidP="00BC6D32">
            <w:pPr>
              <w:pStyle w:val="Tab1-Kopfzeile"/>
              <w:numPr>
                <w:ilvl w:val="0"/>
                <w:numId w:val="32"/>
              </w:numPr>
              <w:spacing w:before="40" w:after="40" w:line="240" w:lineRule="auto"/>
              <w:rPr>
                <w:b w:val="0"/>
              </w:rPr>
            </w:pPr>
            <w:r w:rsidRPr="001B236C">
              <w:rPr>
                <w:b w:val="0"/>
              </w:rPr>
              <w:t>Art und Größe der Siedlungen bzw. Belastungsräume</w:t>
            </w:r>
          </w:p>
        </w:tc>
        <w:tc>
          <w:tcPr>
            <w:tcW w:w="5245" w:type="dxa"/>
            <w:tcBorders>
              <w:top w:val="single" w:sz="6" w:space="0" w:color="auto"/>
              <w:bottom w:val="single" w:sz="6" w:space="0" w:color="auto"/>
            </w:tcBorders>
          </w:tcPr>
          <w:p w14:paraId="0F1D759B" w14:textId="77777777" w:rsidR="00B35048" w:rsidRPr="001B236C" w:rsidRDefault="00B35048" w:rsidP="00C17A76">
            <w:pPr>
              <w:pStyle w:val="Tab1-Kopfzeile"/>
              <w:spacing w:before="40" w:after="40" w:line="240" w:lineRule="auto"/>
              <w:rPr>
                <w:b w:val="0"/>
              </w:rPr>
            </w:pPr>
            <w:r w:rsidRPr="001B236C">
              <w:t>hervorragend (6)</w:t>
            </w:r>
            <w:r w:rsidRPr="001B236C">
              <w:rPr>
                <w:b w:val="0"/>
              </w:rPr>
              <w:t>:</w:t>
            </w:r>
            <w:r w:rsidR="00723D0B" w:rsidRPr="001B236C">
              <w:rPr>
                <w:b w:val="0"/>
              </w:rPr>
              <w:t xml:space="preserve"> </w:t>
            </w:r>
          </w:p>
          <w:p w14:paraId="78357945" w14:textId="7EF560BA" w:rsidR="00B35048" w:rsidRPr="001B236C" w:rsidRDefault="00723D0B" w:rsidP="00DC6497">
            <w:pPr>
              <w:pStyle w:val="Tab1-Kopfzeile"/>
              <w:spacing w:before="40" w:after="40" w:line="240" w:lineRule="auto"/>
              <w:rPr>
                <w:b w:val="0"/>
              </w:rPr>
            </w:pPr>
            <w:r w:rsidRPr="001B236C">
              <w:rPr>
                <w:b w:val="0"/>
              </w:rPr>
              <w:t>mit Wirkung für den stark belasteten Siedlungsraum</w:t>
            </w:r>
            <w:r w:rsidR="00C72077" w:rsidRPr="001B236C">
              <w:rPr>
                <w:b w:val="0"/>
              </w:rPr>
              <w:t xml:space="preserve"> (</w:t>
            </w:r>
            <w:r w:rsidR="000A4EBB" w:rsidRPr="001B236C">
              <w:rPr>
                <w:b w:val="0"/>
              </w:rPr>
              <w:t xml:space="preserve">dauerheiß bis </w:t>
            </w:r>
            <w:r w:rsidR="00C72077" w:rsidRPr="001B236C">
              <w:rPr>
                <w:b w:val="0"/>
              </w:rPr>
              <w:t>heiß</w:t>
            </w:r>
            <w:r w:rsidR="00B23526" w:rsidRPr="001B236C">
              <w:rPr>
                <w:b w:val="0"/>
              </w:rPr>
              <w:t>)</w:t>
            </w:r>
            <w:r w:rsidRPr="001B236C">
              <w:rPr>
                <w:b w:val="0"/>
              </w:rPr>
              <w:t xml:space="preserve">: besonders leistungsfähige Kalt- </w:t>
            </w:r>
            <w:r w:rsidR="00DC6497">
              <w:rPr>
                <w:b w:val="0"/>
              </w:rPr>
              <w:br/>
            </w:r>
            <w:r w:rsidRPr="001B236C">
              <w:rPr>
                <w:b w:val="0"/>
              </w:rPr>
              <w:t>oder Frischluftentstehungsgebiete in Verbindung mit Kaltluftabfluss- oder Luftleitbahnen oder besonders leistungsfähige Freiräume und Freiflächen</w:t>
            </w:r>
          </w:p>
        </w:tc>
      </w:tr>
      <w:tr w:rsidR="001B236C" w:rsidRPr="001B236C" w14:paraId="58525878" w14:textId="77777777" w:rsidTr="0048194D">
        <w:tc>
          <w:tcPr>
            <w:tcW w:w="3397" w:type="dxa"/>
            <w:vMerge/>
            <w:tcBorders>
              <w:right w:val="nil"/>
            </w:tcBorders>
          </w:tcPr>
          <w:p w14:paraId="0E0BD689" w14:textId="77777777" w:rsidR="00B35048" w:rsidRPr="001B236C" w:rsidRDefault="00B35048" w:rsidP="00C17A76">
            <w:pPr>
              <w:pStyle w:val="Tab1-Kopfzeile"/>
              <w:spacing w:before="40" w:after="40" w:line="240" w:lineRule="auto"/>
              <w:rPr>
                <w:b w:val="0"/>
              </w:rPr>
            </w:pPr>
          </w:p>
        </w:tc>
        <w:tc>
          <w:tcPr>
            <w:tcW w:w="5245" w:type="dxa"/>
            <w:tcBorders>
              <w:top w:val="single" w:sz="6" w:space="0" w:color="auto"/>
              <w:bottom w:val="single" w:sz="6" w:space="0" w:color="auto"/>
            </w:tcBorders>
          </w:tcPr>
          <w:p w14:paraId="773209A7" w14:textId="77777777" w:rsidR="00B35048" w:rsidRPr="001B236C" w:rsidRDefault="00B35048" w:rsidP="00C17A76">
            <w:pPr>
              <w:pStyle w:val="Tab1-Kopfzeile"/>
              <w:spacing w:before="40" w:after="40" w:line="240" w:lineRule="auto"/>
              <w:rPr>
                <w:b w:val="0"/>
              </w:rPr>
            </w:pPr>
            <w:r w:rsidRPr="001B236C">
              <w:t>sehr hoch (5)</w:t>
            </w:r>
            <w:r w:rsidRPr="001B236C">
              <w:rPr>
                <w:b w:val="0"/>
              </w:rPr>
              <w:t>:</w:t>
            </w:r>
          </w:p>
          <w:p w14:paraId="55A93B3C" w14:textId="77777777" w:rsidR="00B35048" w:rsidRPr="001B236C" w:rsidRDefault="00723D0B" w:rsidP="00723D0B">
            <w:pPr>
              <w:pStyle w:val="Tab1-Kopfzeile"/>
              <w:spacing w:before="40" w:after="40" w:line="240" w:lineRule="auto"/>
              <w:rPr>
                <w:b w:val="0"/>
              </w:rPr>
            </w:pPr>
            <w:r w:rsidRPr="001B236C">
              <w:rPr>
                <w:b w:val="0"/>
              </w:rPr>
              <w:t>mit Wirkung für den stark belasteten Siedlungsraum</w:t>
            </w:r>
            <w:r w:rsidR="000A4EBB" w:rsidRPr="001B236C">
              <w:rPr>
                <w:b w:val="0"/>
              </w:rPr>
              <w:t xml:space="preserve"> (sehr warm)</w:t>
            </w:r>
            <w:r w:rsidRPr="001B236C">
              <w:rPr>
                <w:b w:val="0"/>
              </w:rPr>
              <w:t>: leistungsfähige Kalt- oder Frischluftentstehungsgebiete in Verbindung mit Kaltluftabfluss- oder Luftleitbahnen oder leistungsfähige Freiräume und Freiflächen</w:t>
            </w:r>
          </w:p>
        </w:tc>
      </w:tr>
      <w:tr w:rsidR="001B236C" w:rsidRPr="001B236C" w14:paraId="6D53C897" w14:textId="77777777" w:rsidTr="0048194D">
        <w:tc>
          <w:tcPr>
            <w:tcW w:w="3397" w:type="dxa"/>
            <w:vMerge/>
            <w:tcBorders>
              <w:right w:val="nil"/>
            </w:tcBorders>
          </w:tcPr>
          <w:p w14:paraId="6A18CE1B" w14:textId="77777777" w:rsidR="00B35048" w:rsidRPr="001B236C" w:rsidRDefault="00B35048" w:rsidP="00C17A76">
            <w:pPr>
              <w:pStyle w:val="Tab1-Kopfzeile"/>
              <w:spacing w:before="40" w:after="40" w:line="240" w:lineRule="auto"/>
              <w:rPr>
                <w:b w:val="0"/>
              </w:rPr>
            </w:pPr>
          </w:p>
        </w:tc>
        <w:tc>
          <w:tcPr>
            <w:tcW w:w="5245" w:type="dxa"/>
            <w:tcBorders>
              <w:top w:val="single" w:sz="6" w:space="0" w:color="auto"/>
              <w:bottom w:val="single" w:sz="6" w:space="0" w:color="auto"/>
            </w:tcBorders>
          </w:tcPr>
          <w:p w14:paraId="54A7CBD5" w14:textId="77777777" w:rsidR="00B35048" w:rsidRPr="001B236C" w:rsidRDefault="00B35048" w:rsidP="00C17A76">
            <w:pPr>
              <w:pStyle w:val="Tab1-Kopfzeile"/>
              <w:spacing w:before="40" w:after="40" w:line="240" w:lineRule="auto"/>
              <w:rPr>
                <w:b w:val="0"/>
              </w:rPr>
            </w:pPr>
            <w:r w:rsidRPr="001B236C">
              <w:t>hoch (4)</w:t>
            </w:r>
            <w:r w:rsidRPr="001B236C">
              <w:rPr>
                <w:b w:val="0"/>
              </w:rPr>
              <w:t>:</w:t>
            </w:r>
          </w:p>
          <w:p w14:paraId="4443850B" w14:textId="77777777" w:rsidR="00B35048" w:rsidRPr="001B236C" w:rsidRDefault="00723D0B" w:rsidP="00723D0B">
            <w:pPr>
              <w:pStyle w:val="Tab1-Kopfzeile"/>
              <w:spacing w:before="40" w:after="40" w:line="240" w:lineRule="auto"/>
              <w:rPr>
                <w:b w:val="0"/>
              </w:rPr>
            </w:pPr>
            <w:r w:rsidRPr="001B236C">
              <w:rPr>
                <w:b w:val="0"/>
              </w:rPr>
              <w:t>mit Wirkung für den mäßig belasteten Siedlungsraum</w:t>
            </w:r>
            <w:r w:rsidR="000A4EBB" w:rsidRPr="001B236C">
              <w:rPr>
                <w:b w:val="0"/>
              </w:rPr>
              <w:t xml:space="preserve"> (</w:t>
            </w:r>
            <w:r w:rsidR="00B23526" w:rsidRPr="001B236C">
              <w:rPr>
                <w:b w:val="0"/>
              </w:rPr>
              <w:t>w</w:t>
            </w:r>
            <w:r w:rsidR="000A4EBB" w:rsidRPr="001B236C">
              <w:rPr>
                <w:b w:val="0"/>
              </w:rPr>
              <w:t>arm)</w:t>
            </w:r>
            <w:r w:rsidRPr="001B236C">
              <w:rPr>
                <w:b w:val="0"/>
              </w:rPr>
              <w:t>: leistungsfähige Kalt- oder Frischluftentstehungsgebiete in Verbindung mit Kaltluftabfluss- oder Luftleitbahnen oder leistungsfähige Freiräume und Freiflächen</w:t>
            </w:r>
          </w:p>
        </w:tc>
      </w:tr>
      <w:tr w:rsidR="001B236C" w:rsidRPr="001B236C" w14:paraId="576B5CD1" w14:textId="77777777" w:rsidTr="0048194D">
        <w:tc>
          <w:tcPr>
            <w:tcW w:w="3397" w:type="dxa"/>
            <w:vMerge/>
            <w:tcBorders>
              <w:right w:val="nil"/>
            </w:tcBorders>
          </w:tcPr>
          <w:p w14:paraId="424341A4" w14:textId="77777777" w:rsidR="00B35048" w:rsidRPr="001B236C" w:rsidRDefault="00B35048" w:rsidP="00C17A76">
            <w:pPr>
              <w:pStyle w:val="Tab1-Kopfzeile"/>
              <w:spacing w:before="40" w:after="40" w:line="240" w:lineRule="auto"/>
              <w:rPr>
                <w:b w:val="0"/>
              </w:rPr>
            </w:pPr>
          </w:p>
        </w:tc>
        <w:tc>
          <w:tcPr>
            <w:tcW w:w="5245" w:type="dxa"/>
            <w:tcBorders>
              <w:top w:val="single" w:sz="6" w:space="0" w:color="auto"/>
              <w:bottom w:val="single" w:sz="6" w:space="0" w:color="auto"/>
            </w:tcBorders>
          </w:tcPr>
          <w:p w14:paraId="293A02ED" w14:textId="77777777" w:rsidR="00B35048" w:rsidRPr="001B236C" w:rsidRDefault="00B35048" w:rsidP="00C17A76">
            <w:pPr>
              <w:pStyle w:val="Tab1-Kopfzeile"/>
              <w:spacing w:before="40" w:after="40" w:line="240" w:lineRule="auto"/>
              <w:rPr>
                <w:b w:val="0"/>
              </w:rPr>
            </w:pPr>
            <w:r w:rsidRPr="001B236C">
              <w:t>mittel (3)</w:t>
            </w:r>
            <w:r w:rsidRPr="001B236C">
              <w:rPr>
                <w:b w:val="0"/>
              </w:rPr>
              <w:t>:</w:t>
            </w:r>
          </w:p>
          <w:p w14:paraId="318F097A" w14:textId="77777777" w:rsidR="00B35048" w:rsidRPr="001B236C" w:rsidRDefault="00723D0B" w:rsidP="00723D0B">
            <w:pPr>
              <w:pStyle w:val="Tab1-Kopfzeile"/>
              <w:spacing w:before="40" w:after="40" w:line="240" w:lineRule="auto"/>
              <w:rPr>
                <w:b w:val="0"/>
              </w:rPr>
            </w:pPr>
            <w:r w:rsidRPr="001B236C">
              <w:rPr>
                <w:b w:val="0"/>
              </w:rPr>
              <w:t>mit Wirkung für den unbelastetem/gering belasteten Siedlungsraum: leistungsfähige Kalt- oder Frischluftentstehungsgebiete in Verbindung mit Kaltluftabfluss- oder Luftleitbahnen oder leistungsfähige Freiräume und Freiflächen</w:t>
            </w:r>
          </w:p>
        </w:tc>
      </w:tr>
      <w:tr w:rsidR="001B236C" w:rsidRPr="001B236C" w14:paraId="7470ED3F" w14:textId="77777777" w:rsidTr="0048194D">
        <w:tc>
          <w:tcPr>
            <w:tcW w:w="3397" w:type="dxa"/>
            <w:vMerge/>
            <w:tcBorders>
              <w:right w:val="nil"/>
            </w:tcBorders>
          </w:tcPr>
          <w:p w14:paraId="4CD4B36A" w14:textId="77777777" w:rsidR="00B35048" w:rsidRPr="001B236C" w:rsidRDefault="00B35048" w:rsidP="00C17A76">
            <w:pPr>
              <w:pStyle w:val="Tab1-Kopfzeile"/>
              <w:spacing w:before="40" w:after="40" w:line="240" w:lineRule="auto"/>
              <w:rPr>
                <w:b w:val="0"/>
              </w:rPr>
            </w:pPr>
          </w:p>
        </w:tc>
        <w:tc>
          <w:tcPr>
            <w:tcW w:w="5245" w:type="dxa"/>
            <w:tcBorders>
              <w:top w:val="single" w:sz="6" w:space="0" w:color="auto"/>
              <w:bottom w:val="single" w:sz="6" w:space="0" w:color="auto"/>
            </w:tcBorders>
          </w:tcPr>
          <w:p w14:paraId="16F3BC28" w14:textId="77777777" w:rsidR="00B35048" w:rsidRPr="001B236C" w:rsidRDefault="00B35048" w:rsidP="00C17A76">
            <w:pPr>
              <w:pStyle w:val="Tab1-Kopfzeile"/>
              <w:spacing w:before="40" w:after="40" w:line="240" w:lineRule="auto"/>
              <w:rPr>
                <w:b w:val="0"/>
              </w:rPr>
            </w:pPr>
            <w:r w:rsidRPr="001B236C">
              <w:t>gering (2)</w:t>
            </w:r>
            <w:r w:rsidRPr="001B236C">
              <w:rPr>
                <w:b w:val="0"/>
              </w:rPr>
              <w:t>:</w:t>
            </w:r>
          </w:p>
          <w:p w14:paraId="1F860B6C" w14:textId="77777777" w:rsidR="00B35048" w:rsidRPr="001B236C" w:rsidRDefault="00723D0B" w:rsidP="00723D0B">
            <w:pPr>
              <w:pStyle w:val="Tab1-Kopfzeile"/>
              <w:spacing w:before="40" w:after="40" w:line="240" w:lineRule="auto"/>
              <w:rPr>
                <w:b w:val="0"/>
              </w:rPr>
            </w:pPr>
            <w:r w:rsidRPr="001B236C">
              <w:rPr>
                <w:b w:val="0"/>
              </w:rPr>
              <w:t>weniger leistungsfähige Kalt- oder Frischluftentstehungsgebiete in Verbindung mit Kaltluftabfluss- oder Luftleitbahnen oder weniger leistungsfähige Freiräume und Freiflächen oder kein Bezug zu einem Siedlungsraum</w:t>
            </w:r>
          </w:p>
        </w:tc>
      </w:tr>
      <w:tr w:rsidR="001B236C" w:rsidRPr="001B236C" w14:paraId="39CE5D1C" w14:textId="77777777" w:rsidTr="0048194D">
        <w:tc>
          <w:tcPr>
            <w:tcW w:w="3397" w:type="dxa"/>
            <w:vMerge/>
            <w:tcBorders>
              <w:right w:val="nil"/>
            </w:tcBorders>
          </w:tcPr>
          <w:p w14:paraId="2B4A80E0" w14:textId="77777777" w:rsidR="00B35048" w:rsidRPr="001B236C" w:rsidRDefault="00B35048" w:rsidP="00C17A76">
            <w:pPr>
              <w:pStyle w:val="Tab1-Kopfzeile"/>
              <w:spacing w:before="40" w:after="40" w:line="240" w:lineRule="auto"/>
              <w:rPr>
                <w:b w:val="0"/>
              </w:rPr>
            </w:pPr>
          </w:p>
        </w:tc>
        <w:tc>
          <w:tcPr>
            <w:tcW w:w="5245" w:type="dxa"/>
            <w:tcBorders>
              <w:top w:val="single" w:sz="6" w:space="0" w:color="auto"/>
              <w:bottom w:val="single" w:sz="6" w:space="0" w:color="auto"/>
            </w:tcBorders>
          </w:tcPr>
          <w:p w14:paraId="643ED5EF" w14:textId="77777777" w:rsidR="00B35048" w:rsidRPr="001B236C" w:rsidRDefault="00B35048" w:rsidP="00C17A76">
            <w:pPr>
              <w:pStyle w:val="Tab1-Kopfzeile"/>
              <w:spacing w:before="40" w:after="40" w:line="240" w:lineRule="auto"/>
              <w:rPr>
                <w:b w:val="0"/>
              </w:rPr>
            </w:pPr>
            <w:r w:rsidRPr="001B236C">
              <w:t>sehr gering (1)</w:t>
            </w:r>
            <w:r w:rsidRPr="001B236C">
              <w:rPr>
                <w:b w:val="0"/>
              </w:rPr>
              <w:t>:</w:t>
            </w:r>
          </w:p>
          <w:p w14:paraId="59A21361" w14:textId="77777777" w:rsidR="00B35048" w:rsidRPr="001B236C" w:rsidRDefault="00723D0B" w:rsidP="00C17A76">
            <w:pPr>
              <w:pStyle w:val="Tab1-Kopfzeile"/>
              <w:spacing w:before="40" w:after="40" w:line="240" w:lineRule="auto"/>
              <w:rPr>
                <w:b w:val="0"/>
              </w:rPr>
            </w:pPr>
            <w:r w:rsidRPr="001B236C">
              <w:rPr>
                <w:b w:val="0"/>
              </w:rPr>
              <w:t>Frischluftentstehungsgebiete oder fehlende Freiräume und Freiflächen</w:t>
            </w:r>
          </w:p>
        </w:tc>
      </w:tr>
    </w:tbl>
    <w:p w14:paraId="3CD6D217" w14:textId="77777777" w:rsidR="00203EDB" w:rsidRDefault="00203EDB" w:rsidP="00203EDB">
      <w:pPr>
        <w:pStyle w:val="Textkrper"/>
      </w:pPr>
    </w:p>
    <w:p w14:paraId="18468ACF" w14:textId="77777777" w:rsidR="00497F0E" w:rsidRPr="001B236C" w:rsidRDefault="00497F0E" w:rsidP="003325AA">
      <w:pPr>
        <w:pStyle w:val="Textkrper"/>
      </w:pPr>
      <w:r>
        <w:t>Luft und Klima sind auch durch Maßnahmen des Naturschutzes und der Landschaftspflege zu schützen; dies gilt insbesondere für Flächen mit günstiger lufthygienischer oder klimatischer Wirkung wie Frisch- und Kaltluftentstehungsgebiete oder Luftaustauschbahnen (vgl. § 1 Abs. 3 Nr. 4 BNatSchG).</w:t>
      </w:r>
      <w:r w:rsidR="00D92F82">
        <w:t xml:space="preserve"> Eine besondere Bedeutung besitzen diese Gebiete, wenn sie k</w:t>
      </w:r>
      <w:r w:rsidR="00D92F82" w:rsidRPr="005241F8">
        <w:t>limatische</w:t>
      </w:r>
      <w:r w:rsidR="00D92F82">
        <w:t>n</w:t>
      </w:r>
      <w:r w:rsidR="00D92F82" w:rsidRPr="005241F8">
        <w:t xml:space="preserve"> </w:t>
      </w:r>
      <w:r w:rsidR="00D92F82">
        <w:t>oder</w:t>
      </w:r>
      <w:r w:rsidR="00D92F82" w:rsidRPr="005241F8">
        <w:t xml:space="preserve"> lufthygienische</w:t>
      </w:r>
      <w:r w:rsidR="00D92F82">
        <w:t>n</w:t>
      </w:r>
      <w:r w:rsidR="00D92F82" w:rsidRPr="005241F8">
        <w:t xml:space="preserve"> Belastungsgebiete</w:t>
      </w:r>
      <w:r w:rsidR="00D92F82">
        <w:t xml:space="preserve">n zugeordnet sind. </w:t>
      </w:r>
      <w:r w:rsidR="00D92F82" w:rsidRPr="001B236C">
        <w:t>Die Bewertung der klimatischen und lufthygienischen Ausgleichsfunktion erfolgt anhand Tab. 3-</w:t>
      </w:r>
      <w:r w:rsidR="001B236C" w:rsidRPr="001B236C">
        <w:t>6</w:t>
      </w:r>
      <w:r w:rsidR="00D92F82" w:rsidRPr="001B236C">
        <w:t>.</w:t>
      </w:r>
    </w:p>
    <w:p w14:paraId="6547E17E" w14:textId="67A8FB72" w:rsidR="00FF72AD" w:rsidRPr="001B236C" w:rsidRDefault="00FF72AD" w:rsidP="00FF72AD">
      <w:pPr>
        <w:pStyle w:val="Textkrper"/>
      </w:pPr>
      <w:r w:rsidRPr="001B236C">
        <w:t>Informationen zum Klima und zur thermischen Belas</w:t>
      </w:r>
      <w:r w:rsidR="00DC6497">
        <w:t>tungssituation können dem Umwelt-</w:t>
      </w:r>
      <w:r w:rsidRPr="001B236C">
        <w:t>atlas Rheinland-Pfalz entnommen werden (</w:t>
      </w:r>
      <w:hyperlink r:id="rId77" w:history="1">
        <w:r w:rsidRPr="00A44404">
          <w:rPr>
            <w:rStyle w:val="Hyperlink"/>
          </w:rPr>
          <w:t>https://umweltatlas.rlp.de/</w:t>
        </w:r>
      </w:hyperlink>
      <w:r w:rsidRPr="001B236C">
        <w:t>).</w:t>
      </w:r>
      <w:r>
        <w:rPr>
          <w:color w:val="0070C0"/>
        </w:rPr>
        <w:t xml:space="preserve"> </w:t>
      </w:r>
      <w:r w:rsidRPr="001B236C">
        <w:t xml:space="preserve">Weitere Information zur thermischen Belastungssituation sowie zu Windrichtungsverteilungen und lokaler Kaltluft sind auf der Seite des LfU unter </w:t>
      </w:r>
      <w:hyperlink r:id="rId78" w:history="1">
        <w:r w:rsidRPr="00A44404">
          <w:rPr>
            <w:rStyle w:val="Hyperlink"/>
          </w:rPr>
          <w:t>https://luft.rlp.de/de/umweltmeteorologie/</w:t>
        </w:r>
      </w:hyperlink>
      <w:r>
        <w:rPr>
          <w:color w:val="0070C0"/>
        </w:rPr>
        <w:t xml:space="preserve"> </w:t>
      </w:r>
      <w:r w:rsidR="00475033" w:rsidRPr="00DC6497">
        <w:t>(Windrosen, thermische Belastung)</w:t>
      </w:r>
      <w:r w:rsidR="00475033">
        <w:rPr>
          <w:color w:val="0070C0"/>
        </w:rPr>
        <w:t xml:space="preserve"> </w:t>
      </w:r>
      <w:r w:rsidRPr="001B236C">
        <w:t>einsehbar.</w:t>
      </w:r>
    </w:p>
    <w:p w14:paraId="11A284C1" w14:textId="77777777" w:rsidR="00C1476F" w:rsidRDefault="00D92F82" w:rsidP="003325AA">
      <w:pPr>
        <w:pStyle w:val="Textkrper"/>
      </w:pPr>
      <w:r>
        <w:t xml:space="preserve">Ergänzend </w:t>
      </w:r>
      <w:r w:rsidR="00C1476F">
        <w:t>kann u.a. die Waldfunktionskartierung ausgewertet werden</w:t>
      </w:r>
      <w:r w:rsidR="006F6501">
        <w:t xml:space="preserve"> (</w:t>
      </w:r>
      <w:hyperlink r:id="rId79" w:history="1">
        <w:r w:rsidR="006E1285" w:rsidRPr="009C421E">
          <w:rPr>
            <w:rStyle w:val="Hyperlink"/>
          </w:rPr>
          <w:t>https://www.wald-rlp.de/de/nutzen/nachhaltigkeit/rahmen-waldfunktionsplanung/</w:t>
        </w:r>
      </w:hyperlink>
      <w:r w:rsidR="006F6501">
        <w:t>)</w:t>
      </w:r>
      <w:r w:rsidR="00C1476F">
        <w:t xml:space="preserve">, in der </w:t>
      </w:r>
      <w:r w:rsidR="00C1476F" w:rsidRPr="00C1476F">
        <w:t>Waldflächen mit lokaler Klimaschutzfunktion (Lokaler Klimaschutzwald)</w:t>
      </w:r>
      <w:r w:rsidR="00C1476F">
        <w:t xml:space="preserve"> sowie </w:t>
      </w:r>
      <w:r w:rsidR="00C1476F" w:rsidRPr="00C1476F">
        <w:t>Waldflächen mit Immissionsschutzfunktion (Lokaler Immissionsschutzwald)</w:t>
      </w:r>
      <w:r w:rsidR="00C1476F">
        <w:t xml:space="preserve"> dargestellt</w:t>
      </w:r>
      <w:r w:rsidR="0077199F">
        <w:t xml:space="preserve"> </w:t>
      </w:r>
      <w:r w:rsidR="005C2FA0">
        <w:t>sind</w:t>
      </w:r>
      <w:r w:rsidR="00C1476F">
        <w:t>.</w:t>
      </w:r>
    </w:p>
    <w:p w14:paraId="22CB9BC2" w14:textId="77777777" w:rsidR="005241F8" w:rsidRDefault="005241F8" w:rsidP="003325AA">
      <w:pPr>
        <w:pStyle w:val="Textkrper"/>
      </w:pPr>
      <w:r>
        <w:t xml:space="preserve">Weiterhin sind </w:t>
      </w:r>
      <w:r w:rsidR="00D92F82">
        <w:t xml:space="preserve">die Ergebnisse der Biotoptypenkartierungen sowie Vorbelastungen zu berücksichtigen, u.a. </w:t>
      </w:r>
      <w:r>
        <w:t>vorhandene Barrieren, die den Kalt- oder Frischluftstrom sta</w:t>
      </w:r>
      <w:r w:rsidR="00D92F82">
        <w:t>uen oder behindern</w:t>
      </w:r>
      <w:r w:rsidR="00E54442">
        <w:t>.</w:t>
      </w:r>
      <w:r>
        <w:t xml:space="preserve"> </w:t>
      </w:r>
    </w:p>
    <w:p w14:paraId="7845FF83" w14:textId="4F0156AB" w:rsidR="00D92F82" w:rsidRDefault="008B668C" w:rsidP="00D92F82">
      <w:pPr>
        <w:pStyle w:val="Zwischenberschrift"/>
      </w:pPr>
      <w:r w:rsidRPr="008A5C45">
        <w:t>Funktion</w:t>
      </w:r>
      <w:r w:rsidR="001B236C" w:rsidRPr="008A5C45">
        <w:t>:</w:t>
      </w:r>
      <w:r w:rsidR="00D92F82" w:rsidRPr="008A5C45">
        <w:t xml:space="preserve"> Klimaschutzfunktion durch Treibhausgassenken / -speicher</w:t>
      </w:r>
    </w:p>
    <w:p w14:paraId="30683BCD" w14:textId="4C2F64A1" w:rsidR="001B236C" w:rsidRPr="00391603" w:rsidRDefault="001B236C" w:rsidP="001B236C">
      <w:pPr>
        <w:pStyle w:val="Textkrper"/>
      </w:pPr>
      <w:r w:rsidRPr="00391603">
        <w:t xml:space="preserve">Die Erfassung und Bewertung der Klimaschutzfunktion durch Treibhausgassenken / -speicher beim Schutzgut Klima / Luft erfolgt </w:t>
      </w:r>
      <w:r w:rsidR="007651D1">
        <w:t xml:space="preserve">für den Boden </w:t>
      </w:r>
      <w:r w:rsidRPr="00391603">
        <w:t>in Anlehnung an Anlage 7.2 des Praxisleitfadens anhand der folgenden Kriterien</w:t>
      </w:r>
      <w:r w:rsidR="000442A3">
        <w:t>:</w:t>
      </w:r>
    </w:p>
    <w:p w14:paraId="29CB0103" w14:textId="4310321C" w:rsidR="001B236C" w:rsidRPr="00391603" w:rsidRDefault="001B236C" w:rsidP="001B236C">
      <w:pPr>
        <w:pStyle w:val="Beschriftung"/>
        <w:keepNext/>
        <w:keepLines/>
      </w:pPr>
      <w:bookmarkStart w:id="86" w:name="_Toc125620496"/>
      <w:r w:rsidRPr="00391603">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391603">
        <w:noBreakHyphen/>
      </w:r>
      <w:r w:rsidR="00705034">
        <w:t>7</w:t>
      </w:r>
      <w:r w:rsidRPr="00391603">
        <w:t>:</w:t>
      </w:r>
      <w:r w:rsidRPr="00391603">
        <w:tab/>
        <w:t>Erfassung und Bewertung Schutzgut Klima / Luft (Klimaschutzfunktion) (aus MKUEM 2021, Anlage 7.2)</w:t>
      </w:r>
      <w:bookmarkEnd w:id="86"/>
    </w:p>
    <w:tbl>
      <w:tblPr>
        <w:tblW w:w="86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3397"/>
        <w:gridCol w:w="5245"/>
      </w:tblGrid>
      <w:tr w:rsidR="00391603" w:rsidRPr="00391603" w14:paraId="07E9816E" w14:textId="77777777" w:rsidTr="0048194D">
        <w:trPr>
          <w:tblHeader/>
        </w:trPr>
        <w:tc>
          <w:tcPr>
            <w:tcW w:w="3397" w:type="dxa"/>
            <w:tcBorders>
              <w:top w:val="single" w:sz="4" w:space="0" w:color="auto"/>
            </w:tcBorders>
            <w:shd w:val="clear" w:color="auto" w:fill="D9D9D9"/>
          </w:tcPr>
          <w:p w14:paraId="6BF2AC40" w14:textId="77777777" w:rsidR="001B236C" w:rsidRPr="00391603" w:rsidRDefault="001B236C" w:rsidP="00735F1A">
            <w:pPr>
              <w:pStyle w:val="Tab1-Kopfzeile"/>
              <w:spacing w:before="40" w:after="40"/>
            </w:pPr>
            <w:r w:rsidRPr="00391603">
              <w:t>Erfassungskriterien</w:t>
            </w:r>
          </w:p>
        </w:tc>
        <w:tc>
          <w:tcPr>
            <w:tcW w:w="5245" w:type="dxa"/>
            <w:tcBorders>
              <w:top w:val="single" w:sz="4" w:space="0" w:color="auto"/>
            </w:tcBorders>
            <w:shd w:val="clear" w:color="auto" w:fill="D9D9D9"/>
            <w:vAlign w:val="center"/>
          </w:tcPr>
          <w:p w14:paraId="57C6FD1F" w14:textId="77777777" w:rsidR="001B236C" w:rsidRPr="00391603" w:rsidRDefault="001B236C" w:rsidP="00735F1A">
            <w:pPr>
              <w:pStyle w:val="Tab1-Kopfzeile"/>
              <w:spacing w:before="40" w:after="40"/>
            </w:pPr>
            <w:r w:rsidRPr="00391603">
              <w:t>Bewertungsrahmen</w:t>
            </w:r>
          </w:p>
        </w:tc>
      </w:tr>
      <w:tr w:rsidR="00391603" w:rsidRPr="00391603" w14:paraId="24504A56" w14:textId="77777777" w:rsidTr="0048194D">
        <w:tc>
          <w:tcPr>
            <w:tcW w:w="8642" w:type="dxa"/>
            <w:gridSpan w:val="2"/>
            <w:tcBorders>
              <w:top w:val="single" w:sz="4" w:space="0" w:color="auto"/>
            </w:tcBorders>
            <w:shd w:val="clear" w:color="auto" w:fill="F2F2F2" w:themeFill="background1" w:themeFillShade="F2"/>
          </w:tcPr>
          <w:p w14:paraId="1D9F0443" w14:textId="77777777" w:rsidR="001B236C" w:rsidRDefault="001B236C" w:rsidP="00735F1A">
            <w:pPr>
              <w:pStyle w:val="Tab1-Kopfzeile"/>
              <w:spacing w:before="40" w:after="40"/>
            </w:pPr>
            <w:r w:rsidRPr="00391603">
              <w:t>Funktion: Klimaschutzfunktion durch Treibhausgassenken /-speicher</w:t>
            </w:r>
          </w:p>
          <w:p w14:paraId="24171368" w14:textId="0587FB41" w:rsidR="00372C77" w:rsidRPr="00391603" w:rsidRDefault="00372C77" w:rsidP="00735F1A">
            <w:pPr>
              <w:pStyle w:val="Tab1-Kopfzeile"/>
              <w:spacing w:before="40" w:after="40"/>
            </w:pPr>
            <w:r w:rsidRPr="002B6436">
              <w:rPr>
                <w:color w:val="FF0000"/>
              </w:rPr>
              <w:t>zzgl. Fachkonventionen LBM RP</w:t>
            </w:r>
          </w:p>
        </w:tc>
      </w:tr>
      <w:tr w:rsidR="00391603" w:rsidRPr="00391603" w14:paraId="58E80D8C" w14:textId="77777777" w:rsidTr="0048194D">
        <w:tc>
          <w:tcPr>
            <w:tcW w:w="3397" w:type="dxa"/>
            <w:vMerge w:val="restart"/>
            <w:tcBorders>
              <w:top w:val="single" w:sz="6" w:space="0" w:color="auto"/>
              <w:right w:val="nil"/>
            </w:tcBorders>
          </w:tcPr>
          <w:p w14:paraId="374078A5" w14:textId="77777777" w:rsidR="001B236C" w:rsidRPr="00391603" w:rsidRDefault="001B236C" w:rsidP="00735F1A">
            <w:pPr>
              <w:pStyle w:val="Tab1-Kopfzeile"/>
              <w:spacing w:before="40" w:after="40" w:line="240" w:lineRule="auto"/>
              <w:rPr>
                <w:b w:val="0"/>
              </w:rPr>
            </w:pPr>
            <w:r w:rsidRPr="00391603">
              <w:rPr>
                <w:b w:val="0"/>
              </w:rPr>
              <w:t>Ökosysteme, die als Treibhausgassenken /-speicher fungieren:</w:t>
            </w:r>
          </w:p>
          <w:p w14:paraId="3F611CA5" w14:textId="77777777" w:rsidR="001B236C" w:rsidRPr="00391603" w:rsidRDefault="001B236C" w:rsidP="00BC6D32">
            <w:pPr>
              <w:pStyle w:val="Tab1-Kopfzeile"/>
              <w:numPr>
                <w:ilvl w:val="0"/>
                <w:numId w:val="32"/>
              </w:numPr>
              <w:spacing w:before="40" w:after="40" w:line="240" w:lineRule="auto"/>
              <w:rPr>
                <w:b w:val="0"/>
              </w:rPr>
            </w:pPr>
            <w:r w:rsidRPr="00391603">
              <w:rPr>
                <w:b w:val="0"/>
              </w:rPr>
              <w:t xml:space="preserve">insbesondere Bodentyp einschließlich Humusgehalt und Nutzungsart, Grundwasserflurabstand, Moore und ihre Degradations- und Regenerationsstadien </w:t>
            </w:r>
          </w:p>
          <w:p w14:paraId="0B94C375" w14:textId="77777777" w:rsidR="001B236C" w:rsidRPr="00391603" w:rsidRDefault="001B236C" w:rsidP="00BC6D32">
            <w:pPr>
              <w:pStyle w:val="Tab1-Kopfzeile"/>
              <w:numPr>
                <w:ilvl w:val="0"/>
                <w:numId w:val="32"/>
              </w:numPr>
              <w:spacing w:before="40" w:after="40" w:line="240" w:lineRule="auto"/>
              <w:rPr>
                <w:b w:val="0"/>
              </w:rPr>
            </w:pPr>
            <w:r w:rsidRPr="00391603">
              <w:rPr>
                <w:b w:val="0"/>
              </w:rPr>
              <w:t>insbesondere langfristige Kohlenstofffestlegung und Berücksichtigung weiterer Treibhausgase</w:t>
            </w:r>
          </w:p>
        </w:tc>
        <w:tc>
          <w:tcPr>
            <w:tcW w:w="5245" w:type="dxa"/>
            <w:tcBorders>
              <w:top w:val="single" w:sz="6" w:space="0" w:color="auto"/>
              <w:bottom w:val="single" w:sz="6" w:space="0" w:color="auto"/>
            </w:tcBorders>
          </w:tcPr>
          <w:p w14:paraId="651B06FD" w14:textId="77777777" w:rsidR="001B236C" w:rsidRPr="00391603" w:rsidRDefault="001B236C" w:rsidP="00735F1A">
            <w:pPr>
              <w:pStyle w:val="Tab1-Kopfzeile"/>
              <w:spacing w:before="40" w:after="40" w:line="240" w:lineRule="auto"/>
              <w:rPr>
                <w:b w:val="0"/>
              </w:rPr>
            </w:pPr>
            <w:r w:rsidRPr="00391603">
              <w:rPr>
                <w:b w:val="0"/>
              </w:rPr>
              <w:t>Die Klassifizierung der Klimaschutzfunktion erfolgt nach den Kohlenstoffvorräten in „Corg-Vorräte in t/ha“ bis max. 200 cm Bodentiefe.</w:t>
            </w:r>
          </w:p>
        </w:tc>
      </w:tr>
      <w:tr w:rsidR="00391603" w:rsidRPr="00391603" w14:paraId="3B0D0A59" w14:textId="77777777" w:rsidTr="0048194D">
        <w:tc>
          <w:tcPr>
            <w:tcW w:w="3397" w:type="dxa"/>
            <w:vMerge/>
            <w:tcBorders>
              <w:right w:val="nil"/>
            </w:tcBorders>
          </w:tcPr>
          <w:p w14:paraId="595C9471" w14:textId="77777777" w:rsidR="001B236C" w:rsidRPr="00391603" w:rsidRDefault="001B236C" w:rsidP="00735F1A">
            <w:pPr>
              <w:pStyle w:val="Tab1-Kopfzeile"/>
              <w:spacing w:before="40" w:after="40" w:line="240" w:lineRule="auto"/>
              <w:rPr>
                <w:b w:val="0"/>
              </w:rPr>
            </w:pPr>
          </w:p>
        </w:tc>
        <w:tc>
          <w:tcPr>
            <w:tcW w:w="5245" w:type="dxa"/>
            <w:tcBorders>
              <w:top w:val="single" w:sz="6" w:space="0" w:color="auto"/>
              <w:bottom w:val="single" w:sz="6" w:space="0" w:color="auto"/>
            </w:tcBorders>
          </w:tcPr>
          <w:p w14:paraId="4FB7920F" w14:textId="77777777" w:rsidR="001B236C" w:rsidRPr="00391603" w:rsidRDefault="001B236C" w:rsidP="00735F1A">
            <w:pPr>
              <w:pStyle w:val="Tab1-Kopfzeile"/>
              <w:spacing w:before="40" w:after="40" w:line="240" w:lineRule="auto"/>
              <w:rPr>
                <w:b w:val="0"/>
              </w:rPr>
            </w:pPr>
            <w:r w:rsidRPr="00391603">
              <w:t>hervorragend (6)</w:t>
            </w:r>
            <w:r w:rsidRPr="00391603">
              <w:rPr>
                <w:b w:val="0"/>
              </w:rPr>
              <w:t>:</w:t>
            </w:r>
          </w:p>
          <w:p w14:paraId="506B2F93" w14:textId="77777777" w:rsidR="001B236C" w:rsidRPr="00391603" w:rsidRDefault="001B236C" w:rsidP="00735F1A">
            <w:pPr>
              <w:pStyle w:val="Tab1-Kopfzeile"/>
              <w:spacing w:before="40" w:after="40" w:line="240" w:lineRule="auto"/>
              <w:rPr>
                <w:b w:val="0"/>
              </w:rPr>
            </w:pPr>
            <w:r w:rsidRPr="00391603">
              <w:rPr>
                <w:b w:val="0"/>
              </w:rPr>
              <w:t>&gt; 200 t/ha; Moore</w:t>
            </w:r>
          </w:p>
        </w:tc>
      </w:tr>
      <w:tr w:rsidR="00391603" w:rsidRPr="00391603" w14:paraId="2644D52C" w14:textId="77777777" w:rsidTr="0048194D">
        <w:tc>
          <w:tcPr>
            <w:tcW w:w="3397" w:type="dxa"/>
            <w:vMerge/>
            <w:tcBorders>
              <w:right w:val="nil"/>
            </w:tcBorders>
          </w:tcPr>
          <w:p w14:paraId="7E52BA0A" w14:textId="77777777" w:rsidR="001B236C" w:rsidRPr="00391603" w:rsidRDefault="001B236C" w:rsidP="00735F1A">
            <w:pPr>
              <w:pStyle w:val="Tab1-Kopfzeile"/>
              <w:spacing w:before="40" w:after="40" w:line="240" w:lineRule="auto"/>
              <w:rPr>
                <w:b w:val="0"/>
              </w:rPr>
            </w:pPr>
          </w:p>
        </w:tc>
        <w:tc>
          <w:tcPr>
            <w:tcW w:w="5245" w:type="dxa"/>
            <w:tcBorders>
              <w:top w:val="single" w:sz="6" w:space="0" w:color="auto"/>
              <w:bottom w:val="single" w:sz="6" w:space="0" w:color="auto"/>
            </w:tcBorders>
          </w:tcPr>
          <w:p w14:paraId="46B81D4D" w14:textId="77777777" w:rsidR="001B236C" w:rsidRPr="00391603" w:rsidRDefault="001B236C" w:rsidP="00735F1A">
            <w:pPr>
              <w:pStyle w:val="Tab1-Kopfzeile"/>
              <w:spacing w:before="40" w:after="40" w:line="240" w:lineRule="auto"/>
              <w:rPr>
                <w:b w:val="0"/>
              </w:rPr>
            </w:pPr>
            <w:r w:rsidRPr="00391603">
              <w:t>sehr hoch (5)</w:t>
            </w:r>
            <w:r w:rsidRPr="00391603">
              <w:rPr>
                <w:b w:val="0"/>
              </w:rPr>
              <w:t>:</w:t>
            </w:r>
          </w:p>
          <w:p w14:paraId="2048DCA1" w14:textId="77777777" w:rsidR="001B236C" w:rsidRPr="00391603" w:rsidRDefault="001B236C" w:rsidP="00735F1A">
            <w:pPr>
              <w:pStyle w:val="Tab1-Kopfzeile"/>
              <w:spacing w:before="40" w:after="40" w:line="240" w:lineRule="auto"/>
              <w:rPr>
                <w:b w:val="0"/>
              </w:rPr>
            </w:pPr>
            <w:r w:rsidRPr="00391603">
              <w:rPr>
                <w:b w:val="0"/>
              </w:rPr>
              <w:t>&gt; 150 – 200 t/ha; entwässerte/degradierte Moore, Auenböden, Kolluvisole, Gleye</w:t>
            </w:r>
          </w:p>
        </w:tc>
      </w:tr>
      <w:tr w:rsidR="00391603" w:rsidRPr="00391603" w14:paraId="7DDF7DC6" w14:textId="77777777" w:rsidTr="0048194D">
        <w:tc>
          <w:tcPr>
            <w:tcW w:w="3397" w:type="dxa"/>
            <w:vMerge/>
            <w:tcBorders>
              <w:right w:val="nil"/>
            </w:tcBorders>
          </w:tcPr>
          <w:p w14:paraId="39B2B3CE" w14:textId="77777777" w:rsidR="001B236C" w:rsidRPr="00391603" w:rsidRDefault="001B236C" w:rsidP="00735F1A">
            <w:pPr>
              <w:pStyle w:val="Tab1-Kopfzeile"/>
              <w:spacing w:before="40" w:after="40" w:line="240" w:lineRule="auto"/>
              <w:rPr>
                <w:b w:val="0"/>
              </w:rPr>
            </w:pPr>
          </w:p>
        </w:tc>
        <w:tc>
          <w:tcPr>
            <w:tcW w:w="5245" w:type="dxa"/>
            <w:tcBorders>
              <w:top w:val="single" w:sz="6" w:space="0" w:color="auto"/>
              <w:bottom w:val="single" w:sz="6" w:space="0" w:color="auto"/>
            </w:tcBorders>
          </w:tcPr>
          <w:p w14:paraId="17A8AFDE" w14:textId="77777777" w:rsidR="001B236C" w:rsidRPr="00391603" w:rsidRDefault="001B236C" w:rsidP="00735F1A">
            <w:pPr>
              <w:pStyle w:val="Tab1-Kopfzeile"/>
              <w:spacing w:before="40" w:after="40" w:line="240" w:lineRule="auto"/>
              <w:rPr>
                <w:b w:val="0"/>
              </w:rPr>
            </w:pPr>
            <w:r w:rsidRPr="00391603">
              <w:t>hoch (4)</w:t>
            </w:r>
            <w:r w:rsidRPr="00391603">
              <w:rPr>
                <w:b w:val="0"/>
              </w:rPr>
              <w:t>:</w:t>
            </w:r>
          </w:p>
          <w:p w14:paraId="3D6F9CCF" w14:textId="3A4D3235" w:rsidR="00F6603F" w:rsidRPr="00391603" w:rsidRDefault="001B236C" w:rsidP="00735F1A">
            <w:pPr>
              <w:pStyle w:val="Tab1-Kopfzeile"/>
              <w:spacing w:before="40" w:after="40" w:line="240" w:lineRule="auto"/>
              <w:rPr>
                <w:b w:val="0"/>
              </w:rPr>
            </w:pPr>
            <w:r w:rsidRPr="00391603">
              <w:rPr>
                <w:b w:val="0"/>
              </w:rPr>
              <w:t>&gt; 100-150 t/ha; Tschernoseme, Parabraunerden, Rigosole, Pseudogleye</w:t>
            </w:r>
          </w:p>
        </w:tc>
      </w:tr>
      <w:tr w:rsidR="00391603" w:rsidRPr="00391603" w14:paraId="04177073" w14:textId="77777777" w:rsidTr="0048194D">
        <w:tc>
          <w:tcPr>
            <w:tcW w:w="3397" w:type="dxa"/>
            <w:vMerge/>
            <w:tcBorders>
              <w:right w:val="nil"/>
            </w:tcBorders>
          </w:tcPr>
          <w:p w14:paraId="01E90733" w14:textId="77777777" w:rsidR="001B236C" w:rsidRPr="00391603" w:rsidRDefault="001B236C" w:rsidP="00735F1A">
            <w:pPr>
              <w:pStyle w:val="Tab1-Kopfzeile"/>
              <w:spacing w:before="40" w:after="40" w:line="240" w:lineRule="auto"/>
              <w:rPr>
                <w:b w:val="0"/>
              </w:rPr>
            </w:pPr>
          </w:p>
        </w:tc>
        <w:tc>
          <w:tcPr>
            <w:tcW w:w="5245" w:type="dxa"/>
            <w:tcBorders>
              <w:top w:val="single" w:sz="6" w:space="0" w:color="auto"/>
              <w:bottom w:val="single" w:sz="6" w:space="0" w:color="auto"/>
            </w:tcBorders>
          </w:tcPr>
          <w:p w14:paraId="63C5E327" w14:textId="77777777" w:rsidR="001B236C" w:rsidRPr="00391603" w:rsidRDefault="001B236C" w:rsidP="00735F1A">
            <w:pPr>
              <w:pStyle w:val="Tab1-Kopfzeile"/>
              <w:spacing w:before="40" w:after="40" w:line="240" w:lineRule="auto"/>
              <w:rPr>
                <w:b w:val="0"/>
              </w:rPr>
            </w:pPr>
            <w:r w:rsidRPr="00391603">
              <w:t>mittel (3)</w:t>
            </w:r>
            <w:r w:rsidRPr="00391603">
              <w:rPr>
                <w:b w:val="0"/>
              </w:rPr>
              <w:t>:</w:t>
            </w:r>
          </w:p>
          <w:p w14:paraId="39A82EC8" w14:textId="56F2BCE9" w:rsidR="00284A06" w:rsidRPr="00391603" w:rsidRDefault="001B236C" w:rsidP="00F6603F">
            <w:pPr>
              <w:pStyle w:val="Tab1-Kopfzeile"/>
              <w:spacing w:before="40" w:after="40" w:line="240" w:lineRule="auto"/>
              <w:rPr>
                <w:b w:val="0"/>
              </w:rPr>
            </w:pPr>
            <w:r w:rsidRPr="00391603">
              <w:rPr>
                <w:b w:val="0"/>
              </w:rPr>
              <w:t>&gt; 50 – 100 t/ha; Braunerden, Regosole</w:t>
            </w:r>
          </w:p>
        </w:tc>
      </w:tr>
      <w:tr w:rsidR="00391603" w:rsidRPr="00391603" w14:paraId="5727CA02" w14:textId="77777777" w:rsidTr="0048194D">
        <w:trPr>
          <w:trHeight w:val="398"/>
        </w:trPr>
        <w:tc>
          <w:tcPr>
            <w:tcW w:w="3397" w:type="dxa"/>
            <w:vMerge/>
            <w:tcBorders>
              <w:right w:val="nil"/>
            </w:tcBorders>
          </w:tcPr>
          <w:p w14:paraId="12418B53" w14:textId="77777777" w:rsidR="001B236C" w:rsidRPr="00391603" w:rsidRDefault="001B236C" w:rsidP="00735F1A">
            <w:pPr>
              <w:pStyle w:val="Tab1-Kopfzeile"/>
              <w:spacing w:before="40" w:after="40" w:line="240" w:lineRule="auto"/>
              <w:rPr>
                <w:b w:val="0"/>
              </w:rPr>
            </w:pPr>
          </w:p>
        </w:tc>
        <w:tc>
          <w:tcPr>
            <w:tcW w:w="5245" w:type="dxa"/>
            <w:tcBorders>
              <w:top w:val="single" w:sz="6" w:space="0" w:color="auto"/>
              <w:bottom w:val="single" w:sz="6" w:space="0" w:color="auto"/>
            </w:tcBorders>
          </w:tcPr>
          <w:p w14:paraId="778AB4AF" w14:textId="77777777" w:rsidR="001B236C" w:rsidRPr="00391603" w:rsidRDefault="001B236C" w:rsidP="00735F1A">
            <w:pPr>
              <w:pStyle w:val="Tab1-Kopfzeile"/>
              <w:spacing w:before="40" w:after="40" w:line="240" w:lineRule="auto"/>
              <w:rPr>
                <w:b w:val="0"/>
              </w:rPr>
            </w:pPr>
            <w:r w:rsidRPr="00391603">
              <w:t>gering (2)</w:t>
            </w:r>
            <w:r w:rsidRPr="00391603">
              <w:rPr>
                <w:b w:val="0"/>
              </w:rPr>
              <w:t>:</w:t>
            </w:r>
          </w:p>
          <w:p w14:paraId="561AD361" w14:textId="77777777" w:rsidR="001B236C" w:rsidRDefault="001B236C" w:rsidP="00735F1A">
            <w:pPr>
              <w:pStyle w:val="Tab1-Kopfzeile"/>
              <w:spacing w:before="40" w:after="40" w:line="240" w:lineRule="auto"/>
              <w:rPr>
                <w:b w:val="0"/>
              </w:rPr>
            </w:pPr>
            <w:r w:rsidRPr="00391603">
              <w:rPr>
                <w:b w:val="0"/>
              </w:rPr>
              <w:t>&gt;0 - 50 t/ha; teilversiegelte Flächen, Ranker, Syroseme; Standorte mit geringen Senkenpotenzialen, z. B. extensive Ackerstandorte geringer Bodenzahlen</w:t>
            </w:r>
          </w:p>
          <w:p w14:paraId="4C99CCC7" w14:textId="77777777" w:rsidR="0020038E" w:rsidRPr="001D70E1" w:rsidRDefault="0020038E" w:rsidP="0020038E">
            <w:pPr>
              <w:spacing w:after="0" w:line="240" w:lineRule="auto"/>
              <w:jc w:val="left"/>
              <w:rPr>
                <w:rFonts w:cstheme="minorHAnsi"/>
                <w:color w:val="FF0000"/>
                <w:sz w:val="20"/>
                <w:szCs w:val="20"/>
              </w:rPr>
            </w:pPr>
            <w:r w:rsidRPr="001D70E1">
              <w:rPr>
                <w:color w:val="FF0000"/>
                <w:sz w:val="20"/>
                <w:szCs w:val="20"/>
                <w:u w:val="single"/>
              </w:rPr>
              <w:t>als Konvention</w:t>
            </w:r>
            <w:r w:rsidRPr="001D70E1">
              <w:rPr>
                <w:color w:val="FF0000"/>
                <w:sz w:val="20"/>
                <w:szCs w:val="20"/>
              </w:rPr>
              <w:t>:</w:t>
            </w:r>
          </w:p>
          <w:p w14:paraId="1F428CFF" w14:textId="4351D0D3" w:rsidR="0020038E" w:rsidRPr="0020038E" w:rsidRDefault="0020038E" w:rsidP="0020038E">
            <w:pPr>
              <w:pStyle w:val="Tab1-Kopfzeile"/>
              <w:spacing w:before="40" w:after="40" w:line="240" w:lineRule="auto"/>
              <w:rPr>
                <w:b w:val="0"/>
              </w:rPr>
            </w:pPr>
            <w:r w:rsidRPr="001D70E1">
              <w:rPr>
                <w:b w:val="0"/>
                <w:color w:val="FF0000"/>
                <w:szCs w:val="20"/>
              </w:rPr>
              <w:t>Straßennebenflächen, Siedlungsbereiche</w:t>
            </w:r>
          </w:p>
        </w:tc>
      </w:tr>
      <w:tr w:rsidR="00391603" w:rsidRPr="00391603" w14:paraId="2B4E7690" w14:textId="77777777" w:rsidTr="0048194D">
        <w:trPr>
          <w:trHeight w:val="397"/>
        </w:trPr>
        <w:tc>
          <w:tcPr>
            <w:tcW w:w="3397" w:type="dxa"/>
            <w:vMerge/>
            <w:tcBorders>
              <w:right w:val="nil"/>
            </w:tcBorders>
          </w:tcPr>
          <w:p w14:paraId="2C7D917C" w14:textId="77777777" w:rsidR="001B236C" w:rsidRPr="00391603" w:rsidRDefault="001B236C" w:rsidP="00735F1A">
            <w:pPr>
              <w:pStyle w:val="Tab1-Kopfzeile"/>
              <w:spacing w:before="40" w:after="40" w:line="240" w:lineRule="auto"/>
              <w:rPr>
                <w:b w:val="0"/>
              </w:rPr>
            </w:pPr>
          </w:p>
        </w:tc>
        <w:tc>
          <w:tcPr>
            <w:tcW w:w="5245" w:type="dxa"/>
            <w:tcBorders>
              <w:top w:val="single" w:sz="6" w:space="0" w:color="auto"/>
              <w:bottom w:val="single" w:sz="6" w:space="0" w:color="auto"/>
            </w:tcBorders>
          </w:tcPr>
          <w:p w14:paraId="684304F5" w14:textId="77777777" w:rsidR="001B236C" w:rsidRPr="00391603" w:rsidRDefault="001B236C" w:rsidP="00735F1A">
            <w:pPr>
              <w:pStyle w:val="Tab1-Kopfzeile"/>
              <w:spacing w:before="40" w:after="40" w:line="240" w:lineRule="auto"/>
              <w:rPr>
                <w:b w:val="0"/>
              </w:rPr>
            </w:pPr>
            <w:r w:rsidRPr="00391603">
              <w:t>sehr gering (1)</w:t>
            </w:r>
            <w:r w:rsidRPr="00391603">
              <w:rPr>
                <w:b w:val="0"/>
              </w:rPr>
              <w:t>:</w:t>
            </w:r>
          </w:p>
          <w:p w14:paraId="6E220CB5" w14:textId="77777777" w:rsidR="001B236C" w:rsidRPr="00391603" w:rsidRDefault="001B236C" w:rsidP="00735F1A">
            <w:pPr>
              <w:pStyle w:val="Tab1-Kopfzeile"/>
              <w:spacing w:before="40" w:after="40" w:line="240" w:lineRule="auto"/>
              <w:rPr>
                <w:b w:val="0"/>
              </w:rPr>
            </w:pPr>
            <w:r w:rsidRPr="00391603">
              <w:rPr>
                <w:b w:val="0"/>
              </w:rPr>
              <w:t>0 t/ha; versiegelte Flächen</w:t>
            </w:r>
          </w:p>
        </w:tc>
      </w:tr>
    </w:tbl>
    <w:p w14:paraId="7C27410F" w14:textId="77777777" w:rsidR="001B236C" w:rsidRPr="001B236C" w:rsidRDefault="001B236C" w:rsidP="001B236C">
      <w:pPr>
        <w:pStyle w:val="Textkrper"/>
      </w:pPr>
    </w:p>
    <w:p w14:paraId="08F7D8FC" w14:textId="77777777" w:rsidR="002D5E0B" w:rsidRPr="002D5E0B" w:rsidRDefault="00D92F82" w:rsidP="00391603">
      <w:pPr>
        <w:pStyle w:val="Textkrperaltt"/>
      </w:pPr>
      <w:r w:rsidRPr="002D5E0B">
        <w:t xml:space="preserve">Fachliche Grundlage für eine Treibhausgassenke / -speicherfunktion stellen </w:t>
      </w:r>
      <w:r w:rsidR="003E693A">
        <w:t xml:space="preserve">gemäß dem Praxisleitfaden </w:t>
      </w:r>
      <w:r w:rsidR="0077199F">
        <w:t xml:space="preserve">des MKUEM (2021) </w:t>
      </w:r>
      <w:r w:rsidRPr="002D5E0B">
        <w:t>die Kohlenstoffvorräte im Boden dar. Das Landesamt für Geologie und Bergbau (LGB) und das Kompetenzzentrum für Klimawandelfolgen stellen hierzu die entsprechenden Informationen bereit</w:t>
      </w:r>
      <w:r w:rsidR="002D5E0B" w:rsidRPr="002D5E0B">
        <w:t xml:space="preserve"> (vgl. </w:t>
      </w:r>
      <w:hyperlink r:id="rId80" w:history="1">
        <w:r w:rsidR="002D5E0B" w:rsidRPr="00391603">
          <w:rPr>
            <w:rStyle w:val="Hyperlink"/>
          </w:rPr>
          <w:t>http://www.kwis-rlp.de/de/klimawandelfolgen/boden/bodenkohlenstoff/</w:t>
        </w:r>
      </w:hyperlink>
      <w:r w:rsidR="002D5E0B" w:rsidRPr="002D5E0B">
        <w:t>)</w:t>
      </w:r>
      <w:r w:rsidRPr="002D5E0B">
        <w:t xml:space="preserve">. </w:t>
      </w:r>
    </w:p>
    <w:p w14:paraId="274BEAD4" w14:textId="7B2DF231" w:rsidR="00D92F82" w:rsidRDefault="002D5E0B" w:rsidP="00391603">
      <w:pPr>
        <w:pStyle w:val="Textkrperaltt"/>
      </w:pPr>
      <w:r w:rsidRPr="002D5E0B">
        <w:t>Die Bewertung der Klimaschutzfunktion durch Treibhausgassenken / -speicher erfolgt anhand Tab. 3-</w:t>
      </w:r>
      <w:r w:rsidR="0073614D">
        <w:t>6</w:t>
      </w:r>
      <w:r w:rsidRPr="002D5E0B">
        <w:t xml:space="preserve">. </w:t>
      </w:r>
      <w:r w:rsidR="00D92F82" w:rsidRPr="002D5E0B">
        <w:t>Hinsichtlich der Datenverfügbarkeit wird auf den Kartenviewer des LGB verwiesen (</w:t>
      </w:r>
      <w:r w:rsidRPr="002D5E0B">
        <w:t xml:space="preserve">Schutzgut Boden, </w:t>
      </w:r>
      <w:hyperlink r:id="rId81" w:history="1">
        <w:r w:rsidR="00D92F82" w:rsidRPr="00391603">
          <w:rPr>
            <w:rStyle w:val="Hyperlink"/>
          </w:rPr>
          <w:t>https://mapclient.lgb-rlp.de/</w:t>
        </w:r>
      </w:hyperlink>
      <w:r w:rsidR="00D92F82" w:rsidRPr="002D5E0B">
        <w:t>). Die Zuordnung der Klimaschutzfunktion erfolgt über die Bodenformengesellschaft</w:t>
      </w:r>
      <w:r w:rsidRPr="002D5E0B">
        <w:t xml:space="preserve"> (Karte BFD50)</w:t>
      </w:r>
      <w:r w:rsidR="00D92F82" w:rsidRPr="002D5E0B">
        <w:t xml:space="preserve">, die über den entsprechenden Infobutton abgefragt werden kann. Über die Bodenformengesellschaft ist eine Zuordnung zu den Klassen der Kohlenstoffvorräte (s. o.) annäherungsweise möglich. </w:t>
      </w:r>
      <w:r w:rsidRPr="002D5E0B">
        <w:t>Perspektivisch</w:t>
      </w:r>
      <w:r w:rsidR="00D92F82" w:rsidRPr="002D5E0B">
        <w:t xml:space="preserve"> ist geplant, eine Karte der Kohlenstoffvorräte als entsprechenden Layer in die BFD50 zu integrieren.</w:t>
      </w:r>
    </w:p>
    <w:p w14:paraId="267C9218" w14:textId="36F82774" w:rsidR="00E70FEC" w:rsidRDefault="00E70FEC" w:rsidP="00391603">
      <w:pPr>
        <w:pStyle w:val="Textkrperaltt"/>
      </w:pPr>
      <w:r>
        <w:t xml:space="preserve">Straßennebenflächen und Siedlungsbereiche können dabei im Regelfall der Bewertungsstufe 2 (gering) zugeordnet werden. Eine unmittelbare oder mittelbare Beeinträchtigung dieser Flächen stellt somit keine erhebliche Beeinträchtigung besonderer Schwere dar.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2F2F2"/>
        <w:tblLook w:val="04A0" w:firstRow="1" w:lastRow="0" w:firstColumn="1" w:lastColumn="0" w:noHBand="0" w:noVBand="1"/>
      </w:tblPr>
      <w:tblGrid>
        <w:gridCol w:w="8494"/>
      </w:tblGrid>
      <w:tr w:rsidR="008A5C45" w14:paraId="3ED4376C" w14:textId="77777777" w:rsidTr="0036701D">
        <w:tc>
          <w:tcPr>
            <w:tcW w:w="9210" w:type="dxa"/>
            <w:shd w:val="clear" w:color="auto" w:fill="F2F2F2"/>
          </w:tcPr>
          <w:p w14:paraId="2AEAA239" w14:textId="77777777" w:rsidR="008A5C45" w:rsidRDefault="008A5C45" w:rsidP="008A5C45">
            <w:pPr>
              <w:pStyle w:val="Zwischenberschrift"/>
              <w:keepNext w:val="0"/>
            </w:pPr>
            <w:r>
              <w:t>Schnittstelle Klimaschutzgesetz</w:t>
            </w:r>
          </w:p>
          <w:p w14:paraId="065E3329" w14:textId="1CCC0063" w:rsidR="008A5C45" w:rsidRDefault="008A5C45" w:rsidP="008A5C45">
            <w:pPr>
              <w:pStyle w:val="Textkrperaltt"/>
            </w:pPr>
            <w:r w:rsidRPr="00F27968">
              <w:t xml:space="preserve">Unabhängig von der Bewertung der Klimaschutzfunktion im Rahmen des LBP sind bei jedem Neubau- und </w:t>
            </w:r>
            <w:r w:rsidR="0088780A">
              <w:t>Ausbau</w:t>
            </w:r>
            <w:r w:rsidRPr="00F27968">
              <w:t xml:space="preserve">vorhaben Aussagen zu dessen Auswirkungen auf die </w:t>
            </w:r>
            <w:r>
              <w:t xml:space="preserve">nationalen </w:t>
            </w:r>
            <w:r w:rsidRPr="008A5C45">
              <w:t>Klimaschutzziele</w:t>
            </w:r>
            <w:r w:rsidRPr="00F27968">
              <w:t xml:space="preserve"> nach Maßgabe des § 13 Abs</w:t>
            </w:r>
            <w:r>
              <w:t>.</w:t>
            </w:r>
            <w:r w:rsidRPr="00F27968">
              <w:t xml:space="preserve"> 1 </w:t>
            </w:r>
            <w:r w:rsidR="0088780A">
              <w:t xml:space="preserve">Satz 1 </w:t>
            </w:r>
            <w:r w:rsidRPr="00F27968">
              <w:t xml:space="preserve">des Klimaschutzgesetzes (KSG) zu treffen. </w:t>
            </w:r>
          </w:p>
          <w:p w14:paraId="66DD6630" w14:textId="2E601172" w:rsidR="008A5C45" w:rsidRDefault="008A5C45" w:rsidP="008A5C45">
            <w:pPr>
              <w:pStyle w:val="Textkrperaltt"/>
            </w:pPr>
            <w:r>
              <w:t xml:space="preserve">Bei kleinen Ausbauvorhaben ohne Kapazitätserweiterung ist eine kurze Aussage im Erläuterungsbericht </w:t>
            </w:r>
            <w:r w:rsidR="00C20BDF">
              <w:t xml:space="preserve">(Unterlage 1 nach RE 2012) </w:t>
            </w:r>
            <w:r>
              <w:t>ausreichen</w:t>
            </w:r>
            <w:r w:rsidR="0088780A">
              <w:t>d</w:t>
            </w:r>
            <w:r>
              <w:t>. Für große Neu- und Ausbauvorh</w:t>
            </w:r>
            <w:r w:rsidR="0088780A">
              <w:t>a</w:t>
            </w:r>
            <w:r>
              <w:t xml:space="preserve">ben mit Kapazitätserweiterung ist ein eigener Fachbeitrag Klima zu erstellen, dessen Ergebnisse ebenfalls im Erläuterungsbericht und im Umweltbericht zusammengefasst werden. </w:t>
            </w:r>
            <w:r w:rsidRPr="00F27968">
              <w:t>Die „Hinweise zur Berücksichtigung der großräumigen Klimawirkungen“ (BMDV 16.12.2022)</w:t>
            </w:r>
            <w:r w:rsidRPr="00F27968">
              <w:rPr>
                <w:rStyle w:val="Funotenzeichen"/>
              </w:rPr>
              <w:footnoteReference w:id="19"/>
            </w:r>
            <w:r w:rsidRPr="00F27968">
              <w:t xml:space="preserve"> sind </w:t>
            </w:r>
            <w:r>
              <w:t xml:space="preserve">dabei zu </w:t>
            </w:r>
            <w:r w:rsidRPr="00F27968">
              <w:t xml:space="preserve">beachten. </w:t>
            </w:r>
            <w:r>
              <w:t>Bezüglich der Emission von Treibhausgasen (THG) wird darin unterschieden zwischen verkehrsbedingten THG-Emissionen, THG-Lebenszyklusemissionen und landnutzungsbedingten THG-Emissionen.</w:t>
            </w:r>
          </w:p>
          <w:p w14:paraId="56A6256A" w14:textId="77777777" w:rsidR="008A5C45" w:rsidRDefault="008A5C45" w:rsidP="008A5C45">
            <w:pPr>
              <w:pStyle w:val="Textkrperaltt"/>
            </w:pPr>
            <w:r>
              <w:t>Folgende Informationen zur Ermittlung der landnutzungsbedingten THG-Emissionen können dem LBP entnommen werden:</w:t>
            </w:r>
          </w:p>
          <w:p w14:paraId="3EF63584" w14:textId="77777777" w:rsidR="008A5C45" w:rsidRDefault="008A5C45" w:rsidP="008A5C45">
            <w:pPr>
              <w:pStyle w:val="Aufzhlung1fortlnach6pt"/>
            </w:pPr>
            <w:r>
              <w:t>Flächengröße der gesamten Flächeninanspruchnahme (Schutzgut Biotope) und der Versiegelung (Schutzgut Boden),</w:t>
            </w:r>
          </w:p>
          <w:p w14:paraId="066FD2E9" w14:textId="4F91C1DF" w:rsidR="008A5C45" w:rsidRDefault="008A5C45" w:rsidP="008A5C45">
            <w:pPr>
              <w:pStyle w:val="Aufzhlung1fortlnach6pt"/>
            </w:pPr>
            <w:r>
              <w:t>Inanspruchnahme klimarelevanter Böden (</w:t>
            </w:r>
            <w:r w:rsidR="0088780A">
              <w:t xml:space="preserve">Schutzgut Klima / Luft, </w:t>
            </w:r>
            <w:r>
              <w:t>Klimaschutzfunktion),</w:t>
            </w:r>
          </w:p>
          <w:p w14:paraId="24833D73" w14:textId="7A1C4D5C" w:rsidR="008A5C45" w:rsidRDefault="008A5C45" w:rsidP="0088780A">
            <w:pPr>
              <w:pStyle w:val="Aufzhlung1schlussnach12pt"/>
            </w:pPr>
            <w:r>
              <w:t>Inanspruchnahme klimarelevanter Biotopstrukturen (Schutzgut Biotope).</w:t>
            </w:r>
          </w:p>
          <w:p w14:paraId="4B2AAA4D" w14:textId="10CE736E" w:rsidR="0088780A" w:rsidRPr="0088780A" w:rsidRDefault="0088780A" w:rsidP="0088780A">
            <w:pPr>
              <w:pStyle w:val="Textkrper"/>
            </w:pPr>
            <w:r>
              <w:t>Auch können klimarelevante Vermeidungsmaßnahmen und Kompensationsmaßnahmen (funktionsspezifische Maßnahmen für eBS der Klimaschutzfunktion) dem LBP entnommen werden.</w:t>
            </w:r>
          </w:p>
        </w:tc>
      </w:tr>
    </w:tbl>
    <w:p w14:paraId="6E5EEFD7" w14:textId="77777777" w:rsidR="008A5C45" w:rsidRDefault="008A5C45" w:rsidP="008A5C45">
      <w:pPr>
        <w:pStyle w:val="Textkrperaltt"/>
        <w:spacing w:after="0"/>
      </w:pPr>
    </w:p>
    <w:p w14:paraId="7EA60B5C" w14:textId="77777777" w:rsidR="007A6A2B" w:rsidRDefault="007A6A2B" w:rsidP="00BC6D32">
      <w:pPr>
        <w:pStyle w:val="berschrift4"/>
        <w:numPr>
          <w:ilvl w:val="2"/>
          <w:numId w:val="34"/>
        </w:numPr>
        <w:tabs>
          <w:tab w:val="num" w:pos="1474"/>
        </w:tabs>
        <w:ind w:left="1191" w:hanging="1191"/>
      </w:pPr>
      <w:bookmarkStart w:id="87" w:name="_Toc143588007"/>
      <w:bookmarkStart w:id="88" w:name="_Toc33721218"/>
      <w:bookmarkStart w:id="89" w:name="_Ref48728094"/>
      <w:r>
        <w:t>Landschaftsbild</w:t>
      </w:r>
      <w:bookmarkEnd w:id="87"/>
      <w:r>
        <w:t xml:space="preserve"> </w:t>
      </w:r>
      <w:bookmarkEnd w:id="88"/>
      <w:bookmarkEnd w:id="89"/>
    </w:p>
    <w:p w14:paraId="430EBFEF" w14:textId="77777777" w:rsidR="008B668C" w:rsidRDefault="008B668C" w:rsidP="00391603">
      <w:pPr>
        <w:pStyle w:val="Zwischenberschrift"/>
      </w:pPr>
      <w:r w:rsidRPr="008762AD">
        <w:t>Funktion: Vielfalt von Landschaft als Ausdruck des natürlichen und kulturellen Erbes</w:t>
      </w:r>
    </w:p>
    <w:p w14:paraId="27E602E0" w14:textId="77777777" w:rsidR="00391603" w:rsidRPr="008762AD" w:rsidRDefault="00391603" w:rsidP="00391603">
      <w:pPr>
        <w:pStyle w:val="Zwischenberschrift"/>
      </w:pPr>
      <w:r>
        <w:t xml:space="preserve">Funktion: </w:t>
      </w:r>
      <w:r w:rsidRPr="003656E9">
        <w:t>Funktionen im Bereich des Erlebens und Wahrnehmens von Landschaft</w:t>
      </w:r>
      <w:r>
        <w:t xml:space="preserve"> einschließlich landschafts</w:t>
      </w:r>
      <w:r w:rsidRPr="003656E9">
        <w:t>gebundener Erholung</w:t>
      </w:r>
    </w:p>
    <w:p w14:paraId="3E09170E" w14:textId="77777777" w:rsidR="001B363B" w:rsidRPr="00391603" w:rsidRDefault="001B363B" w:rsidP="001B363B">
      <w:pPr>
        <w:pStyle w:val="Textkrper"/>
      </w:pPr>
      <w:r w:rsidRPr="00391603">
        <w:t>Die Erfassung und Bewertung des Schutzgutes Landschaftsbild erfolgt in Anlehnung an Anlage 7.2 des Praxisleitfadens anhand der folgenden Kriterien.</w:t>
      </w:r>
    </w:p>
    <w:p w14:paraId="7DC63917" w14:textId="1DBBF95C" w:rsidR="00203EDB" w:rsidRPr="00391603" w:rsidRDefault="00203EDB" w:rsidP="003C7F6A">
      <w:pPr>
        <w:pStyle w:val="Beschriftung"/>
        <w:keepNext/>
        <w:keepLines/>
      </w:pPr>
      <w:bookmarkStart w:id="90" w:name="_Toc125620497"/>
      <w:r w:rsidRPr="00391603">
        <w:t xml:space="preserve">Tab. </w:t>
      </w:r>
      <w:r w:rsidR="0097103D">
        <w:fldChar w:fldCharType="begin"/>
      </w:r>
      <w:r w:rsidR="0097103D">
        <w:instrText xml:space="preserve"> STYLEREF 2 \s </w:instrText>
      </w:r>
      <w:r w:rsidR="0097103D">
        <w:fldChar w:fldCharType="separate"/>
      </w:r>
      <w:r w:rsidR="00E24AB8">
        <w:rPr>
          <w:noProof/>
        </w:rPr>
        <w:t>3</w:t>
      </w:r>
      <w:r w:rsidR="0097103D">
        <w:rPr>
          <w:noProof/>
        </w:rPr>
        <w:fldChar w:fldCharType="end"/>
      </w:r>
      <w:r w:rsidRPr="00391603">
        <w:noBreakHyphen/>
      </w:r>
      <w:r w:rsidR="00705034">
        <w:t>8</w:t>
      </w:r>
      <w:r w:rsidRPr="00391603">
        <w:t>:</w:t>
      </w:r>
      <w:r w:rsidRPr="00391603">
        <w:tab/>
      </w:r>
      <w:r w:rsidR="00D31C6D" w:rsidRPr="00391603">
        <w:t xml:space="preserve">Erfassung und </w:t>
      </w:r>
      <w:r w:rsidRPr="00391603">
        <w:t xml:space="preserve">Bewertung Schutzgut </w:t>
      </w:r>
      <w:r w:rsidR="00723D0B" w:rsidRPr="00391603">
        <w:t>Landschaft</w:t>
      </w:r>
      <w:r w:rsidR="003656E9" w:rsidRPr="00391603">
        <w:t>sbild</w:t>
      </w:r>
      <w:r w:rsidRPr="00391603">
        <w:t xml:space="preserve"> (aus MKUEM 2021, Anlage 7.2)</w:t>
      </w:r>
      <w:bookmarkEnd w:id="90"/>
    </w:p>
    <w:tbl>
      <w:tblPr>
        <w:tblW w:w="850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3823"/>
        <w:gridCol w:w="4677"/>
      </w:tblGrid>
      <w:tr w:rsidR="00203EDB" w:rsidRPr="00391603" w14:paraId="7965D0DB" w14:textId="77777777" w:rsidTr="0048194D">
        <w:trPr>
          <w:tblHeader/>
        </w:trPr>
        <w:tc>
          <w:tcPr>
            <w:tcW w:w="3823" w:type="dxa"/>
            <w:tcBorders>
              <w:top w:val="single" w:sz="4" w:space="0" w:color="auto"/>
            </w:tcBorders>
            <w:shd w:val="clear" w:color="auto" w:fill="D9D9D9"/>
          </w:tcPr>
          <w:p w14:paraId="388932B9" w14:textId="77777777" w:rsidR="00203EDB" w:rsidRPr="00391603" w:rsidRDefault="00203EDB" w:rsidP="003C7F6A">
            <w:pPr>
              <w:pStyle w:val="Tab1-Kopfzeile"/>
              <w:keepNext/>
              <w:keepLines/>
              <w:spacing w:before="40" w:after="40"/>
            </w:pPr>
            <w:r w:rsidRPr="00391603">
              <w:t>Erfassungskriterien</w:t>
            </w:r>
          </w:p>
        </w:tc>
        <w:tc>
          <w:tcPr>
            <w:tcW w:w="4677" w:type="dxa"/>
            <w:tcBorders>
              <w:top w:val="single" w:sz="4" w:space="0" w:color="auto"/>
            </w:tcBorders>
            <w:shd w:val="clear" w:color="auto" w:fill="D9D9D9"/>
            <w:vAlign w:val="center"/>
          </w:tcPr>
          <w:p w14:paraId="026BB75B" w14:textId="77777777" w:rsidR="00203EDB" w:rsidRPr="00391603" w:rsidRDefault="00203EDB" w:rsidP="003C7F6A">
            <w:pPr>
              <w:pStyle w:val="Tab1-Kopfzeile"/>
              <w:keepNext/>
              <w:keepLines/>
              <w:spacing w:before="40" w:after="40"/>
            </w:pPr>
            <w:r w:rsidRPr="00391603">
              <w:t>Bewertungsrahmen</w:t>
            </w:r>
            <w:r w:rsidR="00CA3F2F" w:rsidRPr="00391603">
              <w:t>*</w:t>
            </w:r>
          </w:p>
        </w:tc>
      </w:tr>
      <w:tr w:rsidR="00203EDB" w:rsidRPr="00391603" w14:paraId="7435946D" w14:textId="77777777" w:rsidTr="0048194D">
        <w:tc>
          <w:tcPr>
            <w:tcW w:w="8500" w:type="dxa"/>
            <w:gridSpan w:val="2"/>
            <w:tcBorders>
              <w:top w:val="single" w:sz="4" w:space="0" w:color="auto"/>
            </w:tcBorders>
            <w:shd w:val="clear" w:color="auto" w:fill="F2F2F2" w:themeFill="background1" w:themeFillShade="F2"/>
          </w:tcPr>
          <w:p w14:paraId="520A679B" w14:textId="77777777" w:rsidR="00203EDB" w:rsidRPr="00391603" w:rsidRDefault="00203EDB" w:rsidP="003C7F6A">
            <w:pPr>
              <w:pStyle w:val="Tab1-Kopfzeile"/>
              <w:keepNext/>
              <w:keepLines/>
              <w:spacing w:before="40" w:after="40"/>
            </w:pPr>
            <w:r w:rsidRPr="00391603">
              <w:t xml:space="preserve">Funktion: </w:t>
            </w:r>
            <w:r w:rsidR="003656E9" w:rsidRPr="00391603">
              <w:t>Vielfalt von Landschaft als Ausdruck des natürlichen und kulturellen Erbes</w:t>
            </w:r>
          </w:p>
        </w:tc>
      </w:tr>
      <w:tr w:rsidR="00203EDB" w:rsidRPr="00391603" w14:paraId="72663A5D" w14:textId="77777777" w:rsidTr="0048194D">
        <w:tc>
          <w:tcPr>
            <w:tcW w:w="3823" w:type="dxa"/>
            <w:vMerge w:val="restart"/>
            <w:tcBorders>
              <w:top w:val="single" w:sz="6" w:space="0" w:color="auto"/>
              <w:right w:val="nil"/>
            </w:tcBorders>
          </w:tcPr>
          <w:p w14:paraId="468C01BF" w14:textId="77777777" w:rsidR="003656E9" w:rsidRPr="00391603" w:rsidRDefault="003656E9" w:rsidP="00D37888">
            <w:pPr>
              <w:pStyle w:val="Tab1-Kopfzeile"/>
              <w:widowControl w:val="0"/>
              <w:spacing w:before="40" w:after="40" w:line="240" w:lineRule="auto"/>
              <w:rPr>
                <w:b w:val="0"/>
              </w:rPr>
            </w:pPr>
            <w:r w:rsidRPr="00391603">
              <w:rPr>
                <w:b w:val="0"/>
                <w:u w:val="single"/>
              </w:rPr>
              <w:t>Landschaftskategorien</w:t>
            </w:r>
            <w:r w:rsidRPr="00391603">
              <w:rPr>
                <w:b w:val="0"/>
              </w:rPr>
              <w:t xml:space="preserve">: </w:t>
            </w:r>
          </w:p>
          <w:p w14:paraId="042BE8D0" w14:textId="77777777" w:rsidR="003656E9" w:rsidRPr="00391603" w:rsidRDefault="003656E9" w:rsidP="00D37888">
            <w:pPr>
              <w:pStyle w:val="Tab1-Kopfzeile"/>
              <w:widowControl w:val="0"/>
              <w:spacing w:before="40" w:after="40" w:line="240" w:lineRule="auto"/>
              <w:rPr>
                <w:b w:val="0"/>
              </w:rPr>
            </w:pPr>
            <w:r w:rsidRPr="00391603">
              <w:rPr>
                <w:b w:val="0"/>
                <w:u w:val="single"/>
              </w:rPr>
              <w:t>Naturlandschaften</w:t>
            </w:r>
            <w:r w:rsidRPr="00391603">
              <w:rPr>
                <w:b w:val="0"/>
              </w:rPr>
              <w:t xml:space="preserve"> - § 1 Abs. 4 BNatSchG: Räume mit naturlandschaftlicher Prägung (z. B. Buchenwälder, Moore, Flussauen) </w:t>
            </w:r>
          </w:p>
          <w:p w14:paraId="238F20AC" w14:textId="77777777" w:rsidR="003656E9" w:rsidRPr="00391603" w:rsidRDefault="003656E9" w:rsidP="00D37888">
            <w:pPr>
              <w:pStyle w:val="Tab1-Kopfzeile"/>
              <w:widowControl w:val="0"/>
              <w:spacing w:before="40" w:after="40" w:line="240" w:lineRule="auto"/>
              <w:rPr>
                <w:b w:val="0"/>
              </w:rPr>
            </w:pPr>
            <w:r w:rsidRPr="00391603">
              <w:rPr>
                <w:b w:val="0"/>
                <w:u w:val="single"/>
              </w:rPr>
              <w:t>Historisch gewachsene Kulturlandschaften</w:t>
            </w:r>
            <w:r w:rsidRPr="00391603">
              <w:rPr>
                <w:b w:val="0"/>
              </w:rPr>
              <w:t xml:space="preserve"> - § 1 Abs. 4 BNatSchG: Räume, die durch spezifische historische Nutzungen, Strukturen und/oder Elemente geprägt sind </w:t>
            </w:r>
          </w:p>
          <w:p w14:paraId="44E5274C" w14:textId="77777777" w:rsidR="003656E9" w:rsidRPr="00391603" w:rsidRDefault="003656E9" w:rsidP="00D37888">
            <w:pPr>
              <w:pStyle w:val="Tab1-Kopfzeile"/>
              <w:widowControl w:val="0"/>
              <w:spacing w:before="40" w:after="40" w:line="240" w:lineRule="auto"/>
              <w:rPr>
                <w:b w:val="0"/>
              </w:rPr>
            </w:pPr>
            <w:r w:rsidRPr="00391603">
              <w:rPr>
                <w:b w:val="0"/>
                <w:u w:val="single"/>
              </w:rPr>
              <w:t>Naturnahe Landschaften ohne wesentliche Prägung durch technische Infrastruktur</w:t>
            </w:r>
            <w:r w:rsidRPr="00391603">
              <w:rPr>
                <w:b w:val="0"/>
              </w:rPr>
              <w:t xml:space="preserve"> – vgl. § 1 Abs. 5 BNatSchG: Landschaftsräume mit einem hohen Anteil an naturnahen Biotopen und einer geringen Zerschneidung </w:t>
            </w:r>
          </w:p>
          <w:p w14:paraId="26216D05" w14:textId="77777777" w:rsidR="00203EDB" w:rsidRPr="00391603" w:rsidRDefault="003656E9" w:rsidP="00D37888">
            <w:pPr>
              <w:pStyle w:val="Tab1-Kopfzeile"/>
              <w:widowControl w:val="0"/>
              <w:spacing w:before="40" w:after="40" w:line="240" w:lineRule="auto"/>
              <w:rPr>
                <w:b w:val="0"/>
              </w:rPr>
            </w:pPr>
            <w:r w:rsidRPr="00391603">
              <w:rPr>
                <w:b w:val="0"/>
                <w:u w:val="single"/>
              </w:rPr>
              <w:t>Besonders bedeutsame Einzellandschaften</w:t>
            </w:r>
            <w:r w:rsidRPr="00391603">
              <w:rPr>
                <w:b w:val="0"/>
              </w:rPr>
              <w:t>, die sich z. B. durch eine weiträumig markante Geländemorphologie oder eine besondere kulturelle oder zeitgeschichtliche Symbolkraft (wie etwa der Grüne Wall im Westen) auszeichnen.</w:t>
            </w:r>
          </w:p>
        </w:tc>
        <w:tc>
          <w:tcPr>
            <w:tcW w:w="4677" w:type="dxa"/>
            <w:tcBorders>
              <w:top w:val="single" w:sz="6" w:space="0" w:color="auto"/>
              <w:bottom w:val="single" w:sz="6" w:space="0" w:color="auto"/>
            </w:tcBorders>
          </w:tcPr>
          <w:p w14:paraId="6B602D8F" w14:textId="77777777" w:rsidR="00203EDB" w:rsidRPr="00391603" w:rsidRDefault="00203EDB" w:rsidP="003C7F6A">
            <w:pPr>
              <w:pStyle w:val="Tab1-Kopfzeile"/>
              <w:keepNext/>
              <w:keepLines/>
              <w:spacing w:before="40" w:after="40" w:line="240" w:lineRule="auto"/>
              <w:rPr>
                <w:b w:val="0"/>
              </w:rPr>
            </w:pPr>
            <w:r w:rsidRPr="00391603">
              <w:t>hervorragend (6)</w:t>
            </w:r>
            <w:r w:rsidRPr="00391603">
              <w:rPr>
                <w:b w:val="0"/>
              </w:rPr>
              <w:t>:</w:t>
            </w:r>
          </w:p>
          <w:p w14:paraId="4B9EC0BD" w14:textId="77777777" w:rsidR="00203EDB" w:rsidRDefault="003656E9" w:rsidP="003C7F6A">
            <w:pPr>
              <w:pStyle w:val="Tab1-Kopfzeile"/>
              <w:keepNext/>
              <w:keepLines/>
              <w:spacing w:before="40" w:after="40" w:line="240" w:lineRule="auto"/>
              <w:rPr>
                <w:b w:val="0"/>
              </w:rPr>
            </w:pPr>
            <w:r w:rsidRPr="00391603">
              <w:rPr>
                <w:b w:val="0"/>
              </w:rPr>
              <w:t xml:space="preserve">eine Landschaft von europaweiter Bedeutung aufgrund ihres Gesamtcharakters oder aufgrund einer hervorragenden Ausprägung charakteristischer Merkmale der jeweiligen Landschaftskategorie, wie sie z. B. im Biosphärenreservat oder </w:t>
            </w:r>
            <w:r w:rsidR="00DC6497">
              <w:rPr>
                <w:b w:val="0"/>
              </w:rPr>
              <w:br/>
            </w:r>
            <w:r w:rsidRPr="00391603">
              <w:rPr>
                <w:b w:val="0"/>
              </w:rPr>
              <w:t>UNESCO-Weltkulturerbe zu erwarten sind</w:t>
            </w:r>
          </w:p>
          <w:p w14:paraId="4A884CE9" w14:textId="77777777" w:rsidR="0088780A" w:rsidRDefault="0088780A" w:rsidP="003C7F6A">
            <w:pPr>
              <w:pStyle w:val="Tab1-Kopfzeile"/>
              <w:keepNext/>
              <w:keepLines/>
              <w:spacing w:before="40" w:after="40" w:line="240" w:lineRule="auto"/>
              <w:rPr>
                <w:b w:val="0"/>
              </w:rPr>
            </w:pPr>
          </w:p>
          <w:p w14:paraId="63C0B17F" w14:textId="1C7B8ACB" w:rsidR="0088780A" w:rsidRPr="00391603" w:rsidRDefault="0088780A" w:rsidP="003C7F6A">
            <w:pPr>
              <w:pStyle w:val="Tab1-Kopfzeile"/>
              <w:keepNext/>
              <w:keepLines/>
              <w:spacing w:before="40" w:after="40" w:line="240" w:lineRule="auto"/>
              <w:rPr>
                <w:b w:val="0"/>
              </w:rPr>
            </w:pPr>
          </w:p>
        </w:tc>
      </w:tr>
      <w:tr w:rsidR="00203EDB" w:rsidRPr="00391603" w14:paraId="3AF3F2AB" w14:textId="77777777" w:rsidTr="0048194D">
        <w:tc>
          <w:tcPr>
            <w:tcW w:w="3823" w:type="dxa"/>
            <w:vMerge/>
            <w:tcBorders>
              <w:right w:val="nil"/>
            </w:tcBorders>
          </w:tcPr>
          <w:p w14:paraId="56D9EAD5" w14:textId="77777777" w:rsidR="00203EDB" w:rsidRPr="00391603" w:rsidRDefault="00203EDB" w:rsidP="00F809E1">
            <w:pPr>
              <w:pStyle w:val="Tab1-Kopfzeile"/>
              <w:spacing w:before="40" w:after="40" w:line="240" w:lineRule="auto"/>
              <w:rPr>
                <w:b w:val="0"/>
              </w:rPr>
            </w:pPr>
          </w:p>
        </w:tc>
        <w:tc>
          <w:tcPr>
            <w:tcW w:w="4677" w:type="dxa"/>
            <w:tcBorders>
              <w:top w:val="single" w:sz="6" w:space="0" w:color="auto"/>
              <w:bottom w:val="single" w:sz="6" w:space="0" w:color="auto"/>
            </w:tcBorders>
          </w:tcPr>
          <w:p w14:paraId="0112E0B3" w14:textId="77777777" w:rsidR="00203EDB" w:rsidRPr="00391603" w:rsidRDefault="00203EDB" w:rsidP="00F809E1">
            <w:pPr>
              <w:pStyle w:val="Tab1-Kopfzeile"/>
              <w:spacing w:before="40" w:after="40" w:line="240" w:lineRule="auto"/>
              <w:rPr>
                <w:b w:val="0"/>
              </w:rPr>
            </w:pPr>
            <w:r w:rsidRPr="00391603">
              <w:t>sehr hoch (5)</w:t>
            </w:r>
            <w:r w:rsidRPr="00391603">
              <w:rPr>
                <w:b w:val="0"/>
              </w:rPr>
              <w:t>:</w:t>
            </w:r>
          </w:p>
          <w:p w14:paraId="4C42D50B" w14:textId="77777777" w:rsidR="00203EDB" w:rsidRPr="00391603" w:rsidRDefault="003656E9" w:rsidP="00F809E1">
            <w:pPr>
              <w:pStyle w:val="Tab1-Kopfzeile"/>
              <w:spacing w:before="40" w:after="40" w:line="240" w:lineRule="auto"/>
              <w:rPr>
                <w:b w:val="0"/>
              </w:rPr>
            </w:pPr>
            <w:r w:rsidRPr="00391603">
              <w:rPr>
                <w:b w:val="0"/>
              </w:rPr>
              <w:t>eine Landschaft von sehr hoher Bedeutung aufgrund ihres Gesamtcharakters oder aufgrund einer sehr hohen Ausprägung charakteristischer Merkmale der jeweiligen Landschaftskategorie wie sie z. B. in Landschaftsschutzgebieten, Naturparken und historischen Kulturlandschaften der Regionalplanung zu erwarten sind</w:t>
            </w:r>
          </w:p>
        </w:tc>
      </w:tr>
      <w:tr w:rsidR="00203EDB" w:rsidRPr="00391603" w14:paraId="18C92041" w14:textId="77777777" w:rsidTr="0048194D">
        <w:tc>
          <w:tcPr>
            <w:tcW w:w="3823" w:type="dxa"/>
            <w:vMerge/>
            <w:tcBorders>
              <w:right w:val="nil"/>
            </w:tcBorders>
          </w:tcPr>
          <w:p w14:paraId="3BB17019" w14:textId="77777777" w:rsidR="00203EDB" w:rsidRPr="00391603" w:rsidRDefault="00203EDB" w:rsidP="00F809E1">
            <w:pPr>
              <w:pStyle w:val="Tab1-Kopfzeile"/>
              <w:spacing w:before="40" w:after="40" w:line="240" w:lineRule="auto"/>
              <w:rPr>
                <w:b w:val="0"/>
              </w:rPr>
            </w:pPr>
          </w:p>
        </w:tc>
        <w:tc>
          <w:tcPr>
            <w:tcW w:w="4677" w:type="dxa"/>
            <w:tcBorders>
              <w:top w:val="single" w:sz="6" w:space="0" w:color="auto"/>
              <w:bottom w:val="single" w:sz="6" w:space="0" w:color="auto"/>
            </w:tcBorders>
          </w:tcPr>
          <w:p w14:paraId="21265117" w14:textId="77777777" w:rsidR="00203EDB" w:rsidRPr="00391603" w:rsidRDefault="00203EDB" w:rsidP="00F809E1">
            <w:pPr>
              <w:pStyle w:val="Tab1-Kopfzeile"/>
              <w:spacing w:before="40" w:after="40" w:line="240" w:lineRule="auto"/>
              <w:rPr>
                <w:b w:val="0"/>
              </w:rPr>
            </w:pPr>
            <w:r w:rsidRPr="00391603">
              <w:t>hoch (4)</w:t>
            </w:r>
            <w:r w:rsidRPr="00391603">
              <w:rPr>
                <w:b w:val="0"/>
              </w:rPr>
              <w:t>:</w:t>
            </w:r>
          </w:p>
          <w:p w14:paraId="5601A94F" w14:textId="77777777" w:rsidR="00203EDB" w:rsidRPr="00391603" w:rsidRDefault="003656E9" w:rsidP="00F809E1">
            <w:pPr>
              <w:pStyle w:val="Tab1-Kopfzeile"/>
              <w:spacing w:before="40" w:after="40" w:line="240" w:lineRule="auto"/>
              <w:rPr>
                <w:b w:val="0"/>
              </w:rPr>
            </w:pPr>
            <w:r w:rsidRPr="00391603">
              <w:rPr>
                <w:b w:val="0"/>
              </w:rPr>
              <w:t>eine Landschaft von hoher Bedeutung aufgrund ihres Gesamtcharakters oder aufgrund einer hohen Ausprägung charakteristischer Merkmale der jeweiligen Landschaftskategorie</w:t>
            </w:r>
          </w:p>
        </w:tc>
      </w:tr>
      <w:tr w:rsidR="00203EDB" w:rsidRPr="00391603" w14:paraId="5E41B820" w14:textId="77777777" w:rsidTr="0048194D">
        <w:tc>
          <w:tcPr>
            <w:tcW w:w="3823" w:type="dxa"/>
            <w:vMerge/>
            <w:tcBorders>
              <w:right w:val="nil"/>
            </w:tcBorders>
          </w:tcPr>
          <w:p w14:paraId="76E72E4F" w14:textId="77777777" w:rsidR="00203EDB" w:rsidRPr="00391603" w:rsidRDefault="00203EDB" w:rsidP="00F809E1">
            <w:pPr>
              <w:pStyle w:val="Tab1-Kopfzeile"/>
              <w:spacing w:before="40" w:after="40" w:line="240" w:lineRule="auto"/>
              <w:rPr>
                <w:b w:val="0"/>
              </w:rPr>
            </w:pPr>
          </w:p>
        </w:tc>
        <w:tc>
          <w:tcPr>
            <w:tcW w:w="4677" w:type="dxa"/>
            <w:tcBorders>
              <w:top w:val="single" w:sz="6" w:space="0" w:color="auto"/>
              <w:bottom w:val="single" w:sz="6" w:space="0" w:color="auto"/>
            </w:tcBorders>
          </w:tcPr>
          <w:p w14:paraId="1DE87E98" w14:textId="77777777" w:rsidR="00203EDB" w:rsidRPr="00391603" w:rsidRDefault="00203EDB" w:rsidP="00F809E1">
            <w:pPr>
              <w:pStyle w:val="Tab1-Kopfzeile"/>
              <w:spacing w:before="40" w:after="40" w:line="240" w:lineRule="auto"/>
              <w:rPr>
                <w:b w:val="0"/>
              </w:rPr>
            </w:pPr>
            <w:r w:rsidRPr="00391603">
              <w:t>mittel (3)</w:t>
            </w:r>
            <w:r w:rsidRPr="00391603">
              <w:rPr>
                <w:b w:val="0"/>
              </w:rPr>
              <w:t>:</w:t>
            </w:r>
          </w:p>
          <w:p w14:paraId="7B4D444A" w14:textId="77777777" w:rsidR="00203EDB" w:rsidRPr="00391603" w:rsidRDefault="003656E9" w:rsidP="003656E9">
            <w:pPr>
              <w:pStyle w:val="Tab1-Kopfzeile"/>
              <w:spacing w:before="40" w:after="40" w:line="240" w:lineRule="auto"/>
              <w:rPr>
                <w:b w:val="0"/>
              </w:rPr>
            </w:pPr>
            <w:r w:rsidRPr="00391603">
              <w:rPr>
                <w:b w:val="0"/>
              </w:rPr>
              <w:t>eine Landschaft mit einer mittleren Ausprägung mehrerer wertbestimmender Merkmale der genannten Landschaftskategorien</w:t>
            </w:r>
          </w:p>
        </w:tc>
      </w:tr>
      <w:tr w:rsidR="00203EDB" w:rsidRPr="00391603" w14:paraId="0424BDB6" w14:textId="77777777" w:rsidTr="0048194D">
        <w:tc>
          <w:tcPr>
            <w:tcW w:w="3823" w:type="dxa"/>
            <w:vMerge/>
            <w:tcBorders>
              <w:right w:val="nil"/>
            </w:tcBorders>
          </w:tcPr>
          <w:p w14:paraId="1A419D89" w14:textId="77777777" w:rsidR="00203EDB" w:rsidRPr="00391603" w:rsidRDefault="00203EDB" w:rsidP="00F809E1">
            <w:pPr>
              <w:pStyle w:val="Tab1-Kopfzeile"/>
              <w:spacing w:before="40" w:after="40" w:line="240" w:lineRule="auto"/>
              <w:rPr>
                <w:b w:val="0"/>
              </w:rPr>
            </w:pPr>
          </w:p>
        </w:tc>
        <w:tc>
          <w:tcPr>
            <w:tcW w:w="4677" w:type="dxa"/>
            <w:tcBorders>
              <w:top w:val="single" w:sz="6" w:space="0" w:color="auto"/>
              <w:bottom w:val="single" w:sz="6" w:space="0" w:color="auto"/>
            </w:tcBorders>
          </w:tcPr>
          <w:p w14:paraId="6245588D" w14:textId="77777777" w:rsidR="00203EDB" w:rsidRPr="00391603" w:rsidRDefault="00203EDB" w:rsidP="00F809E1">
            <w:pPr>
              <w:pStyle w:val="Tab1-Kopfzeile"/>
              <w:spacing w:before="40" w:after="40" w:line="240" w:lineRule="auto"/>
              <w:rPr>
                <w:b w:val="0"/>
              </w:rPr>
            </w:pPr>
            <w:r w:rsidRPr="00391603">
              <w:t>gering (2)</w:t>
            </w:r>
            <w:r w:rsidRPr="00391603">
              <w:rPr>
                <w:b w:val="0"/>
              </w:rPr>
              <w:t>:</w:t>
            </w:r>
          </w:p>
          <w:p w14:paraId="1962F384" w14:textId="77777777" w:rsidR="00203EDB" w:rsidRPr="00391603" w:rsidRDefault="003656E9" w:rsidP="003656E9">
            <w:pPr>
              <w:pStyle w:val="Tab1-Kopfzeile"/>
              <w:spacing w:before="40" w:after="40" w:line="240" w:lineRule="auto"/>
              <w:rPr>
                <w:b w:val="0"/>
              </w:rPr>
            </w:pPr>
            <w:r w:rsidRPr="00391603">
              <w:rPr>
                <w:b w:val="0"/>
              </w:rPr>
              <w:t>eine Landschaft mit wenigen wertbestimmenden Merkmalen der genannten Landschaftskategorien</w:t>
            </w:r>
          </w:p>
        </w:tc>
      </w:tr>
      <w:tr w:rsidR="00203EDB" w:rsidRPr="00391603" w14:paraId="7FBC4C41" w14:textId="77777777" w:rsidTr="0048194D">
        <w:tc>
          <w:tcPr>
            <w:tcW w:w="3823" w:type="dxa"/>
            <w:vMerge/>
            <w:tcBorders>
              <w:right w:val="nil"/>
            </w:tcBorders>
          </w:tcPr>
          <w:p w14:paraId="108EAFC9" w14:textId="77777777" w:rsidR="00203EDB" w:rsidRPr="00391603" w:rsidRDefault="00203EDB" w:rsidP="00F809E1">
            <w:pPr>
              <w:pStyle w:val="Tab1-Kopfzeile"/>
              <w:spacing w:before="40" w:after="40" w:line="240" w:lineRule="auto"/>
              <w:rPr>
                <w:b w:val="0"/>
              </w:rPr>
            </w:pPr>
          </w:p>
        </w:tc>
        <w:tc>
          <w:tcPr>
            <w:tcW w:w="4677" w:type="dxa"/>
            <w:tcBorders>
              <w:top w:val="single" w:sz="6" w:space="0" w:color="auto"/>
              <w:bottom w:val="single" w:sz="6" w:space="0" w:color="auto"/>
            </w:tcBorders>
          </w:tcPr>
          <w:p w14:paraId="4CFA5C21" w14:textId="77777777" w:rsidR="00203EDB" w:rsidRPr="00391603" w:rsidRDefault="00203EDB" w:rsidP="00F809E1">
            <w:pPr>
              <w:pStyle w:val="Tab1-Kopfzeile"/>
              <w:spacing w:before="40" w:after="40" w:line="240" w:lineRule="auto"/>
              <w:rPr>
                <w:b w:val="0"/>
              </w:rPr>
            </w:pPr>
            <w:r w:rsidRPr="00391603">
              <w:t>sehr gering (1)</w:t>
            </w:r>
            <w:r w:rsidRPr="00391603">
              <w:rPr>
                <w:b w:val="0"/>
              </w:rPr>
              <w:t>:</w:t>
            </w:r>
          </w:p>
          <w:p w14:paraId="3BAD3AFA" w14:textId="77777777" w:rsidR="00203EDB" w:rsidRPr="00391603" w:rsidRDefault="003656E9" w:rsidP="003656E9">
            <w:pPr>
              <w:pStyle w:val="Tab1-Kopfzeile"/>
              <w:spacing w:before="40" w:after="40" w:line="240" w:lineRule="auto"/>
              <w:rPr>
                <w:b w:val="0"/>
              </w:rPr>
            </w:pPr>
            <w:r w:rsidRPr="00391603">
              <w:rPr>
                <w:b w:val="0"/>
              </w:rPr>
              <w:t>eine Landschaft mit sehr wenigen oder keinen wertbestimmenden Merkmalen der genannten Landschaftskategorien</w:t>
            </w:r>
          </w:p>
        </w:tc>
      </w:tr>
      <w:tr w:rsidR="003656E9" w:rsidRPr="00391603" w14:paraId="526E1B55" w14:textId="77777777" w:rsidTr="0048194D">
        <w:tc>
          <w:tcPr>
            <w:tcW w:w="8500" w:type="dxa"/>
            <w:gridSpan w:val="2"/>
            <w:tcBorders>
              <w:top w:val="single" w:sz="4" w:space="0" w:color="auto"/>
            </w:tcBorders>
            <w:shd w:val="clear" w:color="auto" w:fill="F2F2F2" w:themeFill="background1" w:themeFillShade="F2"/>
          </w:tcPr>
          <w:p w14:paraId="75C645BB" w14:textId="77777777" w:rsidR="003656E9" w:rsidRPr="00391603" w:rsidRDefault="003656E9" w:rsidP="00DC6497">
            <w:pPr>
              <w:pStyle w:val="Tab1-Kopfzeile"/>
              <w:keepNext/>
              <w:keepLines/>
              <w:spacing w:before="40" w:after="40"/>
            </w:pPr>
            <w:r w:rsidRPr="00391603">
              <w:t>Funktion: Funktionen im Bereich des Erlebens und Wahrnehmens von Landschaft einschließlich landschaftsgebundener Erholung</w:t>
            </w:r>
          </w:p>
        </w:tc>
      </w:tr>
      <w:tr w:rsidR="003656E9" w:rsidRPr="00391603" w14:paraId="5AE4F2B0" w14:textId="77777777" w:rsidTr="0048194D">
        <w:tc>
          <w:tcPr>
            <w:tcW w:w="3823" w:type="dxa"/>
            <w:vMerge w:val="restart"/>
            <w:tcBorders>
              <w:top w:val="single" w:sz="6" w:space="0" w:color="auto"/>
              <w:right w:val="nil"/>
            </w:tcBorders>
          </w:tcPr>
          <w:p w14:paraId="651B6438" w14:textId="77777777" w:rsidR="00866169" w:rsidRPr="00391603" w:rsidRDefault="00866169" w:rsidP="00D37888">
            <w:pPr>
              <w:pStyle w:val="Tab1-Kopfzeile"/>
              <w:widowControl w:val="0"/>
              <w:spacing w:before="40" w:after="40" w:line="240" w:lineRule="auto"/>
              <w:rPr>
                <w:b w:val="0"/>
              </w:rPr>
            </w:pPr>
            <w:r w:rsidRPr="00391603">
              <w:rPr>
                <w:b w:val="0"/>
              </w:rPr>
              <w:t xml:space="preserve">gesamthafte Erfassung der Erlebnis- und Wahrnehmungsqualität der Landschaft in konkreten Landschaftsbildeinheiten im Hinblick auf die landschaftliche Alltagserfahrung der Bevölkerung sowie die landschaftsgebundene Erholung im Wohnumfeld, am Wochenende und im Urlaub; dabei besondere Berücksichtigung der Eigenart des jeweiligen Landschaftstyps </w:t>
            </w:r>
          </w:p>
          <w:p w14:paraId="66E0981A" w14:textId="77777777" w:rsidR="003656E9" w:rsidRPr="00391603" w:rsidRDefault="00866169" w:rsidP="00D37888">
            <w:pPr>
              <w:pStyle w:val="Tab1-Kopfzeile"/>
              <w:widowControl w:val="0"/>
              <w:spacing w:before="40" w:after="40" w:line="240" w:lineRule="auto"/>
              <w:rPr>
                <w:b w:val="0"/>
              </w:rPr>
            </w:pPr>
            <w:r w:rsidRPr="00391603">
              <w:rPr>
                <w:b w:val="0"/>
              </w:rPr>
              <w:t>landschaftsprägende Elemente, die bei der Bestimmung der Landschaftsbildqualität berücksichtigt werden (einschließlich ihrer Dichte und Anordnung):</w:t>
            </w:r>
          </w:p>
          <w:p w14:paraId="5137FC87" w14:textId="77777777" w:rsidR="00866169" w:rsidRPr="00391603" w:rsidRDefault="00866169" w:rsidP="00BC6D32">
            <w:pPr>
              <w:pStyle w:val="Tab1-Kopfzeile"/>
              <w:widowControl w:val="0"/>
              <w:numPr>
                <w:ilvl w:val="0"/>
                <w:numId w:val="32"/>
              </w:numPr>
              <w:spacing w:before="40" w:after="40" w:line="240" w:lineRule="auto"/>
              <w:rPr>
                <w:b w:val="0"/>
              </w:rPr>
            </w:pPr>
            <w:r w:rsidRPr="00391603">
              <w:rPr>
                <w:b w:val="0"/>
              </w:rPr>
              <w:t xml:space="preserve">Erlebnis- und Wahrnehmungsqualität der Einzelelemente der Landschaft (den im folgenden benannten Schutzgütern zugeordnet, z. B. Biotoptypen), sofern ihnen eine landschaftsprägende Bedeutung zukommt </w:t>
            </w:r>
          </w:p>
          <w:p w14:paraId="6BDFB423" w14:textId="77777777" w:rsidR="00866169" w:rsidRPr="00391603" w:rsidRDefault="00866169" w:rsidP="00BC6D32">
            <w:pPr>
              <w:pStyle w:val="Tab1-Kopfzeile"/>
              <w:widowControl w:val="0"/>
              <w:numPr>
                <w:ilvl w:val="0"/>
                <w:numId w:val="32"/>
              </w:numPr>
              <w:spacing w:before="40" w:after="40" w:line="240" w:lineRule="auto"/>
              <w:rPr>
                <w:b w:val="0"/>
              </w:rPr>
            </w:pPr>
            <w:r w:rsidRPr="00391603">
              <w:rPr>
                <w:b w:val="0"/>
              </w:rPr>
              <w:t xml:space="preserve">weitere Einzelelemente von besonderer Erlebnis- und Wahrnehmungsqualität sind etwa: Hangkanten und Hügel, Einzelbäume, Baumgruppen und Waldränder, Wege unterschiedlicher Ausprägung </w:t>
            </w:r>
          </w:p>
          <w:p w14:paraId="000E8E8A" w14:textId="77777777" w:rsidR="00866169" w:rsidRPr="00391603" w:rsidRDefault="00866169" w:rsidP="00D37888">
            <w:pPr>
              <w:pStyle w:val="Tab1-Kopfzeile"/>
              <w:widowControl w:val="0"/>
              <w:spacing w:before="40" w:after="40" w:line="240" w:lineRule="auto"/>
              <w:rPr>
                <w:b w:val="0"/>
              </w:rPr>
            </w:pPr>
            <w:r w:rsidRPr="00391603">
              <w:rPr>
                <w:b w:val="0"/>
              </w:rPr>
              <w:t xml:space="preserve">Landschaftstypen als erste Stufe der Bestimmung der Eigenart: </w:t>
            </w:r>
          </w:p>
          <w:p w14:paraId="497F064B" w14:textId="77777777" w:rsidR="00866169" w:rsidRPr="00391603" w:rsidRDefault="00866169" w:rsidP="00BC6D32">
            <w:pPr>
              <w:pStyle w:val="Tab1-Kopfzeile"/>
              <w:widowControl w:val="0"/>
              <w:numPr>
                <w:ilvl w:val="0"/>
                <w:numId w:val="32"/>
              </w:numPr>
              <w:spacing w:before="40" w:after="40" w:line="240" w:lineRule="auto"/>
              <w:rPr>
                <w:b w:val="0"/>
              </w:rPr>
            </w:pPr>
            <w:r w:rsidRPr="00391603">
              <w:rPr>
                <w:b w:val="0"/>
              </w:rPr>
              <w:t xml:space="preserve">Waldlandschaften/waldreiche Landschaften </w:t>
            </w:r>
          </w:p>
          <w:p w14:paraId="29215400" w14:textId="77777777" w:rsidR="00866169" w:rsidRPr="00391603" w:rsidRDefault="00866169" w:rsidP="00BC6D32">
            <w:pPr>
              <w:pStyle w:val="Tab1-Kopfzeile"/>
              <w:widowControl w:val="0"/>
              <w:numPr>
                <w:ilvl w:val="0"/>
                <w:numId w:val="32"/>
              </w:numPr>
              <w:spacing w:before="40" w:after="40" w:line="240" w:lineRule="auto"/>
              <w:rPr>
                <w:b w:val="0"/>
              </w:rPr>
            </w:pPr>
            <w:r w:rsidRPr="00391603">
              <w:rPr>
                <w:b w:val="0"/>
              </w:rPr>
              <w:t xml:space="preserve">strukturreiche Kulturlandschaften </w:t>
            </w:r>
          </w:p>
          <w:p w14:paraId="7EA04290" w14:textId="77777777" w:rsidR="00866169" w:rsidRPr="00391603" w:rsidRDefault="00866169" w:rsidP="00BC6D32">
            <w:pPr>
              <w:pStyle w:val="Tab1-Kopfzeile"/>
              <w:widowControl w:val="0"/>
              <w:numPr>
                <w:ilvl w:val="1"/>
                <w:numId w:val="32"/>
              </w:numPr>
              <w:spacing w:before="40" w:after="40" w:line="240" w:lineRule="auto"/>
              <w:ind w:left="697" w:hanging="357"/>
              <w:rPr>
                <w:b w:val="0"/>
              </w:rPr>
            </w:pPr>
            <w:r w:rsidRPr="00391603">
              <w:rPr>
                <w:b w:val="0"/>
              </w:rPr>
              <w:t xml:space="preserve">Mittelgebirgslandschaften mit Wechsel von Wald, Ackerbau, Grünland und anderen Landnutzungen </w:t>
            </w:r>
          </w:p>
          <w:p w14:paraId="652681DA" w14:textId="77777777" w:rsidR="00866169" w:rsidRPr="00391603" w:rsidRDefault="00866169" w:rsidP="00BC6D32">
            <w:pPr>
              <w:pStyle w:val="Tab1-Kopfzeile"/>
              <w:widowControl w:val="0"/>
              <w:numPr>
                <w:ilvl w:val="1"/>
                <w:numId w:val="32"/>
              </w:numPr>
              <w:spacing w:before="40" w:after="40" w:line="240" w:lineRule="auto"/>
              <w:ind w:left="697" w:hanging="357"/>
              <w:rPr>
                <w:b w:val="0"/>
              </w:rPr>
            </w:pPr>
            <w:r w:rsidRPr="00391603">
              <w:rPr>
                <w:b w:val="0"/>
              </w:rPr>
              <w:t>weitere strukturreiche Kulturlandschaften, z. B. durch Weinbau, Obstbau, Gewässer, Heiden oder Moore geprägte Kulturlandschaften</w:t>
            </w:r>
          </w:p>
          <w:p w14:paraId="115065A2" w14:textId="77777777" w:rsidR="00866169" w:rsidRPr="00391603" w:rsidRDefault="00866169" w:rsidP="00BC6D32">
            <w:pPr>
              <w:pStyle w:val="Tab1-Kopfzeile"/>
              <w:widowControl w:val="0"/>
              <w:numPr>
                <w:ilvl w:val="0"/>
                <w:numId w:val="32"/>
              </w:numPr>
              <w:spacing w:before="40" w:after="40" w:line="240" w:lineRule="auto"/>
              <w:rPr>
                <w:b w:val="0"/>
              </w:rPr>
            </w:pPr>
            <w:r w:rsidRPr="00391603">
              <w:rPr>
                <w:b w:val="0"/>
              </w:rPr>
              <w:t xml:space="preserve">offene Kulturlandschaften </w:t>
            </w:r>
          </w:p>
          <w:p w14:paraId="5457BEBC" w14:textId="77777777" w:rsidR="00866169" w:rsidRPr="00391603" w:rsidRDefault="00866169" w:rsidP="00BC6D32">
            <w:pPr>
              <w:pStyle w:val="Tab1-Kopfzeile"/>
              <w:widowControl w:val="0"/>
              <w:numPr>
                <w:ilvl w:val="1"/>
                <w:numId w:val="32"/>
              </w:numPr>
              <w:spacing w:before="40" w:after="40" w:line="240" w:lineRule="auto"/>
              <w:ind w:left="697" w:hanging="357"/>
              <w:rPr>
                <w:b w:val="0"/>
              </w:rPr>
            </w:pPr>
            <w:r w:rsidRPr="00391603">
              <w:rPr>
                <w:b w:val="0"/>
              </w:rPr>
              <w:t xml:space="preserve">weiträumige ackerbaulich geprägte Kulturlandschaften </w:t>
            </w:r>
          </w:p>
          <w:p w14:paraId="453D05B1" w14:textId="77777777" w:rsidR="00866169" w:rsidRPr="00391603" w:rsidRDefault="00866169" w:rsidP="00BC6D32">
            <w:pPr>
              <w:pStyle w:val="Tab1-Kopfzeile"/>
              <w:widowControl w:val="0"/>
              <w:numPr>
                <w:ilvl w:val="1"/>
                <w:numId w:val="32"/>
              </w:numPr>
              <w:spacing w:before="40" w:after="40" w:line="240" w:lineRule="auto"/>
              <w:ind w:left="697" w:hanging="357"/>
              <w:rPr>
                <w:b w:val="0"/>
              </w:rPr>
            </w:pPr>
            <w:r w:rsidRPr="00391603">
              <w:rPr>
                <w:b w:val="0"/>
              </w:rPr>
              <w:t xml:space="preserve">weiträumige grünlandgeprägte Kulturlandschaften </w:t>
            </w:r>
          </w:p>
          <w:p w14:paraId="51103782" w14:textId="77777777" w:rsidR="00866169" w:rsidRPr="00391603" w:rsidRDefault="00866169" w:rsidP="00BC6D32">
            <w:pPr>
              <w:pStyle w:val="Tab1-Kopfzeile"/>
              <w:widowControl w:val="0"/>
              <w:numPr>
                <w:ilvl w:val="0"/>
                <w:numId w:val="32"/>
              </w:numPr>
              <w:spacing w:before="40" w:after="40" w:line="240" w:lineRule="auto"/>
              <w:rPr>
                <w:b w:val="0"/>
              </w:rPr>
            </w:pPr>
            <w:r w:rsidRPr="00391603">
              <w:rPr>
                <w:b w:val="0"/>
              </w:rPr>
              <w:t>urbane/ semiurbane Landschaften</w:t>
            </w:r>
          </w:p>
        </w:tc>
        <w:tc>
          <w:tcPr>
            <w:tcW w:w="4677" w:type="dxa"/>
            <w:tcBorders>
              <w:top w:val="single" w:sz="6" w:space="0" w:color="auto"/>
              <w:bottom w:val="single" w:sz="6" w:space="0" w:color="auto"/>
            </w:tcBorders>
          </w:tcPr>
          <w:p w14:paraId="762E58C1" w14:textId="77777777" w:rsidR="003656E9" w:rsidRPr="00391603" w:rsidRDefault="003656E9" w:rsidP="00DC6497">
            <w:pPr>
              <w:pStyle w:val="Tab1-Kopfzeile"/>
              <w:keepNext/>
              <w:keepLines/>
              <w:spacing w:before="40" w:after="40" w:line="240" w:lineRule="auto"/>
              <w:rPr>
                <w:b w:val="0"/>
              </w:rPr>
            </w:pPr>
            <w:r w:rsidRPr="00391603">
              <w:t>hervorragend (6)</w:t>
            </w:r>
            <w:r w:rsidRPr="00391603">
              <w:rPr>
                <w:b w:val="0"/>
              </w:rPr>
              <w:t>:</w:t>
            </w:r>
          </w:p>
          <w:p w14:paraId="6B0FDED8" w14:textId="77777777" w:rsidR="003656E9" w:rsidRPr="00391603" w:rsidRDefault="00866169" w:rsidP="00DC6497">
            <w:pPr>
              <w:pStyle w:val="Tab1-Kopfzeile"/>
              <w:keepNext/>
              <w:keepLines/>
              <w:spacing w:before="40" w:after="40" w:line="240" w:lineRule="auto"/>
              <w:rPr>
                <w:b w:val="0"/>
              </w:rPr>
            </w:pPr>
            <w:r w:rsidRPr="00391603">
              <w:rPr>
                <w:b w:val="0"/>
              </w:rPr>
              <w:t>Landschaftsbildeinheit mit herausragender Bedeutung für das Erleben und Wahrnehmen von Natur und Landschaft, z. B. Seen, Moore</w:t>
            </w:r>
          </w:p>
        </w:tc>
      </w:tr>
      <w:tr w:rsidR="003656E9" w:rsidRPr="00391603" w14:paraId="5230BAC3" w14:textId="77777777" w:rsidTr="0048194D">
        <w:tc>
          <w:tcPr>
            <w:tcW w:w="3823" w:type="dxa"/>
            <w:vMerge/>
            <w:tcBorders>
              <w:right w:val="nil"/>
            </w:tcBorders>
          </w:tcPr>
          <w:p w14:paraId="1C3F2B46" w14:textId="77777777" w:rsidR="003656E9" w:rsidRPr="00391603" w:rsidRDefault="003656E9" w:rsidP="00CA3F2F">
            <w:pPr>
              <w:pStyle w:val="Tab1-Kopfzeile"/>
              <w:spacing w:before="40" w:after="40" w:line="240" w:lineRule="auto"/>
              <w:rPr>
                <w:b w:val="0"/>
              </w:rPr>
            </w:pPr>
          </w:p>
        </w:tc>
        <w:tc>
          <w:tcPr>
            <w:tcW w:w="4677" w:type="dxa"/>
            <w:tcBorders>
              <w:top w:val="single" w:sz="6" w:space="0" w:color="auto"/>
              <w:bottom w:val="single" w:sz="6" w:space="0" w:color="auto"/>
            </w:tcBorders>
          </w:tcPr>
          <w:p w14:paraId="3E6BCE08" w14:textId="77777777" w:rsidR="003656E9" w:rsidRPr="00391603" w:rsidRDefault="003656E9" w:rsidP="00CA3F2F">
            <w:pPr>
              <w:pStyle w:val="Tab1-Kopfzeile"/>
              <w:spacing w:before="40" w:after="40" w:line="240" w:lineRule="auto"/>
              <w:rPr>
                <w:b w:val="0"/>
              </w:rPr>
            </w:pPr>
            <w:r w:rsidRPr="00391603">
              <w:t>sehr hoch (5)</w:t>
            </w:r>
            <w:r w:rsidRPr="00391603">
              <w:rPr>
                <w:b w:val="0"/>
              </w:rPr>
              <w:t>:</w:t>
            </w:r>
          </w:p>
          <w:p w14:paraId="48CBEC30" w14:textId="77777777" w:rsidR="003656E9" w:rsidRPr="00391603" w:rsidRDefault="00866169" w:rsidP="00866169">
            <w:pPr>
              <w:pStyle w:val="Tab1-Kopfzeile"/>
              <w:spacing w:before="40" w:after="40" w:line="240" w:lineRule="auto"/>
              <w:rPr>
                <w:b w:val="0"/>
              </w:rPr>
            </w:pPr>
            <w:r w:rsidRPr="00391603">
              <w:rPr>
                <w:b w:val="0"/>
              </w:rPr>
              <w:t xml:space="preserve">Landschaftsbildeinheit mit sehr hoher Bedeutung für das Erleben und Wahrnehmen von Natur und Landschaft, z. B. großflächige, weitgehend ungestörte Waldgebiete mit charakteristischen Waldtypen und weiteren Elementen wie Felsen oder naturnahen Bachläufen; Räume in weiträumigen offenen, ackerbaulich geprägten Kulturlandschaften mit Grünlandauen und weiteren für den konkreten Raum typischen Landschaftselementen </w:t>
            </w:r>
          </w:p>
        </w:tc>
      </w:tr>
      <w:tr w:rsidR="003656E9" w:rsidRPr="00391603" w14:paraId="3BC8120B" w14:textId="77777777" w:rsidTr="0048194D">
        <w:tc>
          <w:tcPr>
            <w:tcW w:w="3823" w:type="dxa"/>
            <w:vMerge/>
            <w:tcBorders>
              <w:right w:val="nil"/>
            </w:tcBorders>
          </w:tcPr>
          <w:p w14:paraId="3279B610" w14:textId="77777777" w:rsidR="003656E9" w:rsidRPr="00391603" w:rsidRDefault="003656E9" w:rsidP="00CA3F2F">
            <w:pPr>
              <w:pStyle w:val="Tab1-Kopfzeile"/>
              <w:spacing w:before="40" w:after="40" w:line="240" w:lineRule="auto"/>
              <w:rPr>
                <w:b w:val="0"/>
              </w:rPr>
            </w:pPr>
          </w:p>
        </w:tc>
        <w:tc>
          <w:tcPr>
            <w:tcW w:w="4677" w:type="dxa"/>
            <w:tcBorders>
              <w:top w:val="single" w:sz="6" w:space="0" w:color="auto"/>
              <w:bottom w:val="single" w:sz="6" w:space="0" w:color="auto"/>
            </w:tcBorders>
          </w:tcPr>
          <w:p w14:paraId="024A5AE2" w14:textId="77777777" w:rsidR="003656E9" w:rsidRPr="00391603" w:rsidRDefault="003656E9" w:rsidP="00CA3F2F">
            <w:pPr>
              <w:pStyle w:val="Tab1-Kopfzeile"/>
              <w:spacing w:before="40" w:after="40" w:line="240" w:lineRule="auto"/>
              <w:rPr>
                <w:b w:val="0"/>
              </w:rPr>
            </w:pPr>
            <w:r w:rsidRPr="00391603">
              <w:t>hoch (4)</w:t>
            </w:r>
            <w:r w:rsidRPr="00391603">
              <w:rPr>
                <w:b w:val="0"/>
              </w:rPr>
              <w:t>:</w:t>
            </w:r>
          </w:p>
          <w:p w14:paraId="798D461F" w14:textId="77777777" w:rsidR="003656E9" w:rsidRPr="00391603" w:rsidRDefault="00866169" w:rsidP="00CA3F2F">
            <w:pPr>
              <w:pStyle w:val="Tab1-Kopfzeile"/>
              <w:spacing w:before="40" w:after="40" w:line="240" w:lineRule="auto"/>
              <w:rPr>
                <w:b w:val="0"/>
              </w:rPr>
            </w:pPr>
            <w:r w:rsidRPr="00391603">
              <w:rPr>
                <w:b w:val="0"/>
              </w:rPr>
              <w:t>Landschaftsbildeinheit mit hoher Bedeutung für das Erleben und Wahrnehmen von Natur und Landschaft, z. B. Räume in semi-urbanen Landschaften mit Landschaftselementen, die deren Eigenart betonen und zur landschaftsgebundenen Erholung besonders geeignet sind; Gebiete in strukturreichen Mittelgebirgen mit typischem Wechsel von Ackerbau, Grünland und Wald einschließlich gliedernder Gehölze</w:t>
            </w:r>
          </w:p>
        </w:tc>
      </w:tr>
      <w:tr w:rsidR="003656E9" w:rsidRPr="00391603" w14:paraId="3AC1964B" w14:textId="77777777" w:rsidTr="0048194D">
        <w:tc>
          <w:tcPr>
            <w:tcW w:w="3823" w:type="dxa"/>
            <w:vMerge/>
            <w:tcBorders>
              <w:right w:val="nil"/>
            </w:tcBorders>
          </w:tcPr>
          <w:p w14:paraId="05690771" w14:textId="77777777" w:rsidR="003656E9" w:rsidRPr="00391603" w:rsidRDefault="003656E9" w:rsidP="00CA3F2F">
            <w:pPr>
              <w:pStyle w:val="Tab1-Kopfzeile"/>
              <w:spacing w:before="40" w:after="40" w:line="240" w:lineRule="auto"/>
              <w:rPr>
                <w:b w:val="0"/>
              </w:rPr>
            </w:pPr>
          </w:p>
        </w:tc>
        <w:tc>
          <w:tcPr>
            <w:tcW w:w="4677" w:type="dxa"/>
            <w:tcBorders>
              <w:top w:val="single" w:sz="6" w:space="0" w:color="auto"/>
              <w:bottom w:val="single" w:sz="6" w:space="0" w:color="auto"/>
            </w:tcBorders>
          </w:tcPr>
          <w:p w14:paraId="294F2C8E" w14:textId="77777777" w:rsidR="003656E9" w:rsidRPr="00391603" w:rsidRDefault="003656E9" w:rsidP="00CA3F2F">
            <w:pPr>
              <w:pStyle w:val="Tab1-Kopfzeile"/>
              <w:spacing w:before="40" w:after="40" w:line="240" w:lineRule="auto"/>
              <w:rPr>
                <w:b w:val="0"/>
              </w:rPr>
            </w:pPr>
            <w:r w:rsidRPr="00391603">
              <w:t>mittel (3)</w:t>
            </w:r>
            <w:r w:rsidRPr="00391603">
              <w:rPr>
                <w:b w:val="0"/>
              </w:rPr>
              <w:t>:</w:t>
            </w:r>
          </w:p>
          <w:p w14:paraId="5D6D0765" w14:textId="77777777" w:rsidR="003656E9" w:rsidRPr="00391603" w:rsidRDefault="00866169" w:rsidP="00CA3F2F">
            <w:pPr>
              <w:pStyle w:val="Tab1-Kopfzeile"/>
              <w:spacing w:before="40" w:after="40" w:line="240" w:lineRule="auto"/>
              <w:rPr>
                <w:b w:val="0"/>
              </w:rPr>
            </w:pPr>
            <w:r w:rsidRPr="00391603">
              <w:rPr>
                <w:b w:val="0"/>
              </w:rPr>
              <w:t>Landschaftsbildeinheit mit mittlerer Bedeutung für das Erleben und Wahrnehmen von Natur und Landschaft, z. B. monostrukturierte Wälder oder reliefarme Ackerlandschaften ohne Strukturierung durch Gewässer oder Gehölze</w:t>
            </w:r>
          </w:p>
        </w:tc>
      </w:tr>
      <w:tr w:rsidR="003656E9" w:rsidRPr="00391603" w14:paraId="04A16880" w14:textId="77777777" w:rsidTr="0048194D">
        <w:tc>
          <w:tcPr>
            <w:tcW w:w="3823" w:type="dxa"/>
            <w:vMerge/>
            <w:tcBorders>
              <w:right w:val="nil"/>
            </w:tcBorders>
          </w:tcPr>
          <w:p w14:paraId="2FAF849A" w14:textId="77777777" w:rsidR="003656E9" w:rsidRPr="00391603" w:rsidRDefault="003656E9" w:rsidP="00CA3F2F">
            <w:pPr>
              <w:pStyle w:val="Tab1-Kopfzeile"/>
              <w:spacing w:before="40" w:after="40" w:line="240" w:lineRule="auto"/>
              <w:rPr>
                <w:b w:val="0"/>
              </w:rPr>
            </w:pPr>
          </w:p>
        </w:tc>
        <w:tc>
          <w:tcPr>
            <w:tcW w:w="4677" w:type="dxa"/>
            <w:tcBorders>
              <w:top w:val="single" w:sz="6" w:space="0" w:color="auto"/>
              <w:bottom w:val="single" w:sz="6" w:space="0" w:color="auto"/>
            </w:tcBorders>
          </w:tcPr>
          <w:p w14:paraId="7B7EDB1D" w14:textId="77777777" w:rsidR="003656E9" w:rsidRPr="00391603" w:rsidRDefault="003656E9" w:rsidP="00CA3F2F">
            <w:pPr>
              <w:pStyle w:val="Tab1-Kopfzeile"/>
              <w:spacing w:before="40" w:after="40" w:line="240" w:lineRule="auto"/>
              <w:rPr>
                <w:b w:val="0"/>
              </w:rPr>
            </w:pPr>
            <w:r w:rsidRPr="00391603">
              <w:t>gering (2)</w:t>
            </w:r>
            <w:r w:rsidRPr="00391603">
              <w:rPr>
                <w:b w:val="0"/>
              </w:rPr>
              <w:t>:</w:t>
            </w:r>
          </w:p>
          <w:p w14:paraId="4CA8D933" w14:textId="77777777" w:rsidR="003656E9" w:rsidRPr="00391603" w:rsidRDefault="00866169" w:rsidP="00CA3F2F">
            <w:pPr>
              <w:pStyle w:val="Tab1-Kopfzeile"/>
              <w:spacing w:before="40" w:after="40" w:line="240" w:lineRule="auto"/>
              <w:rPr>
                <w:b w:val="0"/>
              </w:rPr>
            </w:pPr>
            <w:r w:rsidRPr="00391603">
              <w:rPr>
                <w:b w:val="0"/>
              </w:rPr>
              <w:t>Landschaftsbildeinheit mit geringer Bedeutung für das Erleben und Wahrnehmen von Natur und Landschaft, z. B. urbane/semi-urbane Landschaften mit geringem Freiraumanteil und mit geringer städtebaulicher Attraktivität</w:t>
            </w:r>
          </w:p>
        </w:tc>
      </w:tr>
      <w:tr w:rsidR="003656E9" w:rsidRPr="00391603" w14:paraId="08816E80" w14:textId="77777777" w:rsidTr="0048194D">
        <w:tc>
          <w:tcPr>
            <w:tcW w:w="3823" w:type="dxa"/>
            <w:vMerge/>
            <w:tcBorders>
              <w:right w:val="nil"/>
            </w:tcBorders>
          </w:tcPr>
          <w:p w14:paraId="3F32AA5A" w14:textId="77777777" w:rsidR="003656E9" w:rsidRPr="00391603" w:rsidRDefault="003656E9" w:rsidP="00CA3F2F">
            <w:pPr>
              <w:pStyle w:val="Tab1-Kopfzeile"/>
              <w:spacing w:before="40" w:after="40" w:line="240" w:lineRule="auto"/>
              <w:rPr>
                <w:b w:val="0"/>
              </w:rPr>
            </w:pPr>
          </w:p>
        </w:tc>
        <w:tc>
          <w:tcPr>
            <w:tcW w:w="4677" w:type="dxa"/>
            <w:tcBorders>
              <w:top w:val="single" w:sz="6" w:space="0" w:color="auto"/>
              <w:bottom w:val="single" w:sz="6" w:space="0" w:color="auto"/>
            </w:tcBorders>
          </w:tcPr>
          <w:p w14:paraId="15BE0CD9" w14:textId="77777777" w:rsidR="003656E9" w:rsidRPr="00391603" w:rsidRDefault="003656E9" w:rsidP="00CA3F2F">
            <w:pPr>
              <w:pStyle w:val="Tab1-Kopfzeile"/>
              <w:spacing w:before="40" w:after="40" w:line="240" w:lineRule="auto"/>
              <w:rPr>
                <w:b w:val="0"/>
              </w:rPr>
            </w:pPr>
            <w:r w:rsidRPr="00391603">
              <w:t>sehr gering (1)</w:t>
            </w:r>
            <w:r w:rsidRPr="00391603">
              <w:rPr>
                <w:b w:val="0"/>
              </w:rPr>
              <w:t>:</w:t>
            </w:r>
          </w:p>
          <w:p w14:paraId="36FFA59E" w14:textId="77777777" w:rsidR="003656E9" w:rsidRPr="00391603" w:rsidRDefault="00866169" w:rsidP="00CA3F2F">
            <w:pPr>
              <w:pStyle w:val="Tab1-Kopfzeile"/>
              <w:spacing w:before="40" w:after="40" w:line="240" w:lineRule="auto"/>
              <w:rPr>
                <w:b w:val="0"/>
              </w:rPr>
            </w:pPr>
            <w:r w:rsidRPr="00391603">
              <w:rPr>
                <w:b w:val="0"/>
              </w:rPr>
              <w:t>Landschaftsbildeinheit mit sehr geringer Bedeutung für das Erleben und Wahrnehmen von Natur und Landschaft, z. B. urbane/semi-urbane Landschaften mit sehr geringem Freiraumanteil oder mit sehr geringer städtebaulicher Attraktivität</w:t>
            </w:r>
          </w:p>
        </w:tc>
      </w:tr>
    </w:tbl>
    <w:p w14:paraId="6878DEA4" w14:textId="77777777" w:rsidR="00203EDB" w:rsidRPr="00DC6497" w:rsidRDefault="00CA3F2F" w:rsidP="00CA3F2F">
      <w:pPr>
        <w:pStyle w:val="Textkrper"/>
        <w:spacing w:before="120" w:line="240" w:lineRule="auto"/>
        <w:ind w:left="709" w:hanging="709"/>
        <w:rPr>
          <w:sz w:val="20"/>
        </w:rPr>
      </w:pPr>
      <w:r w:rsidRPr="00DC6497">
        <w:rPr>
          <w:sz w:val="18"/>
          <w:szCs w:val="20"/>
        </w:rPr>
        <w:t xml:space="preserve">      *</w:t>
      </w:r>
      <w:r w:rsidRPr="00DC6497">
        <w:rPr>
          <w:sz w:val="18"/>
          <w:szCs w:val="20"/>
        </w:rPr>
        <w:tab/>
        <w:t>Hinweis: Zur Berechnung der Ersatzzahlungen für nicht kompensierbare erhebliche Eingriffe in das Landschaftsbild gemäß Landeskompensationsverordnung (LKompVO) wurde die hier vorliegende 6-stufige Bewertungsskala in 4 Wertstufen zusammengefasst (vgl. der Anlage 2 LKompVO).</w:t>
      </w:r>
    </w:p>
    <w:p w14:paraId="000237FD" w14:textId="6F4DC263" w:rsidR="006D4B2C" w:rsidRDefault="006D4B2C" w:rsidP="00391603">
      <w:pPr>
        <w:pStyle w:val="Textkrperaltt"/>
        <w:spacing w:before="360"/>
      </w:pPr>
      <w:r>
        <w:t xml:space="preserve">Auf der Grundlage der naturräumlichen Gliederung (vgl. </w:t>
      </w:r>
      <w:hyperlink r:id="rId82" w:history="1">
        <w:r w:rsidR="00F6603F">
          <w:rPr>
            <w:rStyle w:val="Hyperlink"/>
          </w:rPr>
          <w:t>Naturräumliche Gliederung . Landesamt für Umwelt Rheinland-Pfalz (rlp.de)</w:t>
        </w:r>
      </w:hyperlink>
      <w:r w:rsidR="00F6603F">
        <w:t xml:space="preserve"> </w:t>
      </w:r>
      <w:r w:rsidR="00D11A08">
        <w:t xml:space="preserve">sowie </w:t>
      </w:r>
      <w:r>
        <w:t>Übersicht der Landschaft</w:t>
      </w:r>
      <w:r w:rsidR="00372433">
        <w:t>en</w:t>
      </w:r>
      <w:r>
        <w:t xml:space="preserve"> in Rheinland-Pfalz unter </w:t>
      </w:r>
      <w:hyperlink r:id="rId83" w:history="1">
        <w:r w:rsidR="00DC7294">
          <w:rPr>
            <w:rStyle w:val="Hyperlink"/>
          </w:rPr>
          <w:t>Startseite | Landschaften in RLP</w:t>
        </w:r>
      </w:hyperlink>
      <w:hyperlink r:id="rId84" w:history="1"/>
      <w:r w:rsidRPr="006D4B2C">
        <w:t>)</w:t>
      </w:r>
      <w:r w:rsidR="006E1285" w:rsidRPr="006E1285">
        <w:t xml:space="preserve"> </w:t>
      </w:r>
      <w:r>
        <w:t>sind, u.a. mit Rückgriff auf die Biotoptypenkartierung, Landschaftsbildeinheiten ähnlicher (visueller) Ausstattung abzugrenzen und zu bewerten.</w:t>
      </w:r>
    </w:p>
    <w:p w14:paraId="702A826E" w14:textId="77777777" w:rsidR="00C06E7D" w:rsidRPr="00391603" w:rsidRDefault="00C06E7D" w:rsidP="00C06E7D">
      <w:pPr>
        <w:pStyle w:val="Textkrperaltt"/>
      </w:pPr>
      <w:r w:rsidRPr="00391603">
        <w:t>Ergänzend können berücksichtigt werden:</w:t>
      </w:r>
    </w:p>
    <w:p w14:paraId="29DAA588" w14:textId="3CC9753A" w:rsidR="00C06E7D" w:rsidRDefault="00C06E7D" w:rsidP="00C06E7D">
      <w:pPr>
        <w:pStyle w:val="Aufzhlung1fortlnach6pt"/>
      </w:pPr>
      <w:r>
        <w:t>touristisch besonders relevante Bereiche, z.B. U</w:t>
      </w:r>
      <w:r w:rsidR="008555A4">
        <w:t>NESCO</w:t>
      </w:r>
      <w:r>
        <w:t xml:space="preserve"> Welterbe (Daten über LBM in MapInfo Professional, z.B. Limes, Oberes Mittelrheintal</w:t>
      </w:r>
      <w:r w:rsidR="00372433">
        <w:t xml:space="preserve"> oder </w:t>
      </w:r>
      <w:hyperlink r:id="rId85" w:history="1">
        <w:r w:rsidR="00372433">
          <w:rPr>
            <w:rStyle w:val="Hyperlink"/>
          </w:rPr>
          <w:t>Welterbe in Rheinland-Pfalz . Ministerium des Innern und für Sport des Landes Rheinland-Pfalz (rlp.de)</w:t>
        </w:r>
      </w:hyperlink>
      <w:r>
        <w:t xml:space="preserve">), </w:t>
      </w:r>
    </w:p>
    <w:p w14:paraId="440D2580" w14:textId="47995D44" w:rsidR="00C06E7D" w:rsidRDefault="00C06E7D" w:rsidP="00C06E7D">
      <w:pPr>
        <w:pStyle w:val="Aufzhlung1fortlnach6pt"/>
      </w:pPr>
      <w:r>
        <w:t>Kulturgeschichtlich bedeutsame Objekte, Kulturdenkmäler (Abfrage Generaldirektion Kulturelles Erbe (GDKE</w:t>
      </w:r>
      <w:r w:rsidR="00DC7294" w:rsidRPr="00DC7294">
        <w:t xml:space="preserve"> </w:t>
      </w:r>
      <w:hyperlink r:id="rId86" w:history="1">
        <w:r w:rsidR="00DC7294">
          <w:rPr>
            <w:rStyle w:val="Hyperlink"/>
          </w:rPr>
          <w:t>Denkmalliste . Generaldirektion Kulturelles Erbe Rheinland-Pfalz (rlp.de)</w:t>
        </w:r>
      </w:hyperlink>
      <w:r>
        <w:t>)</w:t>
      </w:r>
      <w:r w:rsidR="00516485">
        <w:t>, Bodendenkmäler / Grabungsschutzgebiete (</w:t>
      </w:r>
      <w:hyperlink r:id="rId87" w:history="1">
        <w:r w:rsidR="00DC7294">
          <w:rPr>
            <w:rStyle w:val="Hyperlink"/>
          </w:rPr>
          <w:t>Grabungsschutzgebiete . Generaldirektion Kulturelles Erbe Rheinland-Pfalz (rlp.de)</w:t>
        </w:r>
      </w:hyperlink>
      <w:r w:rsidR="007A7FB2">
        <w:t>)</w:t>
      </w:r>
    </w:p>
    <w:p w14:paraId="47648A33" w14:textId="77C78D5A" w:rsidR="00C06E7D" w:rsidRDefault="00C06E7D" w:rsidP="00C06E7D">
      <w:pPr>
        <w:pStyle w:val="Aufzhlung1schlussnach12pt"/>
      </w:pPr>
      <w:r>
        <w:t>relevante Infrastruktur für Freiraumnutzungen und für die Erholung (z.B. überregionale oder stark frequentierte Wander- bzw. Radwege, Naturlehrpfade, Badegewässer etc.)</w:t>
      </w:r>
    </w:p>
    <w:p w14:paraId="7716932D" w14:textId="5C45ACBA" w:rsidR="006D4B2C" w:rsidRDefault="006D4B2C" w:rsidP="006D4B2C">
      <w:pPr>
        <w:pStyle w:val="Textkrperaltt"/>
      </w:pPr>
      <w:r>
        <w:t xml:space="preserve">Ziel der Bewertung des Landschaftsbildes ist es, die Qualität der einzelnen Landschaftsbildeinheiten zu ermitteln, die Bedeutung der Landschaftsbildeinheiten für die landschaftsgebundene Erholungsfunktion festzustellen und die Empfindlichkeit gegenüber dem Eingriffsobjekt Straße abzuschätzen. </w:t>
      </w:r>
    </w:p>
    <w:p w14:paraId="38191E95" w14:textId="77777777" w:rsidR="00CA3F2F" w:rsidRPr="00391603" w:rsidRDefault="00CA3F2F" w:rsidP="006D4B2C">
      <w:pPr>
        <w:pStyle w:val="Textkrperaltt"/>
      </w:pPr>
      <w:r w:rsidRPr="00391603">
        <w:t xml:space="preserve">Die beiden in </w:t>
      </w:r>
      <w:r w:rsidR="00391603" w:rsidRPr="00391603">
        <w:t>Tab. 3-8</w:t>
      </w:r>
      <w:r w:rsidRPr="00391603">
        <w:t xml:space="preserve"> genannten Funktionen des Landschaftsbildes werden anhand der dort genannten Kriterien bewertet.</w:t>
      </w:r>
    </w:p>
    <w:p w14:paraId="27F0697E" w14:textId="1B6C4A5A" w:rsidR="00983D9C" w:rsidRDefault="006D4B2C" w:rsidP="006D4B2C">
      <w:pPr>
        <w:pStyle w:val="Textkrperaltt"/>
      </w:pPr>
      <w:r>
        <w:t>Bei der Bewertung der Empfindlichkeit der Landschaftsbildeinheiten gegenüber dem geplanten St</w:t>
      </w:r>
      <w:r w:rsidR="005C490D">
        <w:t>raßenbauprojekt wird die Einseh</w:t>
      </w:r>
      <w:r>
        <w:t>barkeit des Raumes, die bereits vorhandenen Störungen (Vorbelastungen anthropogener Art</w:t>
      </w:r>
      <w:r w:rsidR="005C490D">
        <w:t>, z.B. Straßen und Bahnlinien, Freileitungen, Industrie und Gewerbe</w:t>
      </w:r>
      <w:r>
        <w:t>) sowie die Landschaftsqualität berücksichtigt.</w:t>
      </w:r>
      <w:r w:rsidR="00DC6497">
        <w:t xml:space="preserve"> </w:t>
      </w:r>
    </w:p>
    <w:p w14:paraId="4D0BD047" w14:textId="77777777" w:rsidR="00A8094B" w:rsidRDefault="00C7767B" w:rsidP="00BC6D32">
      <w:pPr>
        <w:pStyle w:val="berschrift3"/>
        <w:numPr>
          <w:ilvl w:val="1"/>
          <w:numId w:val="34"/>
        </w:numPr>
        <w:tabs>
          <w:tab w:val="num" w:pos="6181"/>
        </w:tabs>
        <w:ind w:left="1077" w:hanging="1077"/>
      </w:pPr>
      <w:bookmarkStart w:id="91" w:name="_Toc31706312"/>
      <w:bookmarkStart w:id="92" w:name="_Toc31706450"/>
      <w:bookmarkStart w:id="93" w:name="_Toc31706690"/>
      <w:bookmarkStart w:id="94" w:name="_Toc31706828"/>
      <w:bookmarkStart w:id="95" w:name="_Toc31706955"/>
      <w:bookmarkStart w:id="96" w:name="_Toc31711374"/>
      <w:bookmarkStart w:id="97" w:name="_Toc31723994"/>
      <w:bookmarkStart w:id="98" w:name="_Toc31724324"/>
      <w:bookmarkStart w:id="99" w:name="_Toc31725710"/>
      <w:bookmarkStart w:id="100" w:name="_Toc33721221"/>
      <w:bookmarkStart w:id="101" w:name="_Toc143588008"/>
      <w:bookmarkEnd w:id="91"/>
      <w:bookmarkEnd w:id="92"/>
      <w:bookmarkEnd w:id="93"/>
      <w:bookmarkEnd w:id="94"/>
      <w:bookmarkEnd w:id="95"/>
      <w:bookmarkEnd w:id="96"/>
      <w:bookmarkEnd w:id="97"/>
      <w:bookmarkEnd w:id="98"/>
      <w:bookmarkEnd w:id="99"/>
      <w:r>
        <w:t>Schutz</w:t>
      </w:r>
      <w:bookmarkEnd w:id="100"/>
      <w:r w:rsidR="006D4B71">
        <w:t>ausweisungen</w:t>
      </w:r>
      <w:bookmarkEnd w:id="101"/>
    </w:p>
    <w:p w14:paraId="594214E6" w14:textId="77777777" w:rsidR="006D4B71" w:rsidRDefault="006D4B71" w:rsidP="00BC6D32">
      <w:pPr>
        <w:pStyle w:val="berschrift4"/>
        <w:numPr>
          <w:ilvl w:val="2"/>
          <w:numId w:val="34"/>
        </w:numPr>
        <w:tabs>
          <w:tab w:val="num" w:pos="1474"/>
        </w:tabs>
        <w:ind w:left="1191" w:hanging="1191"/>
      </w:pPr>
      <w:bookmarkStart w:id="102" w:name="_Toc143588009"/>
      <w:r>
        <w:t>Schutzgebiete nach Naturschutzrecht und schutzwürdige Biotope</w:t>
      </w:r>
      <w:bookmarkEnd w:id="102"/>
    </w:p>
    <w:p w14:paraId="5728A4FA" w14:textId="77777777" w:rsidR="00B824AC" w:rsidRDefault="002A4399" w:rsidP="00644B38">
      <w:pPr>
        <w:pStyle w:val="Textkrperaltt"/>
      </w:pPr>
      <w:r>
        <w:t xml:space="preserve">Dieses Kapitel des LBP soll einen </w:t>
      </w:r>
      <w:r w:rsidR="00C7767B">
        <w:t xml:space="preserve">Überblick über die Schutzgebiete und Schutzobjekte </w:t>
      </w:r>
      <w:r w:rsidR="006E1285">
        <w:t xml:space="preserve">nach §§ </w:t>
      </w:r>
      <w:r w:rsidR="00B824AC">
        <w:t>23 bis 29 sowie 32</w:t>
      </w:r>
      <w:r w:rsidR="006E1285">
        <w:t xml:space="preserve"> BNatSchG</w:t>
      </w:r>
      <w:r w:rsidR="00B824AC">
        <w:t xml:space="preserve"> </w:t>
      </w:r>
      <w:r w:rsidR="00C7767B">
        <w:t xml:space="preserve">im Wirkbereich des Vorhabens </w:t>
      </w:r>
      <w:r>
        <w:t xml:space="preserve">und ihre Betroffenheit durch das Vorhaben ermöglichen. </w:t>
      </w:r>
    </w:p>
    <w:p w14:paraId="4D4DFA77" w14:textId="77777777" w:rsidR="002A4399" w:rsidRDefault="002A4399" w:rsidP="00644B38">
      <w:pPr>
        <w:pStyle w:val="Textkrperaltt"/>
      </w:pPr>
      <w:r>
        <w:t>Einzugehen ist insbesondere auf</w:t>
      </w:r>
      <w:r w:rsidR="00737BC2">
        <w:t xml:space="preserve"> die im LANIS enthaltenen Schutzgebiete</w:t>
      </w:r>
      <w:r w:rsidR="0001701A">
        <w:t xml:space="preserve"> (vgl. </w:t>
      </w:r>
      <w:hyperlink r:id="rId88" w:history="1">
        <w:r w:rsidR="00EF22BA" w:rsidRPr="000D7F4C">
          <w:rPr>
            <w:rStyle w:val="Hyperlink"/>
          </w:rPr>
          <w:t>https://geodaten.naturschutz.rlp.de/kartendienste_naturschutz/index.php</w:t>
        </w:r>
      </w:hyperlink>
      <w:r w:rsidR="0001701A">
        <w:t>):</w:t>
      </w:r>
    </w:p>
    <w:p w14:paraId="438E736F" w14:textId="77777777" w:rsidR="000346E4" w:rsidRDefault="000346E4" w:rsidP="002A4399">
      <w:pPr>
        <w:pStyle w:val="Aufzhlung1fortlnach0pt"/>
      </w:pPr>
      <w:r>
        <w:t>Nationalparks</w:t>
      </w:r>
      <w:r w:rsidR="00AA0229">
        <w:t xml:space="preserve"> mit den verschiedenen Schutzzonen</w:t>
      </w:r>
      <w:r>
        <w:t>,</w:t>
      </w:r>
    </w:p>
    <w:p w14:paraId="4AEF38BF" w14:textId="77777777" w:rsidR="002A4399" w:rsidRDefault="00C7767B" w:rsidP="002A4399">
      <w:pPr>
        <w:pStyle w:val="Aufzhlung1fortlnach0pt"/>
      </w:pPr>
      <w:r>
        <w:t>FFH-</w:t>
      </w:r>
      <w:r w:rsidR="002A4399">
        <w:t xml:space="preserve"> und Vogelschutzg</w:t>
      </w:r>
      <w:r>
        <w:t>ebiet</w:t>
      </w:r>
      <w:r w:rsidR="002A4399">
        <w:t>e,</w:t>
      </w:r>
    </w:p>
    <w:p w14:paraId="5660E5E8" w14:textId="6608EDA1" w:rsidR="00AA0229" w:rsidRDefault="00AA0229" w:rsidP="002A4399">
      <w:pPr>
        <w:pStyle w:val="Aufzhlung1fortlnach0pt"/>
      </w:pPr>
      <w:r>
        <w:t>Ramsargebiet,</w:t>
      </w:r>
    </w:p>
    <w:p w14:paraId="5E60CC0C" w14:textId="77777777" w:rsidR="000346E4" w:rsidRDefault="000346E4" w:rsidP="002A4399">
      <w:pPr>
        <w:pStyle w:val="Aufzhlung1fortlnach0pt"/>
      </w:pPr>
      <w:r>
        <w:t>Biosphärenreservat</w:t>
      </w:r>
      <w:r w:rsidR="0041144B">
        <w:t>e</w:t>
      </w:r>
      <w:r w:rsidR="000D111C">
        <w:t>,</w:t>
      </w:r>
    </w:p>
    <w:p w14:paraId="4280CF3C" w14:textId="77777777" w:rsidR="002A4399" w:rsidRDefault="00C7767B" w:rsidP="002A4399">
      <w:pPr>
        <w:pStyle w:val="Aufzhlung1fortlnach0pt"/>
      </w:pPr>
      <w:r>
        <w:t>Naturschutzgebiet</w:t>
      </w:r>
      <w:r w:rsidR="002A4399">
        <w:t>e</w:t>
      </w:r>
      <w:r>
        <w:t xml:space="preserve">, </w:t>
      </w:r>
    </w:p>
    <w:p w14:paraId="629B19B2" w14:textId="77777777" w:rsidR="002A4399" w:rsidRDefault="00C7767B" w:rsidP="002A4399">
      <w:pPr>
        <w:pStyle w:val="Aufzhlung1fortlnach0pt"/>
      </w:pPr>
      <w:r>
        <w:t>Landschaftsschutzgebiet</w:t>
      </w:r>
      <w:r w:rsidR="007B3720">
        <w:t>e</w:t>
      </w:r>
      <w:r w:rsidR="002A4399">
        <w:t>,</w:t>
      </w:r>
    </w:p>
    <w:p w14:paraId="7335A6E4" w14:textId="77777777" w:rsidR="00737BC2" w:rsidRDefault="00737BC2" w:rsidP="002A4399">
      <w:pPr>
        <w:pStyle w:val="Aufzhlung1fortlnach0pt"/>
      </w:pPr>
      <w:r>
        <w:t>Naturparke</w:t>
      </w:r>
      <w:r w:rsidR="00AA0229">
        <w:t xml:space="preserve"> mit den verschiedenen Schutzzonen,</w:t>
      </w:r>
    </w:p>
    <w:p w14:paraId="6C5061E0" w14:textId="77777777" w:rsidR="002A4399" w:rsidRDefault="00C7767B" w:rsidP="002A4399">
      <w:pPr>
        <w:pStyle w:val="Aufzhlung1fortlnach0pt"/>
      </w:pPr>
      <w:r>
        <w:t>geschützte Landschaftsbestandteil</w:t>
      </w:r>
      <w:r w:rsidR="002A4399">
        <w:t>e</w:t>
      </w:r>
      <w:r>
        <w:t xml:space="preserve">, </w:t>
      </w:r>
    </w:p>
    <w:p w14:paraId="62C7C1B0" w14:textId="77777777" w:rsidR="00AA0229" w:rsidRDefault="0001701A" w:rsidP="0001701A">
      <w:pPr>
        <w:pStyle w:val="Aufzhlung1schlussnach12pt"/>
      </w:pPr>
      <w:r>
        <w:t>Naturdenkmale</w:t>
      </w:r>
      <w:r w:rsidR="00C3513E">
        <w:t>.</w:t>
      </w:r>
    </w:p>
    <w:p w14:paraId="245E6BC2" w14:textId="5A28A6B4" w:rsidR="00830B89" w:rsidRDefault="002A4399" w:rsidP="00644B38">
      <w:pPr>
        <w:pStyle w:val="Textkrperaltt"/>
      </w:pPr>
      <w:r>
        <w:t xml:space="preserve">Die </w:t>
      </w:r>
      <w:r w:rsidR="00C7767B">
        <w:t>Schutzgebiete sind nachrichtlich in die Kartendarstellung</w:t>
      </w:r>
      <w:r w:rsidR="00830B89">
        <w:t xml:space="preserve"> gemäß RE 2012</w:t>
      </w:r>
      <w:r w:rsidR="00C7767B">
        <w:t xml:space="preserve"> zu übernehmen (vgl. </w:t>
      </w:r>
      <w:r w:rsidR="00662BA3">
        <w:t xml:space="preserve">Anlage I, </w:t>
      </w:r>
      <w:r w:rsidR="006379D7">
        <w:t>Bestands- und Konfliktpläne (Unterlagen 19.1.1, 19.1.2) sowie Maßnahmenpläne (Unterlagen 9.1, 9.2</w:t>
      </w:r>
      <w:r w:rsidR="004F48A2">
        <w:t>)</w:t>
      </w:r>
      <w:r w:rsidR="00983D9C">
        <w:t>)</w:t>
      </w:r>
      <w:r w:rsidR="00CC0369">
        <w:rPr>
          <w:rStyle w:val="Funotenzeichen"/>
        </w:rPr>
        <w:footnoteReference w:id="20"/>
      </w:r>
      <w:r w:rsidR="006379D7">
        <w:t xml:space="preserve">. </w:t>
      </w:r>
    </w:p>
    <w:p w14:paraId="5558BDC1" w14:textId="77777777" w:rsidR="00737BC2" w:rsidRDefault="00131FF5" w:rsidP="00644B38">
      <w:pPr>
        <w:pStyle w:val="Textkrperaltt"/>
      </w:pPr>
      <w:r>
        <w:t>Auch</w:t>
      </w:r>
      <w:r w:rsidR="00737BC2">
        <w:t xml:space="preserve"> weitere Schutzobjekte </w:t>
      </w:r>
      <w:r>
        <w:t>sollten in diesem Kapitel</w:t>
      </w:r>
      <w:r w:rsidR="00737BC2">
        <w:t xml:space="preserve"> zusammengefasst dargestellt werden. Anhand der in LANIS vorhandenen Daten (Biotopkataster) sowie der Ergebnisse der Biotoptypenkartierung sollte eingegangen werden auf</w:t>
      </w:r>
      <w:r>
        <w:t xml:space="preserve"> im Untersuchungsraum vorhandene</w:t>
      </w:r>
      <w:r w:rsidR="007B3720">
        <w:t>n</w:t>
      </w:r>
      <w:r w:rsidR="00737BC2">
        <w:t>:</w:t>
      </w:r>
    </w:p>
    <w:p w14:paraId="48746B81" w14:textId="77777777" w:rsidR="00131FF5" w:rsidRDefault="00737BC2" w:rsidP="00737BC2">
      <w:pPr>
        <w:pStyle w:val="Aufzhlung1fortlnach0pt"/>
      </w:pPr>
      <w:r>
        <w:t>gesetzlich geschützte</w:t>
      </w:r>
      <w:r w:rsidR="007B3720">
        <w:t>n</w:t>
      </w:r>
      <w:r>
        <w:t xml:space="preserve"> Biotope</w:t>
      </w:r>
      <w:r w:rsidR="004F48A2">
        <w:t xml:space="preserve"> (§30 BNatSchG</w:t>
      </w:r>
      <w:r>
        <w:t xml:space="preserve">, </w:t>
      </w:r>
      <w:r w:rsidR="004F48A2">
        <w:t>§ 15 LNatSchG</w:t>
      </w:r>
      <w:r w:rsidR="00814B05">
        <w:t xml:space="preserve"> RP</w:t>
      </w:r>
      <w:r w:rsidR="004F48A2">
        <w:t>),</w:t>
      </w:r>
    </w:p>
    <w:p w14:paraId="354D1E43" w14:textId="21EAE322" w:rsidR="00737BC2" w:rsidRDefault="00131FF5" w:rsidP="00FD0324">
      <w:pPr>
        <w:pStyle w:val="Aufzhlung1fortlnach0pt"/>
      </w:pPr>
      <w:r>
        <w:t>schutzwürdige Biotope (</w:t>
      </w:r>
      <w:r w:rsidR="00737BC2">
        <w:t>Biotopkomple</w:t>
      </w:r>
      <w:r>
        <w:t>xe</w:t>
      </w:r>
      <w:r w:rsidR="00750832">
        <w:t xml:space="preserve"> der Biotopkartierung Rheinland-Pfalz</w:t>
      </w:r>
      <w:r>
        <w:t>)</w:t>
      </w:r>
      <w:r w:rsidR="00FD0324">
        <w:t xml:space="preserve"> mit den Daten der aktuell</w:t>
      </w:r>
      <w:r w:rsidR="00B65A59">
        <w:t xml:space="preserve"> </w:t>
      </w:r>
      <w:r w:rsidR="00FD0324">
        <w:t>stattfindenden Grünlandkartierungen (</w:t>
      </w:r>
      <w:hyperlink r:id="rId89" w:history="1">
        <w:r w:rsidR="00437548">
          <w:rPr>
            <w:rStyle w:val="Hyperlink"/>
          </w:rPr>
          <w:t>Biotopkartierung . Landesamt für Umwelt Rheinland-Pfalz (rlp.de)</w:t>
        </w:r>
      </w:hyperlink>
      <w:r w:rsidR="00FD0324">
        <w:t>)</w:t>
      </w:r>
      <w:r>
        <w:t>,</w:t>
      </w:r>
    </w:p>
    <w:p w14:paraId="6A8EC77B" w14:textId="77777777" w:rsidR="008667CF" w:rsidRPr="005016C1" w:rsidRDefault="004F48A2" w:rsidP="004F48A2">
      <w:pPr>
        <w:pStyle w:val="Aufzhlung1fortlnach0pt"/>
      </w:pPr>
      <w:r w:rsidRPr="005016C1">
        <w:t>nach Anh</w:t>
      </w:r>
      <w:r w:rsidR="00CC0369">
        <w:t>ang</w:t>
      </w:r>
      <w:r w:rsidRPr="005016C1">
        <w:t xml:space="preserve"> I der FFH-RL geschützte </w:t>
      </w:r>
      <w:r w:rsidR="00131FF5" w:rsidRPr="005016C1">
        <w:t xml:space="preserve">Lebensraumtypen </w:t>
      </w:r>
      <w:r w:rsidR="00CC0369">
        <w:t xml:space="preserve">(auch </w:t>
      </w:r>
      <w:r w:rsidR="00131FF5" w:rsidRPr="005016C1">
        <w:t>außerhalb von FFH-Gebieten</w:t>
      </w:r>
      <w:r w:rsidR="00CC0369">
        <w:t>)</w:t>
      </w:r>
      <w:r w:rsidR="008667CF" w:rsidRPr="005016C1">
        <w:t>,</w:t>
      </w:r>
    </w:p>
    <w:p w14:paraId="27A05CEE" w14:textId="76B11FF2" w:rsidR="00983D9C" w:rsidRDefault="00750832" w:rsidP="0073071C">
      <w:pPr>
        <w:pStyle w:val="Aufzhlung1schlussnach12pt"/>
      </w:pPr>
      <w:r>
        <w:t>Kompensationsmaßnahmen anderer Baulastträger, Ökokonten, Ersatzzahlungsmaßnahmenflächen</w:t>
      </w:r>
      <w:r w:rsidR="004F48A2">
        <w:t>.</w:t>
      </w:r>
    </w:p>
    <w:p w14:paraId="042377C3" w14:textId="2FEB07A3" w:rsidR="00127636" w:rsidRPr="007F7579" w:rsidRDefault="00716240" w:rsidP="005D22E2">
      <w:pPr>
        <w:pStyle w:val="Textkrper"/>
      </w:pPr>
      <w:r>
        <w:t>Bei Betroffenheit von Schutzgebieten sind in den Genehmigungsverfahren Ausnahmegenehmigungen bzw. Befreiungen von den Rechtsverordnungen einzuholen</w:t>
      </w:r>
      <w:r w:rsidR="005D22E2">
        <w:t xml:space="preserve"> (§ 67 BNatSchG)</w:t>
      </w:r>
      <w:r>
        <w:t xml:space="preserve">. In Planfeststellungs- bzw. Plangenehmigungsverfahren </w:t>
      </w:r>
      <w:r w:rsidR="00B8297C">
        <w:t>sind diese implementiert</w:t>
      </w:r>
      <w:r>
        <w:t xml:space="preserve">, </w:t>
      </w:r>
      <w:r w:rsidR="00B8297C">
        <w:t>in E</w:t>
      </w:r>
      <w:r>
        <w:t xml:space="preserve">invernehmlichen Abstimmungsverfahren (EAV) </w:t>
      </w:r>
      <w:r w:rsidR="00B8297C">
        <w:t xml:space="preserve">nach </w:t>
      </w:r>
      <w:r w:rsidR="00B8297C" w:rsidRPr="00123DBD">
        <w:t>§ 7</w:t>
      </w:r>
      <w:r w:rsidR="00B8297C" w:rsidRPr="009C64A0">
        <w:t>4</w:t>
      </w:r>
      <w:r w:rsidR="00B8297C" w:rsidRPr="00123DBD">
        <w:t xml:space="preserve"> Abs. </w:t>
      </w:r>
      <w:r w:rsidR="00B8297C" w:rsidRPr="009C64A0">
        <w:t>7 Verwaltungsverfahrensgesetz (VwVfG)</w:t>
      </w:r>
      <w:r w:rsidR="00B8297C">
        <w:t xml:space="preserve"> bzw. § 5 Abs. 4 LStrG </w:t>
      </w:r>
      <w:r>
        <w:t xml:space="preserve">sind separate Anträge bei den zuständigen Naturschutzbehörden </w:t>
      </w:r>
      <w:r w:rsidR="00B8297C">
        <w:t>zu stellen</w:t>
      </w:r>
      <w:r>
        <w:t>.</w:t>
      </w:r>
    </w:p>
    <w:p w14:paraId="4E19D733" w14:textId="77777777" w:rsidR="006D4B71" w:rsidRDefault="006D4B71" w:rsidP="00BC6D32">
      <w:pPr>
        <w:pStyle w:val="berschrift4"/>
        <w:numPr>
          <w:ilvl w:val="2"/>
          <w:numId w:val="34"/>
        </w:numPr>
        <w:tabs>
          <w:tab w:val="num" w:pos="1474"/>
        </w:tabs>
        <w:ind w:left="1191" w:hanging="1191"/>
      </w:pPr>
      <w:bookmarkStart w:id="103" w:name="_Toc143588010"/>
      <w:r>
        <w:t>Weitere Schutzausweisungen und fachplanerische Festsetzungen sowie relevante Nutzungen</w:t>
      </w:r>
      <w:bookmarkEnd w:id="103"/>
    </w:p>
    <w:p w14:paraId="5061ADF9" w14:textId="53A9D461" w:rsidR="00DB3B3E" w:rsidRDefault="00DF4FCF" w:rsidP="00DB3B3E">
      <w:pPr>
        <w:pStyle w:val="Textkrper"/>
      </w:pPr>
      <w:r>
        <w:t xml:space="preserve">Im Rahmen der Bestandserfassung sind weitere raumrelevante Unterlagen auszuwerten. </w:t>
      </w:r>
      <w:r w:rsidR="00E80E16">
        <w:t xml:space="preserve">Zum einen können den Unterlagen Bestandsinformationen entnommen werden, zum anderen sind einige Daten für die Ableitung des Maßnahmenkonzeptes (Kap. </w:t>
      </w:r>
      <w:r w:rsidR="00E80E16">
        <w:fldChar w:fldCharType="begin"/>
      </w:r>
      <w:r w:rsidR="00E80E16">
        <w:instrText xml:space="preserve"> REF _Ref47511477 \r \h </w:instrText>
      </w:r>
      <w:r w:rsidR="00E80E16">
        <w:fldChar w:fldCharType="separate"/>
      </w:r>
      <w:r w:rsidR="00E24AB8">
        <w:t>6.2</w:t>
      </w:r>
      <w:r w:rsidR="00E80E16">
        <w:fldChar w:fldCharType="end"/>
      </w:r>
      <w:r w:rsidR="00E80E16">
        <w:t>) relevant.</w:t>
      </w:r>
    </w:p>
    <w:p w14:paraId="4E5BF941" w14:textId="77777777" w:rsidR="00D657EA" w:rsidRPr="00D657EA" w:rsidRDefault="00D657EA" w:rsidP="00D657EA">
      <w:pPr>
        <w:pStyle w:val="Zwischenberschrift"/>
      </w:pPr>
      <w:r w:rsidRPr="00D657EA">
        <w:t>Gutachterliche Landschaftsplanung</w:t>
      </w:r>
      <w:r w:rsidR="00DA7770">
        <w:t xml:space="preserve"> sowie weitere naturschutzfachliche Konzepte</w:t>
      </w:r>
    </w:p>
    <w:p w14:paraId="035AD233" w14:textId="02BCC522" w:rsidR="00F21D81" w:rsidRDefault="00990B49" w:rsidP="00DA7770">
      <w:pPr>
        <w:pStyle w:val="Aufzhlung1fortlnach6pt"/>
      </w:pPr>
      <w:r>
        <w:t xml:space="preserve">Landesentwicklungsprogramm / </w:t>
      </w:r>
      <w:r w:rsidRPr="00D657EA">
        <w:t>LEP IV</w:t>
      </w:r>
      <w:r w:rsidR="005E582D">
        <w:t xml:space="preserve"> </w:t>
      </w:r>
      <w:r w:rsidR="00B62069">
        <w:t xml:space="preserve">/ LEP V </w:t>
      </w:r>
      <w:r w:rsidR="005E582D">
        <w:t>mit Landschaftsprogramm</w:t>
      </w:r>
      <w:r>
        <w:t>:</w:t>
      </w:r>
      <w:r w:rsidRPr="00D657EA">
        <w:t xml:space="preserve"> </w:t>
      </w:r>
      <w:hyperlink r:id="rId90" w:history="1">
        <w:r w:rsidR="00B62069">
          <w:rPr>
            <w:rStyle w:val="Hyperlink"/>
          </w:rPr>
          <w:t>Landesentwicklungsprogramm . Ministerium des Innern und für Sport des Landes Rheinland-Pfalz (rlp.de)</w:t>
        </w:r>
      </w:hyperlink>
    </w:p>
    <w:p w14:paraId="4E3EB0EA" w14:textId="3EB4DB90" w:rsidR="00990B49" w:rsidRDefault="00990B49" w:rsidP="00DA7770">
      <w:pPr>
        <w:pStyle w:val="Aufzhlung1fortlnach6pt"/>
      </w:pPr>
      <w:r>
        <w:t xml:space="preserve">Raumordnungspläne, Rauminformationssystem </w:t>
      </w:r>
      <w:r w:rsidRPr="00391603">
        <w:t>(R</w:t>
      </w:r>
      <w:r w:rsidR="00FF72AD" w:rsidRPr="00391603">
        <w:t>OK25online</w:t>
      </w:r>
      <w:r w:rsidRPr="00391603">
        <w:t xml:space="preserve">) </w:t>
      </w:r>
      <w:r>
        <w:t xml:space="preserve">der SGD (nur mit Login): </w:t>
      </w:r>
      <w:hyperlink r:id="rId91" w:history="1">
        <w:r w:rsidR="00493671">
          <w:rPr>
            <w:rStyle w:val="Hyperlink"/>
          </w:rPr>
          <w:t>Startseite . Rauminformationssystem (RIS) des Landes Rheinland-Pfalz (rlp.de)</w:t>
        </w:r>
      </w:hyperlink>
      <w:r w:rsidR="0042070C">
        <w:rPr>
          <w:rStyle w:val="Hyperlink"/>
        </w:rPr>
        <w:t xml:space="preserve"> oder</w:t>
      </w:r>
      <w:r w:rsidR="00437548" w:rsidRPr="00437548">
        <w:t xml:space="preserve"> </w:t>
      </w:r>
      <w:hyperlink r:id="rId92" w:history="1">
        <w:r w:rsidR="00437548">
          <w:rPr>
            <w:rStyle w:val="Hyperlink"/>
          </w:rPr>
          <w:t>Geoportal RLP</w:t>
        </w:r>
      </w:hyperlink>
    </w:p>
    <w:p w14:paraId="5615D84C" w14:textId="39191888" w:rsidR="00990B49" w:rsidRDefault="00990B49" w:rsidP="00DA7770">
      <w:pPr>
        <w:pStyle w:val="Aufzhlung1fortlnach6pt"/>
      </w:pPr>
      <w:r>
        <w:t>Flächennutzungspläne mit integrierten Landschaftsplänen</w:t>
      </w:r>
      <w:r w:rsidR="00516485">
        <w:t xml:space="preserve"> und Bebauungspläne</w:t>
      </w:r>
      <w:r w:rsidR="00CA45BC">
        <w:t xml:space="preserve"> (tlw.</w:t>
      </w:r>
      <w:r w:rsidR="00437548">
        <w:rPr>
          <w:rStyle w:val="Hyperlink"/>
        </w:rPr>
        <w:t xml:space="preserve"> </w:t>
      </w:r>
      <w:hyperlink r:id="rId93" w:history="1">
        <w:r w:rsidR="00437548">
          <w:rPr>
            <w:rStyle w:val="Hyperlink"/>
          </w:rPr>
          <w:t>Geoportal RLP</w:t>
        </w:r>
      </w:hyperlink>
      <w:r w:rsidR="00CA45BC">
        <w:t>)</w:t>
      </w:r>
    </w:p>
    <w:p w14:paraId="1F17CCE7" w14:textId="12CEE84F" w:rsidR="00990B49" w:rsidRPr="00DB3B3E" w:rsidRDefault="00990B49" w:rsidP="00DA7770">
      <w:pPr>
        <w:pStyle w:val="Aufzhlung1fortlnach6pt"/>
      </w:pPr>
      <w:r>
        <w:t xml:space="preserve">Planung vernetzter Biotopsysteme: </w:t>
      </w:r>
      <w:r w:rsidR="00437548" w:rsidRPr="00437548">
        <w:t xml:space="preserve"> </w:t>
      </w:r>
      <w:hyperlink r:id="rId94" w:history="1">
        <w:r w:rsidR="00437548">
          <w:rPr>
            <w:rStyle w:val="Hyperlink"/>
          </w:rPr>
          <w:t>Planung vernetzter Biotopsysteme . Landesamt für Umwelt Rheinland-Pfalz (rlp.de)</w:t>
        </w:r>
      </w:hyperlink>
    </w:p>
    <w:p w14:paraId="6F1C85F8" w14:textId="26B2DC71" w:rsidR="00DA7770" w:rsidRPr="00DA7770" w:rsidRDefault="00DA7770" w:rsidP="00FF72AD">
      <w:pPr>
        <w:pStyle w:val="Aufzhlung1fortlnach6pt"/>
      </w:pPr>
      <w:r w:rsidRPr="00DA7770">
        <w:t>Bundesprogramm Wiedervernetzung (</w:t>
      </w:r>
      <w:hyperlink r:id="rId95" w:history="1">
        <w:r w:rsidRPr="00DA7770">
          <w:rPr>
            <w:rStyle w:val="Hyperlink"/>
          </w:rPr>
          <w:t>https://www.bmu.de/download/das-bundesprogramm-wiedervernetzung/</w:t>
        </w:r>
      </w:hyperlink>
      <w:r w:rsidR="00493671">
        <w:rPr>
          <w:rStyle w:val="Hyperlink"/>
        </w:rPr>
        <w:t xml:space="preserve"> und </w:t>
      </w:r>
      <w:hyperlink r:id="rId96" w:history="1">
        <w:r w:rsidR="00493671">
          <w:rPr>
            <w:rStyle w:val="Hyperlink"/>
          </w:rPr>
          <w:t>Zerschneidung und Wiedervernetzung | BFN</w:t>
        </w:r>
      </w:hyperlink>
      <w:r w:rsidRPr="00DA7770">
        <w:t>) sowie</w:t>
      </w:r>
      <w:r>
        <w:t xml:space="preserve"> Studie „E</w:t>
      </w:r>
      <w:r w:rsidRPr="00DA7770">
        <w:t>rmittlung prioritärer Wiedervernetzungsmaßnahmen an Bundesfernstraßen in Rheinland-Pfalz“ (</w:t>
      </w:r>
      <w:hyperlink r:id="rId97" w:history="1">
        <w:r w:rsidR="00437548">
          <w:rPr>
            <w:rStyle w:val="Hyperlink"/>
          </w:rPr>
          <w:t>Fachunterlagen . Landesbetrieb Mobilität Rheinland-Pfalz (rlp.de)</w:t>
        </w:r>
      </w:hyperlink>
      <w:r w:rsidRPr="00DA7770">
        <w:t>)</w:t>
      </w:r>
    </w:p>
    <w:p w14:paraId="344C62F2" w14:textId="4B154210" w:rsidR="00FF72AD" w:rsidRDefault="00DA7770" w:rsidP="00FF72AD">
      <w:pPr>
        <w:pStyle w:val="Aufzhlung1schlussnach12pt"/>
      </w:pPr>
      <w:r>
        <w:t xml:space="preserve">Initiative </w:t>
      </w:r>
      <w:r w:rsidR="00990B49" w:rsidRPr="00DA7770">
        <w:t>Nationales Naturerbe</w:t>
      </w:r>
      <w:r>
        <w:t>:</w:t>
      </w:r>
      <w:r w:rsidR="00990B49" w:rsidRPr="00DA7770">
        <w:t xml:space="preserve"> </w:t>
      </w:r>
      <w:hyperlink r:id="rId98" w:history="1">
        <w:r w:rsidR="007E300E">
          <w:rPr>
            <w:rStyle w:val="Hyperlink"/>
          </w:rPr>
          <w:t>BMUV: Nationales Naturerbe</w:t>
        </w:r>
      </w:hyperlink>
      <w:r w:rsidR="007E300E">
        <w:t xml:space="preserve"> </w:t>
      </w:r>
      <w:r w:rsidR="00493671">
        <w:t>und</w:t>
      </w:r>
      <w:r w:rsidR="004C7194" w:rsidRPr="004C7194">
        <w:t xml:space="preserve"> </w:t>
      </w:r>
      <w:hyperlink r:id="rId99" w:history="1">
        <w:r w:rsidR="004C7194">
          <w:rPr>
            <w:rStyle w:val="Hyperlink"/>
          </w:rPr>
          <w:t>Naturschutzgroßprojekte . Landesamt für Umwelt Rheinland-Pfalz (rlp.de)</w:t>
        </w:r>
      </w:hyperlink>
    </w:p>
    <w:p w14:paraId="717CAE76" w14:textId="77777777" w:rsidR="00DA7770" w:rsidRDefault="00DA7770" w:rsidP="00DA7770">
      <w:pPr>
        <w:pStyle w:val="Zwischenberschrift"/>
      </w:pPr>
      <w:r>
        <w:t xml:space="preserve">Wasserwirtschaft </w:t>
      </w:r>
    </w:p>
    <w:p w14:paraId="573DC8D2" w14:textId="099442B9" w:rsidR="00DA7770" w:rsidRDefault="00DA7770" w:rsidP="00DA7770">
      <w:pPr>
        <w:pStyle w:val="Textkrper"/>
      </w:pPr>
      <w:r>
        <w:t>Dem Geoportal Wasser (</w:t>
      </w:r>
      <w:hyperlink r:id="rId100" w:history="1">
        <w:r w:rsidR="00437601">
          <w:rPr>
            <w:rStyle w:val="Hyperlink"/>
          </w:rPr>
          <w:t>Geoexplorer . RLP-UMWELT Wasserportal</w:t>
        </w:r>
      </w:hyperlink>
      <w:r>
        <w:t>)</w:t>
      </w:r>
      <w:r w:rsidRPr="0001701A">
        <w:t xml:space="preserve"> </w:t>
      </w:r>
      <w:r>
        <w:t xml:space="preserve">können Wasserschutzgebiete (Trinkwasser-/Heilquellenschutzgebiete) sowie Überschwemmungs-/Hochwasserrisikogebiete </w:t>
      </w:r>
      <w:r w:rsidR="00255909">
        <w:t>(</w:t>
      </w:r>
      <w:r>
        <w:t>mit Rechtsverordnung</w:t>
      </w:r>
      <w:r w:rsidR="00255909">
        <w:t xml:space="preserve">, </w:t>
      </w:r>
      <w:r>
        <w:t>abgegrenzte und im Verfahren befindliche</w:t>
      </w:r>
      <w:r w:rsidR="00255909">
        <w:t>)</w:t>
      </w:r>
      <w:r>
        <w:t xml:space="preserve"> entnommen werden. </w:t>
      </w:r>
    </w:p>
    <w:p w14:paraId="784E061D" w14:textId="77777777" w:rsidR="0098233B" w:rsidRDefault="0098233B" w:rsidP="0098233B">
      <w:pPr>
        <w:pStyle w:val="Textkrper"/>
      </w:pPr>
      <w:r>
        <w:t xml:space="preserve">Daten zu Hochwasserrisikogebieten und zur Hochwasservorsorge stehen zudem unter </w:t>
      </w:r>
      <w:hyperlink r:id="rId101" w:history="1">
        <w:r w:rsidRPr="008E0171">
          <w:rPr>
            <w:rStyle w:val="Hyperlink"/>
          </w:rPr>
          <w:t>https://hochwassermanagement.rlp-umwelt.de/servlet/is/200042/</w:t>
        </w:r>
      </w:hyperlink>
      <w:r>
        <w:t xml:space="preserve"> zur Verfügung.</w:t>
      </w:r>
    </w:p>
    <w:p w14:paraId="644D80F7" w14:textId="77777777" w:rsidR="00DA7770" w:rsidRDefault="00DA7770" w:rsidP="0098233B">
      <w:pPr>
        <w:pStyle w:val="Textkrper"/>
      </w:pPr>
      <w:r>
        <w:t xml:space="preserve">Sofern sich Schutzgebiete im Wirkbereich des Vorhabens befinden, sind sie nachrichtlich in die Kartendarstellung gemäß RE 2012 zu übernehmen (vgl. </w:t>
      </w:r>
      <w:r w:rsidR="00255909">
        <w:t>Teil II Kartenteil</w:t>
      </w:r>
      <w:r>
        <w:t xml:space="preserve">). </w:t>
      </w:r>
    </w:p>
    <w:p w14:paraId="0C597C72" w14:textId="77777777" w:rsidR="00EF22BA" w:rsidRDefault="00EF22BA" w:rsidP="00EF22BA">
      <w:pPr>
        <w:pStyle w:val="Zwischenberschrift"/>
      </w:pPr>
      <w:r>
        <w:t>Landwirtschaft</w:t>
      </w:r>
    </w:p>
    <w:p w14:paraId="6007C66D" w14:textId="45E8D566" w:rsidR="00EF22BA" w:rsidRDefault="00EF22BA" w:rsidP="00EF22BA">
      <w:pPr>
        <w:pStyle w:val="Textkrper"/>
      </w:pPr>
      <w:r>
        <w:t xml:space="preserve">Im Zuge der Berücksichtigung agrarstruktureller Belange (vgl. Kap. </w:t>
      </w:r>
      <w:r w:rsidR="00224584">
        <w:fldChar w:fldCharType="begin"/>
      </w:r>
      <w:r w:rsidR="00224584">
        <w:instrText xml:space="preserve"> REF _Ref143589345 \r \h </w:instrText>
      </w:r>
      <w:r w:rsidR="00224584">
        <w:fldChar w:fldCharType="separate"/>
      </w:r>
      <w:r w:rsidR="00E24AB8">
        <w:t>6.2.9</w:t>
      </w:r>
      <w:r w:rsidR="00224584">
        <w:fldChar w:fldCharType="end"/>
      </w:r>
      <w:r w:rsidR="00224584">
        <w:t>)</w:t>
      </w:r>
      <w:r>
        <w:t xml:space="preserve"> sind Daten zu Vorranggebieten Landwirtschaft und zu Böden mit hoher Ertragsfähigkeit auszuwerten</w:t>
      </w:r>
      <w:r w:rsidR="00FF72AD">
        <w:t xml:space="preserve"> </w:t>
      </w:r>
      <w:r w:rsidR="00FF72AD" w:rsidRPr="00391603">
        <w:t>(s.o. jeweilige Raumordnungspläne, s. Kap. Boden)</w:t>
      </w:r>
      <w:r w:rsidRPr="00391603">
        <w:t xml:space="preserve">. </w:t>
      </w:r>
    </w:p>
    <w:p w14:paraId="25543976" w14:textId="17D05DB2" w:rsidR="00B55D8F" w:rsidRDefault="00EF22BA" w:rsidP="00EF22BA">
      <w:pPr>
        <w:pStyle w:val="Textkrper"/>
      </w:pPr>
      <w:r>
        <w:t xml:space="preserve">Informationen zu Flurneuordnungsverfahren können über </w:t>
      </w:r>
      <w:r w:rsidRPr="00EF22BA">
        <w:t xml:space="preserve">die Homepage des Dienstleistungszentrums ländlicher </w:t>
      </w:r>
      <w:r>
        <w:t>R</w:t>
      </w:r>
      <w:r w:rsidRPr="00EF22BA">
        <w:t>aum eingeholt werden</w:t>
      </w:r>
      <w:r w:rsidR="00B55D8F">
        <w:t xml:space="preserve"> (</w:t>
      </w:r>
      <w:hyperlink r:id="rId102" w:history="1">
        <w:r w:rsidR="00437601">
          <w:rPr>
            <w:rStyle w:val="Hyperlink"/>
          </w:rPr>
          <w:t>dlr.rlp.de/Internet/lew/LEW_Verfahren.nsf/Verfahren-Nummer?OpenPage</w:t>
        </w:r>
      </w:hyperlink>
      <w:r w:rsidR="00B55D8F">
        <w:t>)</w:t>
      </w:r>
      <w:r w:rsidR="00437601">
        <w:t>.</w:t>
      </w:r>
    </w:p>
    <w:p w14:paraId="2B2D32FE" w14:textId="77777777" w:rsidR="00DA7770" w:rsidRDefault="00DA7770" w:rsidP="00DA7770">
      <w:pPr>
        <w:pStyle w:val="Zwischenberschrift"/>
      </w:pPr>
      <w:r>
        <w:t>Forstwirtschaft</w:t>
      </w:r>
    </w:p>
    <w:p w14:paraId="000A0CEC" w14:textId="44F8D24D" w:rsidR="00DA7770" w:rsidRDefault="00EF5A08" w:rsidP="00DA7770">
      <w:pPr>
        <w:pStyle w:val="Textkrper"/>
      </w:pPr>
      <w:r>
        <w:t>Auf den Internetseiten der Landesforsten Rheinland-Pfalz können Informationen zu Wäldern abgerufen werden (</w:t>
      </w:r>
      <w:hyperlink r:id="rId103" w:history="1">
        <w:r w:rsidR="00437601">
          <w:rPr>
            <w:rStyle w:val="Hyperlink"/>
          </w:rPr>
          <w:t>Wald (rlp.de)</w:t>
        </w:r>
      </w:hyperlink>
      <w:r>
        <w:t xml:space="preserve">). </w:t>
      </w:r>
      <w:r w:rsidR="00DA7770">
        <w:t>Die Zentralstelle der Forstverwaltung in Emmelshausen (</w:t>
      </w:r>
      <w:hyperlink r:id="rId104" w:anchor="c32532" w:history="1">
        <w:r w:rsidR="00DA7770" w:rsidRPr="000032FA">
          <w:rPr>
            <w:rStyle w:val="Hyperlink"/>
          </w:rPr>
          <w:t>https://www.wald-rlp.de/de/wir/adressen/#c32532</w:t>
        </w:r>
      </w:hyperlink>
      <w:r w:rsidR="00DA7770">
        <w:t xml:space="preserve">) kann Auskünfte zu Schutzwäldern, </w:t>
      </w:r>
      <w:r w:rsidR="00DA7770" w:rsidRPr="00391603">
        <w:t>Waldfunktionen</w:t>
      </w:r>
      <w:r w:rsidR="00766825" w:rsidRPr="00391603">
        <w:t xml:space="preserve"> (Erholungswälder, Immissionsschutzwälder, Klimaschutzwälder etc.)</w:t>
      </w:r>
      <w:r w:rsidR="00DA7770">
        <w:t>, Naturwaldreservaten, Waldrefugien, Biotopbaumgruppen</w:t>
      </w:r>
      <w:r w:rsidR="00E733B4">
        <w:t>, historisch alten Waldstandorten</w:t>
      </w:r>
      <w:r w:rsidR="00DA7770">
        <w:t xml:space="preserve"> usw. geben.</w:t>
      </w:r>
    </w:p>
    <w:p w14:paraId="1C9E7AA0" w14:textId="77777777" w:rsidR="00EF22BA" w:rsidRDefault="00EF22BA" w:rsidP="00EF22BA">
      <w:pPr>
        <w:pStyle w:val="Zwischenberschrift"/>
      </w:pPr>
      <w:r>
        <w:t>Fischereiwirtschaft</w:t>
      </w:r>
    </w:p>
    <w:p w14:paraId="06D30B25" w14:textId="6F2F9331" w:rsidR="00656A15" w:rsidRDefault="002B1CE2" w:rsidP="001D2175">
      <w:pPr>
        <w:pStyle w:val="Textkrper"/>
      </w:pPr>
      <w:r>
        <w:t>Aus</w:t>
      </w:r>
      <w:r w:rsidR="00EF22BA">
        <w:t>k</w:t>
      </w:r>
      <w:r>
        <w:t xml:space="preserve">ünfte zur Fischerei </w:t>
      </w:r>
      <w:r w:rsidR="00EF22BA">
        <w:t>(z.B. Angaben zu Fischvorkommen, über Wanderfischprogramme, Fisch- und Laichschonbezirke / -zeiten, Muschelvorkommen, Fischereirechte etc.) können</w:t>
      </w:r>
      <w:r>
        <w:t xml:space="preserve"> bei den </w:t>
      </w:r>
      <w:r w:rsidR="00861ED3">
        <w:t xml:space="preserve">Oberen und Unteren </w:t>
      </w:r>
      <w:r>
        <w:t>Fischere</w:t>
      </w:r>
      <w:r w:rsidR="0043085B">
        <w:t xml:space="preserve">ibehörden </w:t>
      </w:r>
      <w:r w:rsidR="00EF22BA">
        <w:t xml:space="preserve">abgefragt werden </w:t>
      </w:r>
      <w:r w:rsidR="00993E3F">
        <w:t>(</w:t>
      </w:r>
      <w:hyperlink r:id="rId105" w:history="1">
        <w:r w:rsidR="00401C97">
          <w:rPr>
            <w:rStyle w:val="Hyperlink"/>
          </w:rPr>
          <w:t>Fischerei . Struktur- und Genehmigungsdirektion Nord (rlp.de)</w:t>
        </w:r>
      </w:hyperlink>
      <w:r w:rsidR="00401C97">
        <w:t xml:space="preserve"> und </w:t>
      </w:r>
      <w:hyperlink r:id="rId106" w:history="1">
        <w:r w:rsidR="00401C97">
          <w:rPr>
            <w:rStyle w:val="Hyperlink"/>
          </w:rPr>
          <w:t>Fischerei . Struktur- und Genehmigungsdirektion Süd (rlp.de)</w:t>
        </w:r>
      </w:hyperlink>
      <w:r w:rsidR="00EF22BA">
        <w:t>)</w:t>
      </w:r>
      <w:r w:rsidR="0043085B">
        <w:t xml:space="preserve"> </w:t>
      </w:r>
    </w:p>
    <w:p w14:paraId="6B9D1A3E" w14:textId="4CAB5354" w:rsidR="00860162" w:rsidRDefault="00860162">
      <w:pPr>
        <w:spacing w:after="0" w:line="240" w:lineRule="auto"/>
        <w:jc w:val="left"/>
      </w:pPr>
      <w:r>
        <w:br w:type="page"/>
      </w:r>
    </w:p>
    <w:p w14:paraId="695F4256" w14:textId="77777777" w:rsidR="00B778D4" w:rsidRDefault="00B778D4" w:rsidP="003C7F6A">
      <w:pPr>
        <w:pStyle w:val="berschrift2"/>
      </w:pPr>
      <w:bookmarkStart w:id="104" w:name="_Ref25916837"/>
      <w:bookmarkStart w:id="105" w:name="_Toc33721223"/>
      <w:bookmarkStart w:id="106" w:name="_Toc143588011"/>
      <w:r w:rsidRPr="00B778D4">
        <w:t>Vermeidung und Verminderung von Beeinträchtigungen</w:t>
      </w:r>
      <w:bookmarkEnd w:id="104"/>
      <w:bookmarkEnd w:id="105"/>
      <w:bookmarkEnd w:id="106"/>
    </w:p>
    <w:p w14:paraId="0680CA6B" w14:textId="77777777" w:rsidR="00252D75" w:rsidRPr="006D7633" w:rsidRDefault="00252D75" w:rsidP="001B38C7">
      <w:pPr>
        <w:pStyle w:val="Textkrperaltt"/>
        <w:widowControl w:val="0"/>
      </w:pPr>
      <w:r w:rsidRPr="006D7633">
        <w:t xml:space="preserve">Der Verursacher eines Eingriffes ist </w:t>
      </w:r>
      <w:r w:rsidR="000E301C" w:rsidRPr="006D7633">
        <w:t xml:space="preserve">gemäß § 15 Abs. 1 BNatSchG </w:t>
      </w:r>
      <w:r w:rsidRPr="006D7633">
        <w:t>dazu verpflichtet, vermeidbare Beeinträchtigungen von Landschaft und Natur zu unterlassen</w:t>
      </w:r>
      <w:r w:rsidR="00A8790A" w:rsidRPr="006D7633">
        <w:t>:</w:t>
      </w:r>
      <w:r w:rsidRPr="006D7633">
        <w:t xml:space="preserve"> </w:t>
      </w:r>
      <w:r w:rsidR="00730DE6" w:rsidRPr="006D7633">
        <w:t>„</w:t>
      </w:r>
      <w:r w:rsidR="00A8790A" w:rsidRPr="006D7633">
        <w:t>Beeinträchtigungen sind vermeidbar, wenn zumutbare Alternativen, den mit dem Eingriff verfolgten Zweck am gleichen Ort ohne oder mit geringeren Beeinträchtigungen von Natur und Landschaft zu erreichen, gegeben sind. Soweit Beeinträchtigungen nicht vermieden werden können, ist dies zu begründen.</w:t>
      </w:r>
      <w:r w:rsidR="00730DE6" w:rsidRPr="006D7633">
        <w:t>“</w:t>
      </w:r>
    </w:p>
    <w:p w14:paraId="15E210F0" w14:textId="77777777" w:rsidR="00252D75" w:rsidRPr="006D7633" w:rsidRDefault="00252D75" w:rsidP="001B38C7">
      <w:pPr>
        <w:pStyle w:val="Textkrperaltt"/>
        <w:widowControl w:val="0"/>
      </w:pPr>
      <w:r w:rsidRPr="006D7633">
        <w:t>Das Vermeidungsgebot umfasst dabei alle Maßnahmen, die eine Unterlassung oder Reduzierung von Beeinträchtigungen zur Folge haben, ohne dass die Zulässigkeit des Vorhabens an sich infrage gestellt wird.</w:t>
      </w:r>
    </w:p>
    <w:p w14:paraId="1CB08528" w14:textId="77777777" w:rsidR="00252D75" w:rsidRPr="006D7633" w:rsidRDefault="00252D75" w:rsidP="00644B38">
      <w:pPr>
        <w:pStyle w:val="Textkrperaltt"/>
      </w:pPr>
      <w:r w:rsidRPr="006D7633">
        <w:t>Beim Vermeidungsgebot ist der Grundsatz der Erforderlichkeit und der Verhältnismäßigkeit zu beachten.</w:t>
      </w:r>
      <w:r w:rsidR="000E301C" w:rsidRPr="006D7633">
        <w:t xml:space="preserve"> </w:t>
      </w:r>
      <w:r w:rsidRPr="006D7633">
        <w:t>Für die bei der Planung zu berücksichtigenden Vermeidungsmaßnahmen gilt, dass Mittel und Zweck, Aufwand und Erfolg, in einem vernünftigen Verhältnis zueinanderstehen müssen</w:t>
      </w:r>
      <w:r w:rsidR="000E301C" w:rsidRPr="006D7633">
        <w:t xml:space="preserve">. </w:t>
      </w:r>
      <w:r w:rsidRPr="006D7633">
        <w:t>Eine relativ geringe, aber nur unter sehr großen Aufwendungen zu vermeidende Beeinträchtigung fällt daher nicht unter diese Verpflichtung. Gegebenenfalls muss die Genehmigung mit einer weniger kostspieligen Auflage zu einer nur „teilweisen Vermeidung“ der Beeinträchtigung versehen werden, wobei die restlich verbleibenden Beeinträchtigungen weiterhin der Verpflichtung zum Ausgleich</w:t>
      </w:r>
      <w:r w:rsidR="000E301C" w:rsidRPr="006D7633">
        <w:t xml:space="preserve"> </w:t>
      </w:r>
      <w:r w:rsidRPr="006D7633">
        <w:t>unterliegen</w:t>
      </w:r>
      <w:r w:rsidR="004D43E8" w:rsidRPr="006D7633">
        <w:t>.</w:t>
      </w:r>
    </w:p>
    <w:p w14:paraId="3AF10B53" w14:textId="77777777" w:rsidR="00252D75" w:rsidRPr="006D7633" w:rsidRDefault="00252D75" w:rsidP="00644B38">
      <w:pPr>
        <w:pStyle w:val="Textkrperaltt"/>
      </w:pPr>
      <w:r w:rsidRPr="006D7633">
        <w:t>Für eine „teilweise Vermeidung“ von Beeinträchtigungen wird häufig der Begriff „Minderungsmaßnahme“ benutzt. Im rechtlichen Sinn handelt es sich um eine Vermeidungsmaßnahme.</w:t>
      </w:r>
      <w:r w:rsidR="000E301C" w:rsidRPr="006D7633">
        <w:t xml:space="preserve"> </w:t>
      </w:r>
    </w:p>
    <w:p w14:paraId="4C4C470B" w14:textId="241B4B20" w:rsidR="00252D75" w:rsidRDefault="00252D75" w:rsidP="00644B38">
      <w:pPr>
        <w:pStyle w:val="Textkrperaltt"/>
      </w:pPr>
      <w:r w:rsidRPr="006D7633">
        <w:t>Eine teilweise Vermeidung von Beeinträchtigungen (Minderung) zieht zwangsläufig noch Ersatz- und/oder Ausgleichsmaßnahmen nach sich. So kann z.B. eine Amphibien</w:t>
      </w:r>
      <w:r w:rsidR="008555A4">
        <w:t>leiteinrichtung</w:t>
      </w:r>
      <w:r w:rsidRPr="006D7633">
        <w:t xml:space="preserve"> immer nur eine teilweise Vermeidung von Beeinträchtigungen mit sich bringen. Die darüber hinaus noch bestehenden Beeinträchtigungen sind durch weitere Ausgleichs- und Ersatzmaßnahmen zu kompensieren.</w:t>
      </w:r>
    </w:p>
    <w:p w14:paraId="254E4D4F" w14:textId="4171A15C" w:rsidR="00E55D5F" w:rsidRDefault="00E55D5F" w:rsidP="00644B38">
      <w:pPr>
        <w:pStyle w:val="Textkrperaltt"/>
      </w:pPr>
      <w:r w:rsidRPr="00E55D5F">
        <w:t xml:space="preserve">Gemäß </w:t>
      </w:r>
      <w:r>
        <w:rPr>
          <w:b/>
        </w:rPr>
        <w:t>HVA F-St</w:t>
      </w:r>
      <w:r w:rsidRPr="00E55D5F">
        <w:rPr>
          <w:b/>
        </w:rPr>
        <w:t>B – Leistungsbild LBP</w:t>
      </w:r>
      <w:r w:rsidRPr="00E55D5F">
        <w:t xml:space="preserve"> umfasst</w:t>
      </w:r>
      <w:r>
        <w:t xml:space="preserve"> dieser Arbeitsschritt </w:t>
      </w:r>
      <w:r w:rsidR="008555A4">
        <w:t>„</w:t>
      </w:r>
      <w:r>
        <w:t xml:space="preserve">das </w:t>
      </w:r>
      <w:r w:rsidRPr="00E55D5F">
        <w:t>Erarbeiten von Lösungen und Maßnahmen zur Vermeidung oder Verminderung erheblicher Beeinträchtigungen des Naturhaushalts und des Landschaftsbildes einschließlich der Erholungseignung der Landschaft</w:t>
      </w:r>
      <w:r>
        <w:t>.</w:t>
      </w:r>
      <w:r w:rsidR="008555A4">
        <w:t>“</w:t>
      </w:r>
      <w:r w:rsidRPr="00E55D5F">
        <w:t xml:space="preserve"> </w:t>
      </w:r>
      <w:r>
        <w:t>Weiterhin sind</w:t>
      </w:r>
      <w:r w:rsidRPr="00E55D5F">
        <w:t xml:space="preserve"> Maßnahmen zur Schadensbegrenzung aus der ggf. zugehörigen FFH-Verträglichkeitsprüfung</w:t>
      </w:r>
      <w:r w:rsidR="00521B73">
        <w:t>,</w:t>
      </w:r>
      <w:r w:rsidRPr="00E55D5F">
        <w:t xml:space="preserve"> artenschutzrechtlich begründete Vermeidungsmaßnahmen aus dem</w:t>
      </w:r>
      <w:r w:rsidR="00E279E4">
        <w:t xml:space="preserve"> Fachbeitrag </w:t>
      </w:r>
      <w:r w:rsidRPr="00E55D5F">
        <w:t>Artenschutz</w:t>
      </w:r>
      <w:r w:rsidR="000A2F02">
        <w:t>, aus dem Fachbeitrag Klimaschutz</w:t>
      </w:r>
      <w:r>
        <w:t xml:space="preserve"> </w:t>
      </w:r>
      <w:r w:rsidR="00521B73">
        <w:t xml:space="preserve">oder Vermeidungsmaßnahmen aus dem Fachbeitrag zur Wasserrahmenrichtlinie </w:t>
      </w:r>
      <w:r>
        <w:t>zu übernehmen</w:t>
      </w:r>
      <w:r w:rsidRPr="00E55D5F">
        <w:t xml:space="preserve">. </w:t>
      </w:r>
      <w:r>
        <w:t>Weiterhin ist</w:t>
      </w:r>
      <w:r w:rsidRPr="00E55D5F">
        <w:t xml:space="preserve"> </w:t>
      </w:r>
      <w:r>
        <w:t>das</w:t>
      </w:r>
      <w:r w:rsidRPr="00E55D5F">
        <w:t xml:space="preserve"> Vermeidungskonzept mit den an der Planung fachlich Beteiligten, insbes</w:t>
      </w:r>
      <w:r>
        <w:t>ondere</w:t>
      </w:r>
      <w:r w:rsidRPr="00E55D5F">
        <w:t xml:space="preserve"> dem Straßenentwurf</w:t>
      </w:r>
      <w:r>
        <w:t>, abzustimmen.</w:t>
      </w:r>
    </w:p>
    <w:p w14:paraId="47F8A125" w14:textId="77777777" w:rsidR="008C47A8" w:rsidRDefault="008C47A8" w:rsidP="0073071C">
      <w:pPr>
        <w:pStyle w:val="Textkrperaltt"/>
        <w:spacing w:after="120"/>
      </w:pPr>
      <w:r>
        <w:t xml:space="preserve">Die Ableitung des Vermeidungskonzeptes unterstützen u.a. folgende </w:t>
      </w:r>
      <w:r w:rsidR="004D21B8">
        <w:t xml:space="preserve">Richtlinien, </w:t>
      </w:r>
      <w:r w:rsidR="00262579">
        <w:t xml:space="preserve">Normen, </w:t>
      </w:r>
      <w:r w:rsidR="004D21B8">
        <w:t xml:space="preserve">Merkblätter </w:t>
      </w:r>
      <w:r w:rsidR="00262579">
        <w:t>bzw.</w:t>
      </w:r>
      <w:r w:rsidR="004D21B8">
        <w:t xml:space="preserve"> </w:t>
      </w:r>
      <w:r>
        <w:t>Hinweispapiere:</w:t>
      </w:r>
    </w:p>
    <w:p w14:paraId="284AF34A" w14:textId="6AE04095" w:rsidR="008C47A8" w:rsidRDefault="008C47A8" w:rsidP="008C47A8">
      <w:pPr>
        <w:pStyle w:val="Aufzhlung1fortlnach6pt"/>
      </w:pPr>
      <w:r>
        <w:t xml:space="preserve">M AQ: Merkblatt </w:t>
      </w:r>
      <w:r w:rsidR="004D21B8">
        <w:t>zur Anlage von Querungshilfen für Tiere und zur Vernetzung von Lebensräumen an Straßen (FGSV</w:t>
      </w:r>
      <w:r w:rsidR="00D764AA">
        <w:rPr>
          <w:rStyle w:val="Funotenzeichen"/>
        </w:rPr>
        <w:footnoteReference w:id="21"/>
      </w:r>
      <w:r w:rsidR="004D21B8">
        <w:t xml:space="preserve"> 20</w:t>
      </w:r>
      <w:r w:rsidR="0052609E">
        <w:t>22</w:t>
      </w:r>
      <w:r w:rsidR="0058501B">
        <w:t>)</w:t>
      </w:r>
    </w:p>
    <w:p w14:paraId="5E643878" w14:textId="77777777" w:rsidR="004D21B8" w:rsidRDefault="004D21B8" w:rsidP="004D21B8">
      <w:pPr>
        <w:pStyle w:val="Aufzhlung1fortlnach6pt"/>
      </w:pPr>
      <w:r>
        <w:t>H ArtB: Hinweise zum Artenschutz beim Bau von Straßen (FGSV 2017</w:t>
      </w:r>
      <w:r w:rsidR="00B46864" w:rsidRPr="00D16ADF">
        <w:rPr>
          <w:rStyle w:val="Funotenzeichen"/>
        </w:rPr>
        <w:footnoteReference w:id="22"/>
      </w:r>
      <w:r>
        <w:t>)</w:t>
      </w:r>
    </w:p>
    <w:p w14:paraId="45D74496" w14:textId="77777777" w:rsidR="0036101C" w:rsidRDefault="004D21B8" w:rsidP="004D21B8">
      <w:pPr>
        <w:pStyle w:val="Aufzhlung1fortlnach6pt"/>
      </w:pPr>
      <w:r w:rsidRPr="004D21B8">
        <w:t>DIN 18920</w:t>
      </w:r>
      <w:r>
        <w:t xml:space="preserve">: </w:t>
      </w:r>
      <w:r w:rsidRPr="004D21B8">
        <w:t xml:space="preserve">Vegetationstechnik im Landschaftsbau - Schutz von Bäumen, Pflanzenbeständen und Vegetationsflächen bei Baumaßnahmen </w:t>
      </w:r>
    </w:p>
    <w:p w14:paraId="6E6F0508" w14:textId="1B313362" w:rsidR="0036101C" w:rsidRDefault="00BC17DC" w:rsidP="00262579">
      <w:pPr>
        <w:pStyle w:val="Aufzhlung1fortlnach6pt"/>
      </w:pPr>
      <w:r>
        <w:t>RSBB</w:t>
      </w:r>
      <w:r w:rsidR="0036101C">
        <w:t xml:space="preserve">: </w:t>
      </w:r>
      <w:r w:rsidR="0058501B">
        <w:t>Richtlinie zum Schutz von Bäumen und Vegetationsbeständen bei Baumaßnahmen (FGSV 20</w:t>
      </w:r>
      <w:r>
        <w:t>2</w:t>
      </w:r>
      <w:r w:rsidR="00102636">
        <w:t>3</w:t>
      </w:r>
      <w:r w:rsidR="0058501B">
        <w:t>)</w:t>
      </w:r>
      <w:r w:rsidR="00102636">
        <w:rPr>
          <w:rStyle w:val="Funotenzeichen"/>
        </w:rPr>
        <w:footnoteReference w:id="23"/>
      </w:r>
    </w:p>
    <w:p w14:paraId="3420FC3E" w14:textId="77777777" w:rsidR="004D21B8" w:rsidRDefault="0036101C" w:rsidP="004D21B8">
      <w:pPr>
        <w:pStyle w:val="Aufzhlung1fortlnach6pt"/>
      </w:pPr>
      <w:r>
        <w:t>M EVB: Merkblatt für die Erhal</w:t>
      </w:r>
      <w:r w:rsidR="004D21B8" w:rsidRPr="004D21B8">
        <w:t>tung von Verkehrsfläc</w:t>
      </w:r>
      <w:r>
        <w:t>hen mit Baumbestand (FGSV 2019)</w:t>
      </w:r>
    </w:p>
    <w:p w14:paraId="7079A592" w14:textId="77777777" w:rsidR="00262579" w:rsidRDefault="00262579" w:rsidP="00262579">
      <w:pPr>
        <w:pStyle w:val="Aufzhlung1fortlnach6pt"/>
      </w:pPr>
      <w:r w:rsidRPr="001F06E8">
        <w:t>DIN 18915</w:t>
      </w:r>
      <w:r>
        <w:t>:</w:t>
      </w:r>
      <w:r w:rsidRPr="001F06E8">
        <w:t xml:space="preserve"> Vegetationstechnik im Landschaftsbau - Bodenarbeiten</w:t>
      </w:r>
    </w:p>
    <w:p w14:paraId="05D1C415" w14:textId="77777777" w:rsidR="004D21B8" w:rsidRDefault="004D21B8" w:rsidP="004D21B8">
      <w:pPr>
        <w:pStyle w:val="Aufzhlung1fortlnach6pt"/>
      </w:pPr>
      <w:r w:rsidRPr="004D21B8">
        <w:t>RiStWag</w:t>
      </w:r>
      <w:r>
        <w:t>:</w:t>
      </w:r>
      <w:r w:rsidRPr="004D21B8">
        <w:t xml:space="preserve"> Richtlinien für bautechnische Maßnah</w:t>
      </w:r>
      <w:r>
        <w:t>men an Straßen in Wasserschutz</w:t>
      </w:r>
      <w:r w:rsidRPr="004D21B8">
        <w:t>gebieten</w:t>
      </w:r>
      <w:r>
        <w:t xml:space="preserve"> (FGSV </w:t>
      </w:r>
      <w:r w:rsidRPr="004D21B8">
        <w:t>2016</w:t>
      </w:r>
      <w:r>
        <w:t>)</w:t>
      </w:r>
    </w:p>
    <w:p w14:paraId="5B5C1EC9" w14:textId="77777777" w:rsidR="004D21B8" w:rsidRDefault="004D21B8" w:rsidP="0036101C">
      <w:pPr>
        <w:pStyle w:val="Aufzhlung1schlussnach12pt"/>
      </w:pPr>
      <w:r w:rsidRPr="004D21B8">
        <w:t>Leitfaden Chlorid: Beurteilung von Chlorideinleitung</w:t>
      </w:r>
      <w:r w:rsidR="00D73993">
        <w:t>en</w:t>
      </w:r>
      <w:r w:rsidRPr="004D21B8">
        <w:t xml:space="preserve"> in FFH-Fließgewässerlebensräume (LRT 3260) bei Straßenbauvorhaben in Rheinland-Pfalz</w:t>
      </w:r>
      <w:r w:rsidR="00DE7EAF">
        <w:t xml:space="preserve"> (LBM 2016)</w:t>
      </w:r>
    </w:p>
    <w:p w14:paraId="7815F7F5" w14:textId="4FC36434" w:rsidR="008C47A8" w:rsidRDefault="008C47A8" w:rsidP="008C47A8">
      <w:pPr>
        <w:pStyle w:val="Textkrperaltt"/>
      </w:pPr>
      <w:r>
        <w:t xml:space="preserve">Naturschutzfachlich begründete Vermeidungsmaßnahmen werden </w:t>
      </w:r>
      <w:r w:rsidR="00FE551B">
        <w:t xml:space="preserve">ggf. </w:t>
      </w:r>
      <w:r>
        <w:t>in einem Maßnahmenblatt dokumentiert und im Maßnahmenplan entsprechend gekennzeichnet. Der LBM hat hierfür „Maßnahmenblätter für LBP und LAP bei Straßenbauvorhaben in Rheinland-Pfalz“ entwickelt</w:t>
      </w:r>
      <w:r w:rsidR="00D15D61">
        <w:t xml:space="preserve"> (s. Anlage I</w:t>
      </w:r>
      <w:r w:rsidR="009A623B">
        <w:t>I</w:t>
      </w:r>
      <w:r w:rsidR="00D15D61">
        <w:t xml:space="preserve"> - Maßnahmenblätter)</w:t>
      </w:r>
      <w:r>
        <w:t>.</w:t>
      </w:r>
      <w:r w:rsidRPr="00052771">
        <w:t xml:space="preserve"> </w:t>
      </w:r>
    </w:p>
    <w:p w14:paraId="7DD66444" w14:textId="729E2C04" w:rsidR="00E31525" w:rsidRDefault="00D73993" w:rsidP="00E31525">
      <w:pPr>
        <w:pStyle w:val="Textkrperaltt"/>
      </w:pPr>
      <w:r>
        <w:rPr>
          <w:szCs w:val="22"/>
        </w:rPr>
        <w:t>Vermeidungsmaßnahmen</w:t>
      </w:r>
      <w:r w:rsidR="00F91F68">
        <w:rPr>
          <w:rStyle w:val="Funotenzeichen"/>
          <w:szCs w:val="22"/>
        </w:rPr>
        <w:footnoteReference w:id="24"/>
      </w:r>
      <w:r w:rsidR="0058501B">
        <w:rPr>
          <w:szCs w:val="22"/>
        </w:rPr>
        <w:t>, die ein Maßnahmenblatt bekommen,</w:t>
      </w:r>
      <w:r>
        <w:rPr>
          <w:szCs w:val="22"/>
        </w:rPr>
        <w:t xml:space="preserve"> werden in sich fortlaufend durchnummeriert: </w:t>
      </w:r>
      <w:r w:rsidR="00041225">
        <w:rPr>
          <w:szCs w:val="22"/>
        </w:rPr>
        <w:t>0</w:t>
      </w:r>
      <w:r>
        <w:rPr>
          <w:szCs w:val="22"/>
        </w:rPr>
        <w:t xml:space="preserve">1 V, </w:t>
      </w:r>
      <w:r w:rsidR="00041225">
        <w:rPr>
          <w:szCs w:val="22"/>
        </w:rPr>
        <w:t>0</w:t>
      </w:r>
      <w:r>
        <w:rPr>
          <w:szCs w:val="22"/>
        </w:rPr>
        <w:t xml:space="preserve">2 V, </w:t>
      </w:r>
      <w:r w:rsidR="00041225">
        <w:rPr>
          <w:szCs w:val="22"/>
        </w:rPr>
        <w:t>0</w:t>
      </w:r>
      <w:r>
        <w:rPr>
          <w:szCs w:val="22"/>
        </w:rPr>
        <w:t xml:space="preserve">3 V. </w:t>
      </w:r>
      <w:r w:rsidR="00041225">
        <w:rPr>
          <w:szCs w:val="22"/>
        </w:rPr>
        <w:t xml:space="preserve">zwecks besserer Sortierung </w:t>
      </w:r>
      <w:r>
        <w:rPr>
          <w:szCs w:val="22"/>
        </w:rPr>
        <w:t xml:space="preserve">in </w:t>
      </w:r>
      <w:r w:rsidR="00587EE7" w:rsidRPr="00587EE7">
        <w:rPr>
          <w:szCs w:val="22"/>
        </w:rPr>
        <w:t>FLISTRA</w:t>
      </w:r>
      <w:r w:rsidR="00587EE7" w:rsidRPr="00587EE7">
        <w:rPr>
          <w:i/>
          <w:szCs w:val="22"/>
        </w:rPr>
        <w:t>neo</w:t>
      </w:r>
      <w:r w:rsidR="00DD01D6">
        <w:rPr>
          <w:rStyle w:val="Funotenzeichen"/>
          <w:i/>
          <w:szCs w:val="22"/>
        </w:rPr>
        <w:footnoteReference w:id="25"/>
      </w:r>
      <w:r>
        <w:rPr>
          <w:szCs w:val="22"/>
        </w:rPr>
        <w:t xml:space="preserve"> </w:t>
      </w:r>
      <w:r w:rsidR="00041225">
        <w:rPr>
          <w:szCs w:val="22"/>
        </w:rPr>
        <w:t xml:space="preserve">ist eine „0“ </w:t>
      </w:r>
      <w:r>
        <w:rPr>
          <w:szCs w:val="22"/>
        </w:rPr>
        <w:t xml:space="preserve">voranzustellen. </w:t>
      </w:r>
      <w:r w:rsidR="00E31525">
        <w:rPr>
          <w:szCs w:val="22"/>
        </w:rPr>
        <w:t xml:space="preserve">Es werden in </w:t>
      </w:r>
      <w:r w:rsidR="00587EE7" w:rsidRPr="00587EE7">
        <w:rPr>
          <w:szCs w:val="22"/>
        </w:rPr>
        <w:t>FLISTRA</w:t>
      </w:r>
      <w:r w:rsidR="00587EE7" w:rsidRPr="00587EE7">
        <w:rPr>
          <w:i/>
          <w:szCs w:val="22"/>
        </w:rPr>
        <w:t>neo</w:t>
      </w:r>
      <w:r w:rsidR="00E31525">
        <w:rPr>
          <w:szCs w:val="22"/>
        </w:rPr>
        <w:t xml:space="preserve"> nur die V-Maßnahmen eingegeben, die einer Herstellung bzw. dauerhaften Unterhaltung/ Überwachung bedürfen (z.B. Überflughilfen, Amphibienleiteinrichtungen, Grünbrücken etc.).</w:t>
      </w:r>
    </w:p>
    <w:p w14:paraId="24D1850F" w14:textId="34AC6D3E" w:rsidR="00E31525" w:rsidRDefault="00E31525" w:rsidP="008C47A8">
      <w:pPr>
        <w:pStyle w:val="Textkrperaltt"/>
        <w:rPr>
          <w:szCs w:val="22"/>
        </w:rPr>
      </w:pPr>
      <w:r>
        <w:rPr>
          <w:szCs w:val="22"/>
        </w:rPr>
        <w:t>Die Vermeidungsmaßnahmen sind auch in den Lagepläne</w:t>
      </w:r>
      <w:r w:rsidR="00391603">
        <w:rPr>
          <w:szCs w:val="22"/>
        </w:rPr>
        <w:t>n</w:t>
      </w:r>
      <w:r>
        <w:rPr>
          <w:szCs w:val="22"/>
        </w:rPr>
        <w:t xml:space="preserve"> der technischen Planung darzustellen (Unterlage 5 gemäß RE 2012). Sie werden zudem in der Unterlage 9.4 „</w:t>
      </w:r>
      <w:r w:rsidR="00DA43FF">
        <w:rPr>
          <w:szCs w:val="22"/>
        </w:rPr>
        <w:t>Tabellarische</w:t>
      </w:r>
      <w:r>
        <w:rPr>
          <w:szCs w:val="22"/>
        </w:rPr>
        <w:t xml:space="preserve"> Gegenüberstellung von Eingriff und Kompensation“ schutzgutbezogen aufgeführt.</w:t>
      </w:r>
    </w:p>
    <w:p w14:paraId="7B1CE2AE" w14:textId="06CBE88E" w:rsidR="00E31525" w:rsidRDefault="00E31525" w:rsidP="00E31525">
      <w:pPr>
        <w:pStyle w:val="Textkrperaltt"/>
      </w:pPr>
      <w:r>
        <w:t>Für die Einhaltung der Vermeidungsmaßnahmen ist i.d.R. bei allen Straßenbauvorhaben eine Umweltbaubegleitung (UBB) durchzuführen. Beim Baustellenauftaktgespräch sind die Baufirmen, die Bauleitung und örtliche Bauüberwachung (Bauwarte des LBM) über die Vermeidungsmaßnahmen zu informieren, die dann protokollarisch festgehalten werden</w:t>
      </w:r>
      <w:r w:rsidR="00143220">
        <w:t xml:space="preserve"> (s. Leistungsbild UBB der HVA F-StB)</w:t>
      </w:r>
      <w:r>
        <w:t>.</w:t>
      </w:r>
    </w:p>
    <w:p w14:paraId="1E311E6E" w14:textId="0EA922A1" w:rsidR="008C47A8" w:rsidRDefault="008C47A8" w:rsidP="008C47A8">
      <w:pPr>
        <w:pStyle w:val="Textkrperaltt"/>
      </w:pPr>
      <w:r>
        <w:t>Im LBP ist</w:t>
      </w:r>
      <w:r w:rsidR="00E343FC">
        <w:t>,</w:t>
      </w:r>
      <w:r>
        <w:t xml:space="preserve"> </w:t>
      </w:r>
      <w:r w:rsidR="0050277D">
        <w:t>wie nachfolgend dargelegt</w:t>
      </w:r>
      <w:r w:rsidR="00E343FC">
        <w:t>,</w:t>
      </w:r>
      <w:r w:rsidR="0050277D">
        <w:t xml:space="preserve"> </w:t>
      </w:r>
      <w:r>
        <w:t>zwischen straßenbautechnischen und weiteren dauerhaften Vermeidungsmaßnahmen sowie temporären Vermeidungsmaßnahmen bei der Durchführung der Baumaßnahme zu differenzieren.</w:t>
      </w:r>
    </w:p>
    <w:p w14:paraId="5D69271E" w14:textId="77777777" w:rsidR="006F6501" w:rsidRDefault="006F6501" w:rsidP="00BC6D32">
      <w:pPr>
        <w:pStyle w:val="berschrift3"/>
        <w:numPr>
          <w:ilvl w:val="1"/>
          <w:numId w:val="34"/>
        </w:numPr>
        <w:tabs>
          <w:tab w:val="num" w:pos="6181"/>
        </w:tabs>
        <w:ind w:left="1077" w:hanging="1077"/>
      </w:pPr>
      <w:bookmarkStart w:id="107" w:name="_Ref48233743"/>
      <w:bookmarkStart w:id="108" w:name="_Toc143588012"/>
      <w:r w:rsidRPr="00801AB9">
        <w:t xml:space="preserve">Straßenbautechnische </w:t>
      </w:r>
      <w:r>
        <w:t xml:space="preserve">und weitere dauerhafte </w:t>
      </w:r>
      <w:r w:rsidRPr="00801AB9">
        <w:t>Vermeidungsmaßnahmen</w:t>
      </w:r>
      <w:bookmarkEnd w:id="107"/>
      <w:bookmarkEnd w:id="108"/>
    </w:p>
    <w:p w14:paraId="260E9CD7" w14:textId="77777777" w:rsidR="000E301C" w:rsidRDefault="00052771" w:rsidP="00644B38">
      <w:pPr>
        <w:pStyle w:val="Textkrperaltt"/>
      </w:pPr>
      <w:r w:rsidRPr="008C47A8">
        <w:t>Straßenbautechnische Vermeidungsmaßnahmen sind in</w:t>
      </w:r>
      <w:r w:rsidR="000E301C" w:rsidRPr="008C47A8">
        <w:t xml:space="preserve"> den straßentechnischen Entwurf integriert. Sie tragen dazu bei</w:t>
      </w:r>
      <w:r w:rsidR="000E301C">
        <w:t xml:space="preserve">, dass mögliche Beeinträchtigungen dauerhaft ganz oder teilweise vermieden </w:t>
      </w:r>
      <w:r w:rsidR="00D15D61">
        <w:t xml:space="preserve">oder vermindert </w:t>
      </w:r>
      <w:r w:rsidR="000E301C">
        <w:t>werden (z.B. Brückenbauwerke, Grünbrü</w:t>
      </w:r>
      <w:r>
        <w:t>cken, Lei</w:t>
      </w:r>
      <w:r w:rsidR="000E301C">
        <w:t xml:space="preserve">teinrichtungen). </w:t>
      </w:r>
    </w:p>
    <w:p w14:paraId="19A3B003" w14:textId="1B046D16" w:rsidR="00052771" w:rsidRDefault="000E301C" w:rsidP="00644B38">
      <w:pPr>
        <w:pStyle w:val="Textkrperaltt"/>
      </w:pPr>
      <w:r>
        <w:t xml:space="preserve">Konzeptionell sind die </w:t>
      </w:r>
      <w:r w:rsidR="00052771">
        <w:t xml:space="preserve">straßenbautechnischen </w:t>
      </w:r>
      <w:r>
        <w:t>Vermeidungsmaßnahmen wesentlicher Inhalt der landschaftspfle</w:t>
      </w:r>
      <w:r w:rsidR="00052771">
        <w:t>geri</w:t>
      </w:r>
      <w:r>
        <w:t xml:space="preserve">schen Begleitplanung. </w:t>
      </w:r>
      <w:r w:rsidR="00052771" w:rsidRPr="00052771">
        <w:t>Im Rahmen der Vorplanung wird die Trasse in Lage und Höhe (Achse, Gradiente, RQ, K</w:t>
      </w:r>
      <w:r w:rsidR="00052771">
        <w:t>no</w:t>
      </w:r>
      <w:r w:rsidR="00052771" w:rsidRPr="00052771">
        <w:t>tengestaltung, Rastanlagen) als Teil des iterativen Absti</w:t>
      </w:r>
      <w:r w:rsidR="00052771">
        <w:t>mmungsprozesses zwischen techni</w:t>
      </w:r>
      <w:r w:rsidR="00052771" w:rsidRPr="00052771">
        <w:t>schem Planer und Landschaftsplaner optimiert. Die optimierte Trasse ist die Grundlage für die Entwurfsplanung</w:t>
      </w:r>
      <w:r w:rsidR="00DC6497">
        <w:t>,</w:t>
      </w:r>
      <w:r w:rsidR="00052771" w:rsidRPr="00052771">
        <w:t xml:space="preserve"> in der weitere Schadensbegrenzungsmaßnahme</w:t>
      </w:r>
      <w:r w:rsidR="00052771">
        <w:t>n</w:t>
      </w:r>
      <w:r w:rsidR="001D472B">
        <w:t xml:space="preserve"> (im Sinne von Natura 2000)</w:t>
      </w:r>
      <w:r w:rsidR="00052771">
        <w:t xml:space="preserve"> Anwen</w:t>
      </w:r>
      <w:r w:rsidR="00052771" w:rsidRPr="00052771">
        <w:t>dung finden können.</w:t>
      </w:r>
      <w:r w:rsidR="009378CC">
        <w:t xml:space="preserve"> </w:t>
      </w:r>
    </w:p>
    <w:p w14:paraId="37A416A4" w14:textId="6B1DF255" w:rsidR="00B46864" w:rsidRPr="00D16ADF" w:rsidRDefault="008C47A8" w:rsidP="00B46864">
      <w:pPr>
        <w:pStyle w:val="Textkrperaltt"/>
      </w:pPr>
      <w:r>
        <w:t xml:space="preserve">Darüber hinaus können weitere dauerhaft wirksame Vermeidungsmaßnahmen vorgesehen werden, insbesondere </w:t>
      </w:r>
      <w:r w:rsidRPr="008C47A8">
        <w:t>zur Verhinderung von Zerschneidungswirkungen und Verlust von Funktionsbeziehungen</w:t>
      </w:r>
      <w:r>
        <w:t xml:space="preserve">. </w:t>
      </w:r>
      <w:r w:rsidR="00B46864">
        <w:t>Hier ist insbesondere auf a</w:t>
      </w:r>
      <w:r w:rsidR="00B46864" w:rsidRPr="00D16ADF">
        <w:t xml:space="preserve">rtspezifische </w:t>
      </w:r>
      <w:r w:rsidR="00B46864">
        <w:t>Vorgaben des</w:t>
      </w:r>
      <w:r w:rsidR="00B46864" w:rsidRPr="00D16ADF">
        <w:t xml:space="preserve"> </w:t>
      </w:r>
      <w:r w:rsidR="00DC6497">
        <w:br/>
      </w:r>
      <w:r w:rsidR="00B46864" w:rsidRPr="00D16ADF">
        <w:t>M AQ „Merkblatt zur Anlage von Querungshilfen für Tiere und zur Vernetzung von Lebensräumen an Straßen“</w:t>
      </w:r>
      <w:r w:rsidR="000228BC">
        <w:t xml:space="preserve"> (FGSV 2022)</w:t>
      </w:r>
      <w:r w:rsidR="00B46864" w:rsidRPr="00D16ADF">
        <w:t xml:space="preserve"> </w:t>
      </w:r>
      <w:r w:rsidR="00B46864">
        <w:t>hinzuweisen</w:t>
      </w:r>
      <w:r w:rsidR="00B46864" w:rsidRPr="00D16ADF">
        <w:t>.</w:t>
      </w:r>
    </w:p>
    <w:p w14:paraId="2D056A38" w14:textId="65902464" w:rsidR="008C47A8" w:rsidRDefault="0036101C" w:rsidP="008C47A8">
      <w:pPr>
        <w:pStyle w:val="Textkrperaltt"/>
      </w:pPr>
      <w:r>
        <w:t xml:space="preserve">Die folgende Tabelle führt </w:t>
      </w:r>
      <w:r w:rsidR="00262579">
        <w:t xml:space="preserve">Beispiele für </w:t>
      </w:r>
      <w:r>
        <w:t>regelmäßig vorzusehende straßenbautechnische und weitere dauerhafte Vermeidungsmaßnahmen auf</w:t>
      </w:r>
      <w:r w:rsidR="00262579">
        <w:t xml:space="preserve"> (s</w:t>
      </w:r>
      <w:r w:rsidR="00262579" w:rsidRPr="0014245F">
        <w:t>. auch HVE (LfU 1998), Anhang 13</w:t>
      </w:r>
      <w:r w:rsidR="00262579">
        <w:t>)</w:t>
      </w:r>
      <w:r>
        <w:t xml:space="preserve">. </w:t>
      </w:r>
      <w:r w:rsidR="008C47A8" w:rsidRPr="00052771">
        <w:t xml:space="preserve">Für die gekennzeichneten Vermeidungsmaßnahmen ist i.d.R. ein Maßnahmenblatt </w:t>
      </w:r>
      <w:r w:rsidR="00C87D02">
        <w:t xml:space="preserve">(s. Anlage II) </w:t>
      </w:r>
      <w:r w:rsidR="00D15D61">
        <w:t xml:space="preserve">nach den jeweils aktuellsten Anforderungen des LBM </w:t>
      </w:r>
      <w:r w:rsidR="008C47A8" w:rsidRPr="00052771">
        <w:t>zu erstellen.</w:t>
      </w:r>
      <w:r w:rsidR="008C47A8">
        <w:t xml:space="preserve"> </w:t>
      </w:r>
    </w:p>
    <w:p w14:paraId="43C8BB9D" w14:textId="41B01922" w:rsidR="00262579" w:rsidRPr="00BD22B8" w:rsidRDefault="00262579" w:rsidP="00262579">
      <w:pPr>
        <w:pStyle w:val="Beschriftung"/>
        <w:keepNext/>
        <w:keepLines/>
      </w:pPr>
      <w:bookmarkStart w:id="109" w:name="_Toc125620498"/>
      <w:r w:rsidRPr="00BD22B8">
        <w:t xml:space="preserve">Tab. </w:t>
      </w:r>
      <w:r>
        <w:rPr>
          <w:noProof/>
        </w:rPr>
        <w:fldChar w:fldCharType="begin"/>
      </w:r>
      <w:r>
        <w:rPr>
          <w:noProof/>
        </w:rPr>
        <w:instrText xml:space="preserve"> STYLEREF 2 \s </w:instrText>
      </w:r>
      <w:r>
        <w:rPr>
          <w:noProof/>
        </w:rPr>
        <w:fldChar w:fldCharType="separate"/>
      </w:r>
      <w:r w:rsidR="00E24AB8">
        <w:rPr>
          <w:noProof/>
        </w:rPr>
        <w:t>4</w:t>
      </w:r>
      <w:r>
        <w:rPr>
          <w:noProof/>
        </w:rPr>
        <w:fldChar w:fldCharType="end"/>
      </w:r>
      <w:r w:rsidRPr="00BD22B8">
        <w:noBreakHyphen/>
      </w:r>
      <w:r>
        <w:rPr>
          <w:noProof/>
        </w:rPr>
        <w:fldChar w:fldCharType="begin"/>
      </w:r>
      <w:r>
        <w:rPr>
          <w:noProof/>
        </w:rPr>
        <w:instrText xml:space="preserve"> SEQ Tab. \* ARABIC \s 2 </w:instrText>
      </w:r>
      <w:r>
        <w:rPr>
          <w:noProof/>
        </w:rPr>
        <w:fldChar w:fldCharType="separate"/>
      </w:r>
      <w:r w:rsidR="00E24AB8">
        <w:rPr>
          <w:noProof/>
        </w:rPr>
        <w:t>1</w:t>
      </w:r>
      <w:r>
        <w:rPr>
          <w:noProof/>
        </w:rPr>
        <w:fldChar w:fldCharType="end"/>
      </w:r>
      <w:r w:rsidRPr="00BD22B8">
        <w:t>:</w:t>
      </w:r>
      <w:r w:rsidRPr="00BD22B8">
        <w:tab/>
      </w:r>
      <w:r>
        <w:t>Regelmäßig vorzusehende dauerhafte Vermeidungsmaßnahmen</w:t>
      </w:r>
      <w:bookmarkEnd w:id="109"/>
      <w:r>
        <w:t xml:space="preserve"> </w:t>
      </w:r>
    </w:p>
    <w:tbl>
      <w:tblPr>
        <w:tblW w:w="86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7366"/>
        <w:gridCol w:w="1276"/>
      </w:tblGrid>
      <w:tr w:rsidR="00281E7C" w:rsidRPr="00B74863" w14:paraId="50CB9826" w14:textId="77777777" w:rsidTr="00714114">
        <w:trPr>
          <w:tblHeader/>
        </w:trPr>
        <w:tc>
          <w:tcPr>
            <w:tcW w:w="7366" w:type="dxa"/>
            <w:tcBorders>
              <w:top w:val="single" w:sz="4" w:space="0" w:color="auto"/>
            </w:tcBorders>
            <w:shd w:val="clear" w:color="auto" w:fill="D9D9D9"/>
            <w:vAlign w:val="center"/>
          </w:tcPr>
          <w:p w14:paraId="06D244A4" w14:textId="77777777" w:rsidR="00281E7C" w:rsidRPr="00B74863" w:rsidRDefault="00281E7C" w:rsidP="00466380">
            <w:pPr>
              <w:pStyle w:val="Tab1-Kopfzeile"/>
              <w:keepNext/>
            </w:pPr>
            <w:r w:rsidRPr="00B74863">
              <w:t xml:space="preserve">Vermeidungsmaßnahmen </w:t>
            </w:r>
          </w:p>
        </w:tc>
        <w:tc>
          <w:tcPr>
            <w:tcW w:w="1276" w:type="dxa"/>
            <w:tcBorders>
              <w:top w:val="single" w:sz="4" w:space="0" w:color="auto"/>
            </w:tcBorders>
            <w:shd w:val="clear" w:color="auto" w:fill="D9D9D9"/>
            <w:vAlign w:val="center"/>
          </w:tcPr>
          <w:p w14:paraId="4B9FE972" w14:textId="5D1A946E" w:rsidR="00281E7C" w:rsidRPr="00B74863" w:rsidRDefault="00281E7C" w:rsidP="00DC72B5">
            <w:pPr>
              <w:pStyle w:val="Tab1-Kopfzeile"/>
              <w:keepNext/>
            </w:pPr>
            <w:r w:rsidRPr="00B74863">
              <w:t>Maßnah</w:t>
            </w:r>
            <w:r>
              <w:t>-</w:t>
            </w:r>
            <w:r w:rsidRPr="00B74863">
              <w:t>menblatt</w:t>
            </w:r>
            <w:r w:rsidR="000228BC">
              <w:t xml:space="preserve">, </w:t>
            </w:r>
            <w:r w:rsidR="00DC72B5">
              <w:t>(</w:t>
            </w:r>
            <w:r w:rsidR="000228BC">
              <w:t>V-Maßnahme</w:t>
            </w:r>
            <w:r w:rsidR="00DC72B5">
              <w:t>)</w:t>
            </w:r>
          </w:p>
        </w:tc>
      </w:tr>
      <w:tr w:rsidR="00281E7C" w:rsidRPr="00611895" w14:paraId="161285BE" w14:textId="77777777" w:rsidTr="00714114">
        <w:tc>
          <w:tcPr>
            <w:tcW w:w="7366" w:type="dxa"/>
          </w:tcPr>
          <w:p w14:paraId="2D98CC90" w14:textId="77777777" w:rsidR="00281E7C" w:rsidRPr="00611895" w:rsidRDefault="00281E7C" w:rsidP="00466380">
            <w:pPr>
              <w:pStyle w:val="Tab1-Kopfzeile"/>
              <w:keepNext/>
              <w:spacing w:before="40" w:after="40" w:line="240" w:lineRule="auto"/>
            </w:pPr>
            <w:r>
              <w:t>Trassierung</w:t>
            </w:r>
          </w:p>
          <w:p w14:paraId="59EC7339" w14:textId="71F70301" w:rsidR="00281E7C" w:rsidRPr="00611895" w:rsidRDefault="00281E7C" w:rsidP="00B95547">
            <w:pPr>
              <w:pStyle w:val="Tab1-Aufzhlung1nach"/>
              <w:keepNext/>
              <w:numPr>
                <w:ilvl w:val="0"/>
                <w:numId w:val="25"/>
              </w:numPr>
              <w:ind w:left="284" w:hanging="284"/>
            </w:pPr>
            <w:r w:rsidRPr="00611895">
              <w:t xml:space="preserve">Verlegung </w:t>
            </w:r>
            <w:r>
              <w:t>von Achsen, Linienführungen, Knotenpunkten, Bündelung von In</w:t>
            </w:r>
            <w:r w:rsidR="00DC72B5">
              <w:t>-</w:t>
            </w:r>
            <w:r w:rsidR="00DC72B5">
              <w:br/>
            </w:r>
            <w:r>
              <w:t>frastrukturen etc. zur Schonung schutzbedürftiger Elemente von Natur und Landschaft und zum Erhalt möglichst großer unzerschnittener Räume</w:t>
            </w:r>
          </w:p>
          <w:p w14:paraId="5F0D3369" w14:textId="77777777" w:rsidR="00281E7C" w:rsidRDefault="00281E7C" w:rsidP="00B95547">
            <w:pPr>
              <w:pStyle w:val="Tab1-Aufzhlung1nach"/>
              <w:keepNext/>
              <w:numPr>
                <w:ilvl w:val="0"/>
                <w:numId w:val="25"/>
              </w:numPr>
              <w:ind w:left="284" w:hanging="284"/>
            </w:pPr>
            <w:r>
              <w:t xml:space="preserve">Reduzierung von Regelquerschnitten (RQ) und Knotenpunkten </w:t>
            </w:r>
            <w:r w:rsidR="00DE7EAF">
              <w:t xml:space="preserve">etc. sowie Wahl einer möglichst kurzen Trassierung (unter Beachtung der o.g. Anforderungen) zur Verminderung </w:t>
            </w:r>
            <w:r>
              <w:t>der Flächeninanspruchnahme</w:t>
            </w:r>
          </w:p>
          <w:p w14:paraId="187A3DF4" w14:textId="77777777" w:rsidR="00DE7EAF" w:rsidRDefault="00DE7EAF" w:rsidP="00B95547">
            <w:pPr>
              <w:pStyle w:val="Tab1-Aufzhlung1nach"/>
              <w:keepNext/>
              <w:numPr>
                <w:ilvl w:val="0"/>
                <w:numId w:val="25"/>
              </w:numPr>
              <w:ind w:left="284" w:hanging="284"/>
            </w:pPr>
            <w:r>
              <w:t>Anheben oder Absenken der Gradiente</w:t>
            </w:r>
          </w:p>
          <w:p w14:paraId="24A78851" w14:textId="77777777" w:rsidR="00281E7C" w:rsidRPr="008B0344" w:rsidRDefault="00281E7C" w:rsidP="00B95547">
            <w:pPr>
              <w:pStyle w:val="Tab1-Aufzhlung1nach"/>
              <w:keepNext/>
              <w:numPr>
                <w:ilvl w:val="0"/>
                <w:numId w:val="25"/>
              </w:numPr>
              <w:ind w:left="284" w:hanging="284"/>
            </w:pPr>
            <w:r>
              <w:t xml:space="preserve">Gestalterische Optimierung des Straßenbauvorhabens </w:t>
            </w:r>
          </w:p>
        </w:tc>
        <w:tc>
          <w:tcPr>
            <w:tcW w:w="1276" w:type="dxa"/>
          </w:tcPr>
          <w:p w14:paraId="4A255AA0" w14:textId="77777777" w:rsidR="00281E7C" w:rsidRPr="00611895" w:rsidRDefault="00281E7C" w:rsidP="00466380">
            <w:pPr>
              <w:pStyle w:val="Tab1-Kopfzeile"/>
              <w:keepNext/>
              <w:spacing w:before="40" w:after="40" w:line="240" w:lineRule="auto"/>
              <w:jc w:val="center"/>
            </w:pPr>
          </w:p>
        </w:tc>
      </w:tr>
      <w:tr w:rsidR="00AF7C57" w:rsidRPr="00611895" w14:paraId="0A1D5CE7" w14:textId="77777777" w:rsidTr="00714114">
        <w:tc>
          <w:tcPr>
            <w:tcW w:w="7366" w:type="dxa"/>
            <w:tcBorders>
              <w:top w:val="single" w:sz="6" w:space="0" w:color="auto"/>
              <w:left w:val="single" w:sz="4" w:space="0" w:color="auto"/>
              <w:bottom w:val="single" w:sz="6" w:space="0" w:color="auto"/>
              <w:right w:val="single" w:sz="6" w:space="0" w:color="auto"/>
            </w:tcBorders>
          </w:tcPr>
          <w:p w14:paraId="5FA186CA" w14:textId="77777777" w:rsidR="00AF7C57" w:rsidRPr="00611895" w:rsidRDefault="00812968" w:rsidP="00466380">
            <w:pPr>
              <w:pStyle w:val="Tab1-Kopfzeile"/>
              <w:keepNext/>
              <w:spacing w:before="40" w:after="40" w:line="240" w:lineRule="auto"/>
            </w:pPr>
            <w:r>
              <w:t>B</w:t>
            </w:r>
            <w:r w:rsidR="00AF7C57">
              <w:t>auwerke</w:t>
            </w:r>
          </w:p>
          <w:p w14:paraId="52BCD922" w14:textId="3E14A292" w:rsidR="00812968" w:rsidRDefault="00AF7C57" w:rsidP="00B95547">
            <w:pPr>
              <w:pStyle w:val="Tab1-Aufzhlung1nach"/>
              <w:numPr>
                <w:ilvl w:val="0"/>
                <w:numId w:val="25"/>
              </w:numPr>
              <w:ind w:left="284" w:hanging="284"/>
            </w:pPr>
            <w:r>
              <w:t>Optimierung t</w:t>
            </w:r>
            <w:r w:rsidRPr="00241F16">
              <w:t>echnisch bedingte</w:t>
            </w:r>
            <w:r>
              <w:t>r</w:t>
            </w:r>
            <w:r w:rsidRPr="00241F16">
              <w:t xml:space="preserve"> und dimensionierte</w:t>
            </w:r>
            <w:r>
              <w:t>r</w:t>
            </w:r>
            <w:r w:rsidRPr="00241F16">
              <w:t xml:space="preserve"> Durchlässe, Unterführungen und Überführungen</w:t>
            </w:r>
            <w:r w:rsidR="00812968">
              <w:t>, Trennwände, Betongleitwände</w:t>
            </w:r>
            <w:r w:rsidR="00715DA4">
              <w:rPr>
                <w:rStyle w:val="Funotenzeichen"/>
              </w:rPr>
              <w:footnoteReference w:id="26"/>
            </w:r>
            <w:r>
              <w:t xml:space="preserve"> für faunistische Belange</w:t>
            </w:r>
          </w:p>
          <w:p w14:paraId="31E2E0D1" w14:textId="77777777" w:rsidR="00812968" w:rsidRPr="00241F16" w:rsidRDefault="00812968" w:rsidP="00B95547">
            <w:pPr>
              <w:pStyle w:val="Tab1-Aufzhlung1nach"/>
              <w:keepNext/>
              <w:numPr>
                <w:ilvl w:val="0"/>
                <w:numId w:val="25"/>
              </w:numPr>
              <w:ind w:left="284" w:hanging="284"/>
            </w:pPr>
            <w:r>
              <w:t>Landschaftsgerechte Modellierung von Erdbauwerken, Wällen, Böschungen</w:t>
            </w:r>
          </w:p>
        </w:tc>
        <w:tc>
          <w:tcPr>
            <w:tcW w:w="1276" w:type="dxa"/>
            <w:tcBorders>
              <w:top w:val="single" w:sz="6" w:space="0" w:color="auto"/>
              <w:left w:val="single" w:sz="6" w:space="0" w:color="auto"/>
              <w:bottom w:val="single" w:sz="6" w:space="0" w:color="auto"/>
              <w:right w:val="single" w:sz="4" w:space="0" w:color="auto"/>
            </w:tcBorders>
          </w:tcPr>
          <w:p w14:paraId="67D7883E" w14:textId="77777777" w:rsidR="00AF7C57" w:rsidRDefault="00AF7C57" w:rsidP="00466380">
            <w:pPr>
              <w:pStyle w:val="Tab1-Kopfzeile"/>
              <w:keepNext/>
              <w:spacing w:before="40" w:after="40" w:line="240" w:lineRule="auto"/>
              <w:jc w:val="center"/>
            </w:pPr>
          </w:p>
          <w:p w14:paraId="529295F4" w14:textId="77777777" w:rsidR="00A70EEC" w:rsidRDefault="00A70EEC" w:rsidP="00A70EEC">
            <w:pPr>
              <w:pStyle w:val="Tab1-Kopfzeile"/>
              <w:keepNext/>
              <w:spacing w:before="40" w:after="40" w:line="240" w:lineRule="auto"/>
              <w:jc w:val="center"/>
              <w:rPr>
                <w:b w:val="0"/>
              </w:rPr>
            </w:pPr>
            <w:r w:rsidRPr="00A70EEC">
              <w:rPr>
                <w:b w:val="0"/>
              </w:rPr>
              <w:t>s.u.</w:t>
            </w:r>
            <w:r w:rsidR="000228BC">
              <w:rPr>
                <w:b w:val="0"/>
              </w:rPr>
              <w:t xml:space="preserve"> </w:t>
            </w:r>
            <w:r>
              <w:rPr>
                <w:b w:val="0"/>
              </w:rPr>
              <w:br/>
            </w:r>
          </w:p>
          <w:p w14:paraId="5C8F8CE7" w14:textId="77777777" w:rsidR="00CA15A2" w:rsidRPr="00A70EEC" w:rsidRDefault="00CA15A2" w:rsidP="00A70EEC">
            <w:pPr>
              <w:pStyle w:val="Tab1-Kopfzeile"/>
              <w:keepNext/>
              <w:spacing w:before="40" w:after="40" w:line="240" w:lineRule="auto"/>
              <w:jc w:val="center"/>
              <w:rPr>
                <w:b w:val="0"/>
              </w:rPr>
            </w:pPr>
            <w:r w:rsidRPr="00A70EEC">
              <w:rPr>
                <w:b w:val="0"/>
              </w:rPr>
              <w:t>s.u.</w:t>
            </w:r>
          </w:p>
        </w:tc>
      </w:tr>
      <w:tr w:rsidR="008C47A8" w:rsidRPr="00611895" w14:paraId="749CDA30" w14:textId="77777777" w:rsidTr="00714114">
        <w:tc>
          <w:tcPr>
            <w:tcW w:w="7366" w:type="dxa"/>
            <w:tcBorders>
              <w:top w:val="single" w:sz="6" w:space="0" w:color="auto"/>
              <w:bottom w:val="nil"/>
            </w:tcBorders>
          </w:tcPr>
          <w:p w14:paraId="2381BB5F" w14:textId="77777777" w:rsidR="008C47A8" w:rsidRPr="00611895" w:rsidRDefault="008C47A8" w:rsidP="00CA15A2">
            <w:pPr>
              <w:pStyle w:val="Tab1-Kopfzeile"/>
              <w:keepNext/>
              <w:spacing w:before="40" w:after="40" w:line="240" w:lineRule="auto"/>
            </w:pPr>
            <w:r w:rsidRPr="00611895">
              <w:t>Schutz der Vegetation</w:t>
            </w:r>
            <w:r>
              <w:t xml:space="preserve"> und von Pflanzen</w:t>
            </w:r>
          </w:p>
          <w:p w14:paraId="42FE00DB" w14:textId="77777777" w:rsidR="008C47A8" w:rsidRPr="004136AA" w:rsidRDefault="008C47A8" w:rsidP="00B95547">
            <w:pPr>
              <w:pStyle w:val="Tab1-Aufzhlung1nach"/>
              <w:keepNext/>
              <w:numPr>
                <w:ilvl w:val="0"/>
                <w:numId w:val="25"/>
              </w:numPr>
              <w:ind w:left="284" w:hanging="284"/>
            </w:pPr>
            <w:r w:rsidRPr="00611895">
              <w:t xml:space="preserve">Regenrückhalte-, Bodenfilter- und Versickerungsbecken zur Vermeidung von </w:t>
            </w:r>
            <w:r>
              <w:br/>
            </w:r>
            <w:r w:rsidRPr="00611895">
              <w:t>Direkteinleitungen von Straßenabwasser in Fließgewässer</w:t>
            </w:r>
            <w:r>
              <w:t xml:space="preserve">biotope </w:t>
            </w:r>
            <w:r w:rsidR="00DE7EAF">
              <w:t xml:space="preserve">/ FFH-LRT </w:t>
            </w:r>
            <w:r w:rsidR="00813E7B">
              <w:t>(vgl. Leitfaden Chlorid)</w:t>
            </w:r>
          </w:p>
        </w:tc>
        <w:tc>
          <w:tcPr>
            <w:tcW w:w="1276" w:type="dxa"/>
            <w:tcBorders>
              <w:top w:val="single" w:sz="6" w:space="0" w:color="auto"/>
              <w:bottom w:val="nil"/>
            </w:tcBorders>
          </w:tcPr>
          <w:p w14:paraId="2573A721" w14:textId="77777777" w:rsidR="00F74628" w:rsidRPr="00611895" w:rsidRDefault="00F74628" w:rsidP="00F74628">
            <w:pPr>
              <w:pStyle w:val="Tab1-Kopfzeile"/>
              <w:keepNext/>
              <w:spacing w:before="40" w:after="40" w:line="240" w:lineRule="auto"/>
            </w:pPr>
          </w:p>
          <w:p w14:paraId="68E26BB6" w14:textId="77777777" w:rsidR="00DC72B5" w:rsidRDefault="00DC72B5" w:rsidP="00DC72B5">
            <w:pPr>
              <w:pStyle w:val="Tab1-Kopfzeile"/>
              <w:keepNext/>
              <w:keepLines/>
              <w:spacing w:before="0" w:after="0" w:line="240" w:lineRule="auto"/>
              <w:jc w:val="center"/>
            </w:pPr>
            <w:r>
              <w:t>(</w:t>
            </w:r>
            <w:r w:rsidRPr="008E580C">
              <w:t>X</w:t>
            </w:r>
            <w:r>
              <w:t>)</w:t>
            </w:r>
          </w:p>
          <w:p w14:paraId="60DF6119" w14:textId="6C3722E8" w:rsidR="008C47A8" w:rsidRPr="00A656B2" w:rsidRDefault="008C47A8" w:rsidP="00262579">
            <w:pPr>
              <w:pStyle w:val="Tab1-Kopfzeile"/>
              <w:spacing w:before="0" w:after="0" w:line="240" w:lineRule="auto"/>
              <w:jc w:val="center"/>
              <w:rPr>
                <w:b w:val="0"/>
              </w:rPr>
            </w:pPr>
          </w:p>
        </w:tc>
      </w:tr>
      <w:tr w:rsidR="00A70EEC" w:rsidRPr="00611895" w14:paraId="41E284A3" w14:textId="77777777" w:rsidTr="00714114">
        <w:tc>
          <w:tcPr>
            <w:tcW w:w="7366" w:type="dxa"/>
            <w:tcBorders>
              <w:top w:val="nil"/>
              <w:bottom w:val="nil"/>
            </w:tcBorders>
          </w:tcPr>
          <w:p w14:paraId="406B6909" w14:textId="22E6B584" w:rsidR="00A70EEC" w:rsidRPr="00611895" w:rsidRDefault="00A70EEC" w:rsidP="00B95547">
            <w:pPr>
              <w:pStyle w:val="Tab1-Aufzhlung1nach"/>
              <w:numPr>
                <w:ilvl w:val="0"/>
                <w:numId w:val="25"/>
              </w:numPr>
              <w:ind w:left="284" w:hanging="284"/>
            </w:pPr>
            <w:r>
              <w:t>Straßenparallele Schutzpflanzungen zur Reduzierung des Schadstoff</w:t>
            </w:r>
            <w:r w:rsidR="009B6C1F">
              <w:t>- und Stickstoff</w:t>
            </w:r>
            <w:r>
              <w:t>eintrages in trassennahe, empfindliche Biotope</w:t>
            </w:r>
            <w:r w:rsidR="00C3217F">
              <w:t xml:space="preserve"> (Immissionsschutzpflanzungen)</w:t>
            </w:r>
          </w:p>
        </w:tc>
        <w:tc>
          <w:tcPr>
            <w:tcW w:w="1276" w:type="dxa"/>
            <w:tcBorders>
              <w:top w:val="nil"/>
              <w:bottom w:val="nil"/>
            </w:tcBorders>
          </w:tcPr>
          <w:p w14:paraId="73A95303" w14:textId="77777777" w:rsidR="00A70EEC" w:rsidRDefault="00A70EEC" w:rsidP="00A70EEC">
            <w:pPr>
              <w:pStyle w:val="Tab1-Kopfzeile"/>
              <w:spacing w:before="0" w:after="0" w:line="240" w:lineRule="auto"/>
              <w:jc w:val="center"/>
            </w:pPr>
            <w:r w:rsidRPr="00A70EEC">
              <w:t>X</w:t>
            </w:r>
          </w:p>
        </w:tc>
      </w:tr>
      <w:tr w:rsidR="00A70EEC" w:rsidRPr="00611895" w14:paraId="7B5C203E" w14:textId="77777777" w:rsidTr="00714114">
        <w:tc>
          <w:tcPr>
            <w:tcW w:w="7366" w:type="dxa"/>
            <w:tcBorders>
              <w:top w:val="nil"/>
              <w:bottom w:val="nil"/>
            </w:tcBorders>
          </w:tcPr>
          <w:p w14:paraId="2A074672" w14:textId="77777777" w:rsidR="00A70EEC" w:rsidRPr="00611895" w:rsidRDefault="006545D3" w:rsidP="00B95547">
            <w:pPr>
              <w:pStyle w:val="Tab1-Aufzhlung1nach"/>
              <w:numPr>
                <w:ilvl w:val="0"/>
                <w:numId w:val="25"/>
              </w:numPr>
              <w:spacing w:before="0" w:after="0"/>
              <w:ind w:left="284" w:hanging="284"/>
            </w:pPr>
            <w:r w:rsidRPr="00E31A65">
              <w:t>Verpflanzung</w:t>
            </w:r>
            <w:r>
              <w:t xml:space="preserve"> </w:t>
            </w:r>
            <w:r w:rsidRPr="00611895">
              <w:t xml:space="preserve">von </w:t>
            </w:r>
            <w:r>
              <w:t xml:space="preserve">seltenen Pflanzenarten und </w:t>
            </w:r>
            <w:r w:rsidRPr="00611895">
              <w:t>Vegetationsbeständen, z.B. Borstgrasrasen</w:t>
            </w:r>
            <w:r>
              <w:t>, Orchideen</w:t>
            </w:r>
          </w:p>
        </w:tc>
        <w:tc>
          <w:tcPr>
            <w:tcW w:w="1276" w:type="dxa"/>
            <w:tcBorders>
              <w:top w:val="nil"/>
              <w:bottom w:val="nil"/>
            </w:tcBorders>
          </w:tcPr>
          <w:p w14:paraId="74264619" w14:textId="77777777" w:rsidR="00A70EEC" w:rsidRDefault="00A70EEC" w:rsidP="00A70EEC">
            <w:pPr>
              <w:pStyle w:val="Tab1-Kopfzeile"/>
              <w:spacing w:before="0" w:after="0" w:line="240" w:lineRule="auto"/>
              <w:jc w:val="center"/>
            </w:pPr>
            <w:r w:rsidRPr="00A70EEC">
              <w:t>X</w:t>
            </w:r>
          </w:p>
        </w:tc>
      </w:tr>
      <w:tr w:rsidR="00A70EEC" w:rsidRPr="00611895" w14:paraId="31F0EC82" w14:textId="77777777" w:rsidTr="00714114">
        <w:tc>
          <w:tcPr>
            <w:tcW w:w="7366" w:type="dxa"/>
            <w:tcBorders>
              <w:top w:val="nil"/>
              <w:bottom w:val="nil"/>
            </w:tcBorders>
          </w:tcPr>
          <w:p w14:paraId="184DF1C6" w14:textId="77777777" w:rsidR="00A70EEC" w:rsidRPr="00611895" w:rsidRDefault="00A70EEC" w:rsidP="00B95547">
            <w:pPr>
              <w:pStyle w:val="Tab1-Aufzhlung1nach"/>
              <w:numPr>
                <w:ilvl w:val="0"/>
                <w:numId w:val="25"/>
              </w:numPr>
              <w:ind w:left="284" w:hanging="284"/>
            </w:pPr>
            <w:r>
              <w:t>Aufbau eines Waldmantels durch Unterpflanzung zur Sicherung des Bestandsklimas und Minderung von Vegetationsschäden</w:t>
            </w:r>
          </w:p>
        </w:tc>
        <w:tc>
          <w:tcPr>
            <w:tcW w:w="1276" w:type="dxa"/>
            <w:tcBorders>
              <w:top w:val="nil"/>
              <w:bottom w:val="nil"/>
            </w:tcBorders>
          </w:tcPr>
          <w:p w14:paraId="0140E72A" w14:textId="77777777" w:rsidR="00A70EEC" w:rsidRDefault="00A70EEC" w:rsidP="00A70EEC">
            <w:pPr>
              <w:pStyle w:val="Tab1-Kopfzeile"/>
              <w:spacing w:before="0" w:after="0" w:line="240" w:lineRule="auto"/>
              <w:jc w:val="center"/>
            </w:pPr>
            <w:r w:rsidRPr="00A70EEC">
              <w:t>X</w:t>
            </w:r>
          </w:p>
        </w:tc>
      </w:tr>
      <w:tr w:rsidR="00A70EEC" w:rsidRPr="00611895" w14:paraId="534D3313" w14:textId="77777777" w:rsidTr="00CF191E">
        <w:tc>
          <w:tcPr>
            <w:tcW w:w="7366" w:type="dxa"/>
            <w:tcBorders>
              <w:top w:val="single" w:sz="6" w:space="0" w:color="auto"/>
              <w:bottom w:val="nil"/>
            </w:tcBorders>
          </w:tcPr>
          <w:p w14:paraId="02ADFE30" w14:textId="77777777" w:rsidR="00A70EEC" w:rsidRDefault="00A70EEC" w:rsidP="00A70EEC">
            <w:pPr>
              <w:pStyle w:val="Tab1-Kopfzeile"/>
              <w:widowControl w:val="0"/>
              <w:spacing w:before="0" w:after="0" w:line="240" w:lineRule="auto"/>
            </w:pPr>
            <w:r w:rsidRPr="00611895">
              <w:t>Schutz von Tieren</w:t>
            </w:r>
          </w:p>
          <w:p w14:paraId="67FD36F0" w14:textId="400DE128" w:rsidR="00A70EEC" w:rsidRPr="00A40802" w:rsidRDefault="00A70EEC" w:rsidP="00DC72B5">
            <w:pPr>
              <w:pStyle w:val="Tab1-Aufzhlung1nach"/>
              <w:numPr>
                <w:ilvl w:val="0"/>
                <w:numId w:val="25"/>
              </w:numPr>
              <w:ind w:left="284" w:hanging="284"/>
            </w:pPr>
            <w:r>
              <w:t xml:space="preserve">faunistisch / artenschutzrechtlich begründete </w:t>
            </w:r>
            <w:r w:rsidRPr="00611895">
              <w:t>Durchlässe, Unterführungen</w:t>
            </w:r>
            <w:r w:rsidR="00656002">
              <w:t xml:space="preserve"> (z.B. Faunaunterführung, Kleintierdurchlass) </w:t>
            </w:r>
            <w:r>
              <w:t xml:space="preserve">oder Überführungen wie </w:t>
            </w:r>
            <w:r w:rsidRPr="00611895">
              <w:t>Grün</w:t>
            </w:r>
            <w:r>
              <w:t xml:space="preserve">- / </w:t>
            </w:r>
            <w:r w:rsidR="00656002">
              <w:t>Fauna</w:t>
            </w:r>
            <w:r w:rsidRPr="00611895">
              <w:t xml:space="preserve">brücken </w:t>
            </w:r>
            <w:r>
              <w:t>(Bauwerke nach M AQ</w:t>
            </w:r>
            <w:r w:rsidR="003C0B10">
              <w:t xml:space="preserve"> 2022</w:t>
            </w:r>
            <w:r>
              <w:t>)</w:t>
            </w:r>
            <w:r w:rsidR="00D52488">
              <w:t xml:space="preserve">; </w:t>
            </w:r>
            <w:r w:rsidR="00F40904">
              <w:t>Grün- / Fauna</w:t>
            </w:r>
            <w:r w:rsidR="00766825" w:rsidRPr="00391603">
              <w:t>brücken gemäß Konzept „Ermittlung von Wiedervernetzungsmaßnahmen an Bundesfernstraßen in Rheinland-Pfalz“ (Ökolog 2020)</w:t>
            </w:r>
          </w:p>
        </w:tc>
        <w:tc>
          <w:tcPr>
            <w:tcW w:w="1276" w:type="dxa"/>
            <w:tcBorders>
              <w:top w:val="single" w:sz="6" w:space="0" w:color="auto"/>
              <w:bottom w:val="nil"/>
            </w:tcBorders>
          </w:tcPr>
          <w:p w14:paraId="78317FEC" w14:textId="77777777" w:rsidR="00A70EEC" w:rsidRPr="00BF2F20" w:rsidRDefault="00A70EEC" w:rsidP="00A70EEC">
            <w:pPr>
              <w:pStyle w:val="Tab1-Kopfzeile"/>
              <w:keepNext/>
              <w:keepLines/>
              <w:spacing w:before="0" w:after="0" w:line="240" w:lineRule="auto"/>
              <w:jc w:val="center"/>
            </w:pPr>
          </w:p>
          <w:p w14:paraId="1E057B05" w14:textId="77777777" w:rsidR="00A70EEC" w:rsidRPr="00D8312B" w:rsidRDefault="00A70EEC" w:rsidP="00A70EEC">
            <w:pPr>
              <w:pStyle w:val="Tab1-Kopfzeile"/>
              <w:keepNext/>
              <w:keepLines/>
              <w:spacing w:before="0" w:after="0" w:line="240" w:lineRule="auto"/>
              <w:jc w:val="center"/>
              <w:rPr>
                <w:b w:val="0"/>
              </w:rPr>
            </w:pPr>
            <w:r w:rsidRPr="00BF2F20">
              <w:t>X</w:t>
            </w:r>
            <w:r w:rsidRPr="00BF2F20">
              <w:br/>
            </w:r>
          </w:p>
        </w:tc>
      </w:tr>
      <w:tr w:rsidR="00A70EEC" w:rsidRPr="00611895" w14:paraId="6410AC7C" w14:textId="77777777" w:rsidTr="00CF191E">
        <w:tc>
          <w:tcPr>
            <w:tcW w:w="7366" w:type="dxa"/>
            <w:tcBorders>
              <w:top w:val="nil"/>
              <w:bottom w:val="nil"/>
            </w:tcBorders>
          </w:tcPr>
          <w:p w14:paraId="53AD4BF3" w14:textId="036C4F13" w:rsidR="00A70EEC" w:rsidRPr="00611895" w:rsidRDefault="00A70EEC" w:rsidP="00B95547">
            <w:pPr>
              <w:pStyle w:val="Tab1-Aufzhlung1nach"/>
              <w:numPr>
                <w:ilvl w:val="0"/>
                <w:numId w:val="25"/>
              </w:numPr>
              <w:ind w:left="284" w:hanging="284"/>
            </w:pPr>
            <w:r>
              <w:t>ausreichend dimensionierte Querungsbauwerke nach M AQ</w:t>
            </w:r>
            <w:r w:rsidR="003C0B10">
              <w:t xml:space="preserve"> 2022</w:t>
            </w:r>
          </w:p>
        </w:tc>
        <w:tc>
          <w:tcPr>
            <w:tcW w:w="1276" w:type="dxa"/>
            <w:tcBorders>
              <w:top w:val="nil"/>
              <w:bottom w:val="nil"/>
            </w:tcBorders>
          </w:tcPr>
          <w:p w14:paraId="3A478045" w14:textId="77777777" w:rsidR="00A70EEC" w:rsidRPr="00BF2F20" w:rsidRDefault="00A70EEC" w:rsidP="00A70EEC">
            <w:pPr>
              <w:pStyle w:val="Tab1-Kopfzeile"/>
              <w:keepNext/>
              <w:keepLines/>
              <w:spacing w:before="0" w:after="0" w:line="240" w:lineRule="auto"/>
              <w:jc w:val="center"/>
            </w:pPr>
            <w:r>
              <w:t>X</w:t>
            </w:r>
          </w:p>
        </w:tc>
      </w:tr>
      <w:tr w:rsidR="00CF191E" w:rsidRPr="00611895" w14:paraId="07A2C81F" w14:textId="77777777" w:rsidTr="00CF191E">
        <w:tc>
          <w:tcPr>
            <w:tcW w:w="7366" w:type="dxa"/>
            <w:tcBorders>
              <w:top w:val="nil"/>
              <w:bottom w:val="nil"/>
            </w:tcBorders>
          </w:tcPr>
          <w:p w14:paraId="7561023E" w14:textId="1A872EED" w:rsidR="00CF191E" w:rsidRDefault="00CF191E" w:rsidP="00CF191E">
            <w:pPr>
              <w:pStyle w:val="Tab1-Aufzhlung1nach"/>
              <w:numPr>
                <w:ilvl w:val="0"/>
                <w:numId w:val="25"/>
              </w:numPr>
              <w:ind w:left="284" w:hanging="284"/>
            </w:pPr>
            <w:r w:rsidRPr="00611895">
              <w:t xml:space="preserve">Lärm- und Sichtschutzwände / -wälle für störungsempfindliche </w:t>
            </w:r>
            <w:r>
              <w:t>Arten</w:t>
            </w:r>
            <w:r w:rsidRPr="00611895">
              <w:t xml:space="preserve"> </w:t>
            </w:r>
          </w:p>
        </w:tc>
        <w:tc>
          <w:tcPr>
            <w:tcW w:w="1276" w:type="dxa"/>
            <w:tcBorders>
              <w:top w:val="nil"/>
              <w:bottom w:val="nil"/>
            </w:tcBorders>
          </w:tcPr>
          <w:p w14:paraId="25A009C0" w14:textId="4F200C38" w:rsidR="00CF191E" w:rsidRDefault="00CF191E" w:rsidP="00CF191E">
            <w:pPr>
              <w:pStyle w:val="Tab1-Kopfzeile"/>
              <w:keepNext/>
              <w:keepLines/>
              <w:spacing w:before="0" w:after="0" w:line="240" w:lineRule="auto"/>
              <w:jc w:val="center"/>
            </w:pPr>
            <w:r w:rsidRPr="00CF191E">
              <w:t>X</w:t>
            </w:r>
          </w:p>
        </w:tc>
      </w:tr>
      <w:tr w:rsidR="00CF191E" w:rsidRPr="00611895" w14:paraId="41577451" w14:textId="77777777" w:rsidTr="00CF191E">
        <w:tc>
          <w:tcPr>
            <w:tcW w:w="7366" w:type="dxa"/>
            <w:tcBorders>
              <w:top w:val="nil"/>
              <w:bottom w:val="nil"/>
            </w:tcBorders>
          </w:tcPr>
          <w:p w14:paraId="6EB5ED95" w14:textId="12EB0904" w:rsidR="00CF191E" w:rsidRPr="00611895" w:rsidRDefault="00CF191E" w:rsidP="00CF191E">
            <w:pPr>
              <w:pStyle w:val="Tab1-Aufzhlung1nach"/>
              <w:numPr>
                <w:ilvl w:val="0"/>
                <w:numId w:val="25"/>
              </w:numPr>
              <w:ind w:left="284" w:hanging="284"/>
            </w:pPr>
            <w:r>
              <w:t>Sichtschutzpflanzungen z.B. für Vögel</w:t>
            </w:r>
          </w:p>
        </w:tc>
        <w:tc>
          <w:tcPr>
            <w:tcW w:w="1276" w:type="dxa"/>
            <w:tcBorders>
              <w:top w:val="nil"/>
              <w:bottom w:val="nil"/>
            </w:tcBorders>
          </w:tcPr>
          <w:p w14:paraId="5468537B" w14:textId="5DC5A4A9" w:rsidR="00CF191E" w:rsidRPr="00CF191E" w:rsidRDefault="00CF191E" w:rsidP="00CF191E">
            <w:pPr>
              <w:pStyle w:val="Tab1-Kopfzeile"/>
              <w:keepNext/>
              <w:keepLines/>
              <w:spacing w:before="0" w:after="0" w:line="240" w:lineRule="auto"/>
              <w:jc w:val="center"/>
            </w:pPr>
            <w:r w:rsidRPr="00CF191E">
              <w:t>X</w:t>
            </w:r>
          </w:p>
        </w:tc>
      </w:tr>
      <w:tr w:rsidR="00CF191E" w:rsidRPr="00611895" w14:paraId="15CAB617" w14:textId="77777777" w:rsidTr="00714114">
        <w:tc>
          <w:tcPr>
            <w:tcW w:w="7366" w:type="dxa"/>
            <w:tcBorders>
              <w:top w:val="nil"/>
              <w:bottom w:val="nil"/>
            </w:tcBorders>
          </w:tcPr>
          <w:p w14:paraId="128B1CB7" w14:textId="546F5427" w:rsidR="00CF191E" w:rsidRPr="00611895" w:rsidRDefault="00CF191E" w:rsidP="00CF191E">
            <w:pPr>
              <w:pStyle w:val="Tab1-Aufzhlung1nach"/>
              <w:numPr>
                <w:ilvl w:val="0"/>
                <w:numId w:val="25"/>
              </w:numPr>
              <w:ind w:left="284" w:hanging="284"/>
            </w:pPr>
            <w:r>
              <w:t>Schutzzäune</w:t>
            </w:r>
            <w:r w:rsidRPr="00611895">
              <w:t xml:space="preserve"> </w:t>
            </w:r>
            <w:r>
              <w:t>(z.B. Wildkatzenschutzzaun, Wildschutzzäune</w:t>
            </w:r>
            <w:r>
              <w:rPr>
                <w:rStyle w:val="Funotenzeichen"/>
              </w:rPr>
              <w:footnoteReference w:id="27"/>
            </w:r>
            <w:r>
              <w:t>)</w:t>
            </w:r>
          </w:p>
        </w:tc>
        <w:tc>
          <w:tcPr>
            <w:tcW w:w="1276" w:type="dxa"/>
            <w:tcBorders>
              <w:top w:val="nil"/>
              <w:bottom w:val="nil"/>
            </w:tcBorders>
          </w:tcPr>
          <w:p w14:paraId="7DD95625" w14:textId="77777777" w:rsidR="00CF191E" w:rsidRPr="00BF2F20" w:rsidRDefault="00CF191E" w:rsidP="00CF191E">
            <w:pPr>
              <w:pStyle w:val="Tab1-Kopfzeile"/>
              <w:keepNext/>
              <w:keepLines/>
              <w:spacing w:before="0" w:after="0" w:line="240" w:lineRule="auto"/>
              <w:jc w:val="center"/>
            </w:pPr>
            <w:r>
              <w:t>X</w:t>
            </w:r>
          </w:p>
        </w:tc>
      </w:tr>
      <w:tr w:rsidR="00CF191E" w:rsidRPr="00BF2F20" w14:paraId="1F6A22AF" w14:textId="77777777" w:rsidTr="00714114">
        <w:tc>
          <w:tcPr>
            <w:tcW w:w="7366" w:type="dxa"/>
            <w:tcBorders>
              <w:top w:val="nil"/>
              <w:bottom w:val="nil"/>
            </w:tcBorders>
          </w:tcPr>
          <w:p w14:paraId="1CB85285" w14:textId="77777777" w:rsidR="00CF191E" w:rsidRPr="00611895" w:rsidRDefault="00CF191E" w:rsidP="00CF191E">
            <w:pPr>
              <w:pStyle w:val="Tab1-Aufzhlung1nach"/>
              <w:numPr>
                <w:ilvl w:val="0"/>
                <w:numId w:val="25"/>
              </w:numPr>
              <w:ind w:left="284" w:hanging="284"/>
            </w:pPr>
            <w:r>
              <w:t>Leit- und Sperreinrichtungen (Amphibien, Reptilien und Kleintiere)</w:t>
            </w:r>
          </w:p>
        </w:tc>
        <w:tc>
          <w:tcPr>
            <w:tcW w:w="1276" w:type="dxa"/>
            <w:tcBorders>
              <w:top w:val="nil"/>
              <w:bottom w:val="nil"/>
            </w:tcBorders>
          </w:tcPr>
          <w:p w14:paraId="66427AB3" w14:textId="77777777" w:rsidR="00CF191E" w:rsidRPr="00BF2F20" w:rsidRDefault="00CF191E" w:rsidP="00CF191E">
            <w:pPr>
              <w:pStyle w:val="Tab1-Kopfzeile"/>
              <w:keepNext/>
              <w:keepLines/>
              <w:spacing w:before="0" w:after="0" w:line="240" w:lineRule="auto"/>
              <w:jc w:val="center"/>
            </w:pPr>
            <w:r>
              <w:t>X</w:t>
            </w:r>
          </w:p>
        </w:tc>
      </w:tr>
      <w:tr w:rsidR="00CF191E" w:rsidRPr="00611895" w14:paraId="63D466DB" w14:textId="77777777" w:rsidTr="00714114">
        <w:tc>
          <w:tcPr>
            <w:tcW w:w="7366" w:type="dxa"/>
            <w:tcBorders>
              <w:top w:val="nil"/>
              <w:bottom w:val="nil"/>
            </w:tcBorders>
          </w:tcPr>
          <w:p w14:paraId="45C15E81" w14:textId="77777777" w:rsidR="00CF191E" w:rsidRPr="00D06452" w:rsidRDefault="00CF191E" w:rsidP="00CF191E">
            <w:pPr>
              <w:pStyle w:val="Tab1-Aufzhlung1nach"/>
              <w:numPr>
                <w:ilvl w:val="0"/>
                <w:numId w:val="25"/>
              </w:numPr>
              <w:ind w:left="284" w:hanging="284"/>
            </w:pPr>
            <w:r>
              <w:t xml:space="preserve">Irritationsschutzwände, </w:t>
            </w:r>
            <w:r w:rsidRPr="00611895">
              <w:t>Leitpflanzungen</w:t>
            </w:r>
            <w:r>
              <w:t>, Überflughilfen, Leit- und Sperreinrichtungen für Fledermäuse</w:t>
            </w:r>
          </w:p>
        </w:tc>
        <w:tc>
          <w:tcPr>
            <w:tcW w:w="1276" w:type="dxa"/>
            <w:tcBorders>
              <w:top w:val="nil"/>
              <w:bottom w:val="nil"/>
            </w:tcBorders>
          </w:tcPr>
          <w:p w14:paraId="265346EB" w14:textId="77777777" w:rsidR="00CF191E" w:rsidRPr="00BF2F20" w:rsidRDefault="00CF191E" w:rsidP="00CF191E">
            <w:pPr>
              <w:pStyle w:val="Tab1-Kopfzeile"/>
              <w:keepNext/>
              <w:keepLines/>
              <w:spacing w:before="0" w:after="0" w:line="240" w:lineRule="auto"/>
              <w:jc w:val="center"/>
            </w:pPr>
            <w:r>
              <w:t>X</w:t>
            </w:r>
          </w:p>
        </w:tc>
      </w:tr>
      <w:tr w:rsidR="00CF191E" w:rsidRPr="00611895" w14:paraId="7E5615C1" w14:textId="77777777" w:rsidTr="002724CD">
        <w:tc>
          <w:tcPr>
            <w:tcW w:w="7366" w:type="dxa"/>
            <w:tcBorders>
              <w:top w:val="nil"/>
              <w:bottom w:val="nil"/>
            </w:tcBorders>
          </w:tcPr>
          <w:p w14:paraId="667AD651" w14:textId="77777777" w:rsidR="00CF191E" w:rsidRDefault="00CF191E" w:rsidP="00CF191E">
            <w:pPr>
              <w:pStyle w:val="Tab1-Aufzhlung1nach"/>
              <w:numPr>
                <w:ilvl w:val="0"/>
                <w:numId w:val="25"/>
              </w:numPr>
              <w:ind w:left="284" w:hanging="284"/>
            </w:pPr>
            <w:r w:rsidRPr="00611895">
              <w:t>Verpflanzung</w:t>
            </w:r>
            <w:r>
              <w:t xml:space="preserve"> </w:t>
            </w:r>
            <w:r w:rsidRPr="00611895">
              <w:t xml:space="preserve">von </w:t>
            </w:r>
            <w:r>
              <w:t xml:space="preserve">seltenen </w:t>
            </w:r>
            <w:r w:rsidRPr="00611895">
              <w:t xml:space="preserve">Vegetationsbeständen, z.B. </w:t>
            </w:r>
            <w:r>
              <w:t>Wiesenknopfbeständen zum Schutz von Ameisenbläulingen</w:t>
            </w:r>
          </w:p>
        </w:tc>
        <w:tc>
          <w:tcPr>
            <w:tcW w:w="1276" w:type="dxa"/>
            <w:tcBorders>
              <w:top w:val="nil"/>
              <w:bottom w:val="nil"/>
            </w:tcBorders>
          </w:tcPr>
          <w:p w14:paraId="117CDDCF" w14:textId="77777777" w:rsidR="00CF191E" w:rsidRDefault="00CF191E" w:rsidP="00CF191E">
            <w:pPr>
              <w:pStyle w:val="Tab1-Kopfzeile"/>
              <w:keepNext/>
              <w:keepLines/>
              <w:spacing w:before="0" w:after="0" w:line="240" w:lineRule="auto"/>
              <w:jc w:val="center"/>
            </w:pPr>
            <w:r>
              <w:t>X</w:t>
            </w:r>
          </w:p>
        </w:tc>
      </w:tr>
      <w:tr w:rsidR="00526F3A" w:rsidRPr="00611895" w14:paraId="2141A34D" w14:textId="77777777" w:rsidTr="00402BC2">
        <w:tc>
          <w:tcPr>
            <w:tcW w:w="7366" w:type="dxa"/>
            <w:tcBorders>
              <w:top w:val="nil"/>
              <w:bottom w:val="nil"/>
            </w:tcBorders>
          </w:tcPr>
          <w:p w14:paraId="2C31FBF2" w14:textId="58855DB4" w:rsidR="00526F3A" w:rsidRDefault="00526F3A" w:rsidP="00526F3A">
            <w:pPr>
              <w:pStyle w:val="Tab1-Aufzhlung1nach"/>
              <w:numPr>
                <w:ilvl w:val="0"/>
                <w:numId w:val="25"/>
              </w:numPr>
              <w:ind w:left="284" w:hanging="284"/>
            </w:pPr>
            <w:r>
              <w:t>Umsiedeln / Umsetzen in geeignet Ersatzhabitate (z.B. Zauneidechsen)</w:t>
            </w:r>
          </w:p>
        </w:tc>
        <w:tc>
          <w:tcPr>
            <w:tcW w:w="1276" w:type="dxa"/>
            <w:tcBorders>
              <w:top w:val="nil"/>
              <w:bottom w:val="nil"/>
            </w:tcBorders>
          </w:tcPr>
          <w:p w14:paraId="149B34B4" w14:textId="7E5E64E8" w:rsidR="00526F3A" w:rsidRDefault="00526F3A" w:rsidP="00526F3A">
            <w:pPr>
              <w:pStyle w:val="Tab1-Kopfzeile"/>
              <w:keepNext/>
              <w:keepLines/>
              <w:spacing w:before="0" w:after="0" w:line="240" w:lineRule="auto"/>
              <w:jc w:val="center"/>
            </w:pPr>
            <w:r w:rsidRPr="008E580C">
              <w:t>X</w:t>
            </w:r>
          </w:p>
        </w:tc>
      </w:tr>
      <w:tr w:rsidR="00CF191E" w:rsidRPr="00611895" w14:paraId="70AB220F" w14:textId="77777777" w:rsidTr="005D22E2">
        <w:tc>
          <w:tcPr>
            <w:tcW w:w="7366" w:type="dxa"/>
            <w:tcBorders>
              <w:top w:val="nil"/>
              <w:bottom w:val="nil"/>
            </w:tcBorders>
          </w:tcPr>
          <w:p w14:paraId="478D78DC" w14:textId="42E2D914" w:rsidR="00CF191E" w:rsidRDefault="00307DC1" w:rsidP="00CF191E">
            <w:pPr>
              <w:pStyle w:val="Tab1-Aufzhlung1nach"/>
              <w:numPr>
                <w:ilvl w:val="0"/>
                <w:numId w:val="25"/>
              </w:numPr>
              <w:ind w:left="284" w:hanging="284"/>
            </w:pPr>
            <w:r>
              <w:t>Wildwarnanlagen</w:t>
            </w:r>
          </w:p>
        </w:tc>
        <w:tc>
          <w:tcPr>
            <w:tcW w:w="1276" w:type="dxa"/>
            <w:tcBorders>
              <w:top w:val="nil"/>
              <w:bottom w:val="nil"/>
            </w:tcBorders>
          </w:tcPr>
          <w:p w14:paraId="1962718E" w14:textId="27695157" w:rsidR="00CF191E" w:rsidRDefault="00CF191E" w:rsidP="00CF191E">
            <w:pPr>
              <w:pStyle w:val="Tab1-Kopfzeile"/>
              <w:keepNext/>
              <w:keepLines/>
              <w:spacing w:before="0" w:after="0" w:line="240" w:lineRule="auto"/>
              <w:jc w:val="center"/>
            </w:pPr>
          </w:p>
        </w:tc>
      </w:tr>
      <w:tr w:rsidR="00C3217F" w:rsidRPr="00611895" w14:paraId="383C2272" w14:textId="77777777" w:rsidTr="005D22E2">
        <w:tc>
          <w:tcPr>
            <w:tcW w:w="7366" w:type="dxa"/>
            <w:tcBorders>
              <w:top w:val="nil"/>
              <w:bottom w:val="single" w:sz="6" w:space="0" w:color="auto"/>
            </w:tcBorders>
          </w:tcPr>
          <w:p w14:paraId="041E6648" w14:textId="5AE7FB05" w:rsidR="00C3217F" w:rsidRDefault="00C3217F" w:rsidP="00CF191E">
            <w:pPr>
              <w:pStyle w:val="Tab1-Aufzhlung1nach"/>
              <w:numPr>
                <w:ilvl w:val="0"/>
                <w:numId w:val="25"/>
              </w:numPr>
              <w:ind w:left="284" w:hanging="284"/>
            </w:pPr>
            <w:r w:rsidRPr="00C3217F">
              <w:t>angepasste Beleuchtung durch warmweißes Licht mit geringen Blauanteilen,  keine Abstrahlung nach oben, Nachtabschaltung</w:t>
            </w:r>
            <w:r w:rsidRPr="00C3217F">
              <w:rPr>
                <w:rStyle w:val="Funotenzeichen"/>
              </w:rPr>
              <w:footnoteReference w:id="28"/>
            </w:r>
            <w:r w:rsidR="00E10357">
              <w:t xml:space="preserve"> (z.B. Rast- und Parkplatzanlagen, Gewässerüberführungen</w:t>
            </w:r>
            <w:r w:rsidR="00C40688">
              <w:t>)</w:t>
            </w:r>
            <w:r w:rsidR="00540C1D">
              <w:t>, adaptive Beleuchtung</w:t>
            </w:r>
          </w:p>
        </w:tc>
        <w:tc>
          <w:tcPr>
            <w:tcW w:w="1276" w:type="dxa"/>
            <w:tcBorders>
              <w:top w:val="nil"/>
              <w:bottom w:val="single" w:sz="6" w:space="0" w:color="auto"/>
            </w:tcBorders>
          </w:tcPr>
          <w:p w14:paraId="1D4697D9" w14:textId="77777777" w:rsidR="00C3217F" w:rsidRDefault="00C3217F" w:rsidP="00CF191E">
            <w:pPr>
              <w:pStyle w:val="Tab1-Kopfzeile"/>
              <w:keepNext/>
              <w:keepLines/>
              <w:spacing w:before="0" w:after="0" w:line="240" w:lineRule="auto"/>
              <w:jc w:val="center"/>
            </w:pPr>
          </w:p>
        </w:tc>
      </w:tr>
      <w:tr w:rsidR="00CF191E" w:rsidRPr="00611895" w14:paraId="04BB4551" w14:textId="77777777" w:rsidTr="00714114">
        <w:tc>
          <w:tcPr>
            <w:tcW w:w="7366" w:type="dxa"/>
            <w:tcBorders>
              <w:top w:val="single" w:sz="6" w:space="0" w:color="auto"/>
              <w:bottom w:val="single" w:sz="6" w:space="0" w:color="auto"/>
            </w:tcBorders>
          </w:tcPr>
          <w:p w14:paraId="7046929B" w14:textId="77777777" w:rsidR="00CF191E" w:rsidRPr="00611895" w:rsidRDefault="00CF191E" w:rsidP="00CF191E">
            <w:pPr>
              <w:pStyle w:val="Tab1-Kopfzeile"/>
              <w:keepNext/>
              <w:keepLines/>
              <w:widowControl w:val="0"/>
              <w:spacing w:before="0" w:after="0" w:line="240" w:lineRule="auto"/>
            </w:pPr>
            <w:r w:rsidRPr="00611895">
              <w:t xml:space="preserve">Schutz </w:t>
            </w:r>
            <w:r>
              <w:t>von</w:t>
            </w:r>
            <w:r w:rsidRPr="00611895">
              <w:t xml:space="preserve"> Grundwasser</w:t>
            </w:r>
          </w:p>
          <w:p w14:paraId="5E733992" w14:textId="22C946B3" w:rsidR="00CF191E" w:rsidRDefault="00540C1D" w:rsidP="00CF191E">
            <w:pPr>
              <w:pStyle w:val="Tab1-Aufzhlung1nach"/>
              <w:keepNext/>
              <w:keepLines/>
              <w:numPr>
                <w:ilvl w:val="0"/>
                <w:numId w:val="25"/>
              </w:numPr>
              <w:ind w:left="284" w:hanging="284"/>
            </w:pPr>
            <w:r>
              <w:t>(</w:t>
            </w:r>
            <w:r w:rsidR="00CF191E" w:rsidRPr="00611895">
              <w:t xml:space="preserve">technische Vermeidungsmaßnahmen </w:t>
            </w:r>
            <w:r w:rsidR="00CF191E">
              <w:t xml:space="preserve">nach </w:t>
            </w:r>
            <w:r w:rsidR="00CF191E" w:rsidRPr="00611895">
              <w:t>RiStWag</w:t>
            </w:r>
            <w:r w:rsidR="00CF191E">
              <w:t xml:space="preserve"> in Wasserschutzgebieten</w:t>
            </w:r>
            <w:r>
              <w:t>)</w:t>
            </w:r>
          </w:p>
          <w:p w14:paraId="05747A39" w14:textId="77777777" w:rsidR="00CF191E" w:rsidRDefault="00CF191E" w:rsidP="00CF191E">
            <w:pPr>
              <w:pStyle w:val="Tab1-Aufzhlung1nach"/>
              <w:numPr>
                <w:ilvl w:val="0"/>
                <w:numId w:val="25"/>
              </w:numPr>
              <w:ind w:left="284" w:hanging="284"/>
            </w:pPr>
            <w:r w:rsidRPr="00611895">
              <w:t xml:space="preserve">Regenrückhalte-, Bodenfilter- und Versickerungsbecken zur Vermeidung von </w:t>
            </w:r>
            <w:r>
              <w:br/>
            </w:r>
            <w:r w:rsidRPr="00611895">
              <w:t xml:space="preserve">Direkteinleitungen von Straßenabwasser in </w:t>
            </w:r>
            <w:r w:rsidRPr="00CB3794">
              <w:t>Grundwasser</w:t>
            </w:r>
            <w:r>
              <w:t>, Einsatz von Bodenfiltern</w:t>
            </w:r>
          </w:p>
          <w:p w14:paraId="05E79C8F" w14:textId="77777777" w:rsidR="00C3217F" w:rsidRDefault="00C3217F" w:rsidP="00C3217F">
            <w:pPr>
              <w:pStyle w:val="Tab1-Aufzhlung1nach"/>
              <w:numPr>
                <w:ilvl w:val="0"/>
                <w:numId w:val="25"/>
              </w:numPr>
              <w:ind w:left="284" w:hanging="284"/>
            </w:pPr>
            <w:r w:rsidRPr="00CB3794">
              <w:t xml:space="preserve">Technische Maßnahmen (z.B. Durchlässe, Aufständerung) zur Erhaltung des Grundwasserflusses </w:t>
            </w:r>
          </w:p>
          <w:p w14:paraId="60818A90" w14:textId="2A330BFA" w:rsidR="00C3217F" w:rsidRPr="00C3217F" w:rsidRDefault="00C3217F" w:rsidP="00C3217F">
            <w:pPr>
              <w:pStyle w:val="Tab1-Aufzhlung1nach"/>
              <w:numPr>
                <w:ilvl w:val="0"/>
                <w:numId w:val="25"/>
              </w:numPr>
              <w:ind w:left="284" w:hanging="284"/>
            </w:pPr>
            <w:r>
              <w:t>Wasserhaltung und gezielte Wiedervernässung</w:t>
            </w:r>
          </w:p>
        </w:tc>
        <w:tc>
          <w:tcPr>
            <w:tcW w:w="1276" w:type="dxa"/>
            <w:tcBorders>
              <w:top w:val="single" w:sz="6" w:space="0" w:color="auto"/>
              <w:bottom w:val="single" w:sz="6" w:space="0" w:color="auto"/>
            </w:tcBorders>
          </w:tcPr>
          <w:p w14:paraId="64AD9672" w14:textId="77777777" w:rsidR="00CF191E" w:rsidRDefault="00CF191E" w:rsidP="00CF191E">
            <w:pPr>
              <w:pStyle w:val="Tab1-Kopfzeile"/>
              <w:keepNext/>
              <w:keepLines/>
              <w:spacing w:before="0" w:after="0" w:line="240" w:lineRule="auto"/>
              <w:jc w:val="center"/>
              <w:rPr>
                <w:b w:val="0"/>
              </w:rPr>
            </w:pPr>
          </w:p>
          <w:p w14:paraId="72716EF9" w14:textId="1BABB700" w:rsidR="00CF191E" w:rsidRPr="00F74628" w:rsidRDefault="00CF191E" w:rsidP="00CF191E">
            <w:pPr>
              <w:pStyle w:val="Tab1-Kopfzeile"/>
              <w:keepNext/>
              <w:keepLines/>
              <w:spacing w:before="0" w:after="0" w:line="240" w:lineRule="auto"/>
              <w:jc w:val="center"/>
            </w:pPr>
          </w:p>
        </w:tc>
      </w:tr>
      <w:tr w:rsidR="00CF191E" w:rsidRPr="00611895" w14:paraId="4E43FEE0" w14:textId="77777777" w:rsidTr="00714114">
        <w:tc>
          <w:tcPr>
            <w:tcW w:w="7366" w:type="dxa"/>
            <w:tcBorders>
              <w:top w:val="single" w:sz="6" w:space="0" w:color="auto"/>
              <w:left w:val="single" w:sz="4" w:space="0" w:color="auto"/>
              <w:bottom w:val="nil"/>
              <w:right w:val="single" w:sz="6" w:space="0" w:color="auto"/>
            </w:tcBorders>
          </w:tcPr>
          <w:p w14:paraId="1F5ED579" w14:textId="77777777" w:rsidR="00CF191E" w:rsidRDefault="00CF191E" w:rsidP="00CF191E">
            <w:pPr>
              <w:pStyle w:val="Tab1-Kopfzeile"/>
              <w:widowControl w:val="0"/>
              <w:spacing w:before="0" w:after="0" w:line="240" w:lineRule="auto"/>
            </w:pPr>
            <w:r w:rsidRPr="00611895">
              <w:t xml:space="preserve">Schutz von </w:t>
            </w:r>
            <w:r>
              <w:t>Oberflächengewässern</w:t>
            </w:r>
          </w:p>
          <w:p w14:paraId="2762D8A5" w14:textId="7E4895A3" w:rsidR="00CF191E" w:rsidRDefault="00CF191E" w:rsidP="00CF191E">
            <w:pPr>
              <w:pStyle w:val="Tab1-Aufzhlung1nach"/>
              <w:numPr>
                <w:ilvl w:val="0"/>
                <w:numId w:val="25"/>
              </w:numPr>
              <w:ind w:left="284" w:hanging="284"/>
            </w:pPr>
            <w:r w:rsidRPr="00611895">
              <w:t xml:space="preserve">Regenrückhalte-, Bodenfilter- und Versickerungsbecken zur Vermeidung von </w:t>
            </w:r>
            <w:r>
              <w:br/>
            </w:r>
            <w:r w:rsidRPr="00611895">
              <w:t xml:space="preserve">Direkteinleitungen von Straßenabwasser in Fließgewässer </w:t>
            </w:r>
            <w:r w:rsidR="00C166B1">
              <w:t>(s. FB WRRL)</w:t>
            </w:r>
          </w:p>
          <w:p w14:paraId="14303A68" w14:textId="56436E09" w:rsidR="00C3217F" w:rsidRPr="00C3217F" w:rsidRDefault="00C3217F" w:rsidP="00C3217F">
            <w:pPr>
              <w:pStyle w:val="Tab1-Aufzhlung1nach"/>
              <w:numPr>
                <w:ilvl w:val="0"/>
                <w:numId w:val="25"/>
              </w:numPr>
              <w:ind w:left="284" w:hanging="284"/>
            </w:pPr>
            <w:r>
              <w:t>Spritzschutz insbesondere auf Brücken</w:t>
            </w:r>
            <w:r w:rsidRPr="00611895">
              <w:t xml:space="preserve"> </w:t>
            </w:r>
          </w:p>
        </w:tc>
        <w:tc>
          <w:tcPr>
            <w:tcW w:w="1276" w:type="dxa"/>
            <w:tcBorders>
              <w:top w:val="single" w:sz="6" w:space="0" w:color="auto"/>
              <w:left w:val="single" w:sz="6" w:space="0" w:color="auto"/>
              <w:bottom w:val="nil"/>
              <w:right w:val="single" w:sz="4" w:space="0" w:color="auto"/>
            </w:tcBorders>
          </w:tcPr>
          <w:p w14:paraId="193D6B25" w14:textId="77777777" w:rsidR="00CF191E" w:rsidRDefault="00CF191E" w:rsidP="00CF191E">
            <w:pPr>
              <w:pStyle w:val="Tab1-Kopfzeile"/>
              <w:keepNext/>
              <w:keepLines/>
              <w:spacing w:before="0" w:after="0" w:line="240" w:lineRule="auto"/>
              <w:jc w:val="center"/>
              <w:rPr>
                <w:b w:val="0"/>
              </w:rPr>
            </w:pPr>
          </w:p>
          <w:p w14:paraId="6444293B" w14:textId="77777777" w:rsidR="00CF191E" w:rsidRDefault="00CF191E" w:rsidP="00CF191E">
            <w:pPr>
              <w:pStyle w:val="Tab1-Kopfzeile"/>
              <w:keepNext/>
              <w:keepLines/>
              <w:spacing w:before="0" w:after="0" w:line="240" w:lineRule="auto"/>
              <w:jc w:val="center"/>
            </w:pPr>
            <w:r>
              <w:t>(</w:t>
            </w:r>
            <w:r w:rsidRPr="008E580C">
              <w:t>X</w:t>
            </w:r>
            <w:r>
              <w:t>)</w:t>
            </w:r>
          </w:p>
          <w:p w14:paraId="25EE9E84" w14:textId="77777777" w:rsidR="00CF191E" w:rsidRPr="008E580C" w:rsidRDefault="00CF191E" w:rsidP="00CF191E">
            <w:pPr>
              <w:pStyle w:val="Tab1-Kopfzeile"/>
              <w:keepNext/>
              <w:keepLines/>
              <w:spacing w:before="0" w:after="0" w:line="240" w:lineRule="auto"/>
              <w:jc w:val="center"/>
            </w:pPr>
          </w:p>
        </w:tc>
      </w:tr>
      <w:tr w:rsidR="00CF191E" w:rsidRPr="00611895" w14:paraId="371D3B85" w14:textId="77777777" w:rsidTr="00714114">
        <w:tc>
          <w:tcPr>
            <w:tcW w:w="7366" w:type="dxa"/>
            <w:tcBorders>
              <w:top w:val="nil"/>
              <w:left w:val="single" w:sz="4" w:space="0" w:color="auto"/>
              <w:bottom w:val="single" w:sz="6" w:space="0" w:color="auto"/>
              <w:right w:val="single" w:sz="6" w:space="0" w:color="auto"/>
            </w:tcBorders>
          </w:tcPr>
          <w:p w14:paraId="2195B7CF" w14:textId="75815068" w:rsidR="00C3217F" w:rsidRPr="00C3217F" w:rsidRDefault="00CF191E" w:rsidP="00C3217F">
            <w:pPr>
              <w:pStyle w:val="Tab1-Aufzhlung1nach"/>
              <w:numPr>
                <w:ilvl w:val="0"/>
                <w:numId w:val="25"/>
              </w:numPr>
              <w:ind w:left="284" w:hanging="284"/>
            </w:pPr>
            <w:r>
              <w:t>s</w:t>
            </w:r>
            <w:r w:rsidRPr="00611895">
              <w:t xml:space="preserve">traßenparallele Schutzpflanzungen zur Reduzierung des Schadstoffeintrages in trassennahe, empfindliche </w:t>
            </w:r>
            <w:r>
              <w:t>Fließ- oder Stillgewässer</w:t>
            </w:r>
            <w:r w:rsidR="00C3217F">
              <w:t xml:space="preserve"> (Immissionsschutzpflanzungen)</w:t>
            </w:r>
          </w:p>
        </w:tc>
        <w:tc>
          <w:tcPr>
            <w:tcW w:w="1276" w:type="dxa"/>
            <w:tcBorders>
              <w:top w:val="nil"/>
              <w:left w:val="single" w:sz="6" w:space="0" w:color="auto"/>
              <w:bottom w:val="single" w:sz="6" w:space="0" w:color="auto"/>
              <w:right w:val="single" w:sz="4" w:space="0" w:color="auto"/>
            </w:tcBorders>
          </w:tcPr>
          <w:p w14:paraId="07B95147" w14:textId="77777777" w:rsidR="00CF191E" w:rsidRDefault="00CF191E" w:rsidP="00CF191E">
            <w:pPr>
              <w:pStyle w:val="Tab1-Kopfzeile"/>
              <w:keepNext/>
              <w:keepLines/>
              <w:spacing w:before="0" w:after="0" w:line="240" w:lineRule="auto"/>
              <w:jc w:val="center"/>
            </w:pPr>
            <w:r w:rsidRPr="008E580C">
              <w:t>X</w:t>
            </w:r>
          </w:p>
          <w:p w14:paraId="6B6FB26F" w14:textId="77777777" w:rsidR="00CF191E" w:rsidRDefault="00CF191E" w:rsidP="00CF191E">
            <w:pPr>
              <w:pStyle w:val="Tab1-Kopfzeile"/>
              <w:keepNext/>
              <w:keepLines/>
              <w:spacing w:before="0" w:after="0" w:line="240" w:lineRule="auto"/>
              <w:jc w:val="center"/>
              <w:rPr>
                <w:b w:val="0"/>
              </w:rPr>
            </w:pPr>
          </w:p>
        </w:tc>
      </w:tr>
      <w:tr w:rsidR="00CF191E" w:rsidRPr="00391603" w14:paraId="04D0E0E5" w14:textId="77777777" w:rsidTr="00714114">
        <w:tc>
          <w:tcPr>
            <w:tcW w:w="7366" w:type="dxa"/>
            <w:tcBorders>
              <w:top w:val="single" w:sz="6" w:space="0" w:color="auto"/>
              <w:left w:val="single" w:sz="4" w:space="0" w:color="auto"/>
              <w:bottom w:val="single" w:sz="4" w:space="0" w:color="auto"/>
              <w:right w:val="single" w:sz="6" w:space="0" w:color="auto"/>
            </w:tcBorders>
          </w:tcPr>
          <w:p w14:paraId="77812612" w14:textId="77777777" w:rsidR="00CF191E" w:rsidRPr="00391603" w:rsidRDefault="00CF191E" w:rsidP="00CF191E">
            <w:pPr>
              <w:pStyle w:val="Tab1-Kopfzeile"/>
              <w:keepNext/>
              <w:keepLines/>
              <w:spacing w:before="0" w:after="0" w:line="240" w:lineRule="auto"/>
            </w:pPr>
            <w:r w:rsidRPr="00391603">
              <w:t>Hochwasserschutzfunktion, Retentionsfunktion</w:t>
            </w:r>
          </w:p>
          <w:p w14:paraId="309E68B1" w14:textId="77777777" w:rsidR="00CF191E" w:rsidRPr="00391603" w:rsidRDefault="00CF191E" w:rsidP="00CF191E">
            <w:pPr>
              <w:pStyle w:val="Tab1-Aufzhlung1nach"/>
              <w:numPr>
                <w:ilvl w:val="0"/>
                <w:numId w:val="25"/>
              </w:numPr>
              <w:ind w:left="284" w:hanging="284"/>
            </w:pPr>
            <w:r w:rsidRPr="00391603">
              <w:t>kein Bau in amtlich festgesetzten Überschwemmungsgebieten eines Gewässers, möglichst nicht in Hochwasserentstehungsgebieten, weniger als 40 m Entfernung von der Uferlinie eines Gewässers erster oder zweiter Ordnung oder weniger als 10 m von der Uferlinie eines Gewässers dritter Ordnung</w:t>
            </w:r>
            <w:r w:rsidRPr="00391603">
              <w:rPr>
                <w:rFonts w:ascii="Verdana" w:hAnsi="Verdana"/>
                <w:shd w:val="clear" w:color="auto" w:fill="FFFFFF"/>
              </w:rPr>
              <w:t xml:space="preserve"> </w:t>
            </w:r>
          </w:p>
        </w:tc>
        <w:tc>
          <w:tcPr>
            <w:tcW w:w="1276" w:type="dxa"/>
            <w:tcBorders>
              <w:top w:val="single" w:sz="6" w:space="0" w:color="auto"/>
              <w:left w:val="single" w:sz="6" w:space="0" w:color="auto"/>
              <w:bottom w:val="single" w:sz="4" w:space="0" w:color="auto"/>
              <w:right w:val="single" w:sz="4" w:space="0" w:color="auto"/>
            </w:tcBorders>
          </w:tcPr>
          <w:p w14:paraId="4823145C" w14:textId="77777777" w:rsidR="00CF191E" w:rsidRPr="00391603" w:rsidRDefault="00CF191E" w:rsidP="00CF191E">
            <w:pPr>
              <w:pStyle w:val="Tab1-Kopfzeile"/>
              <w:keepNext/>
              <w:keepLines/>
              <w:spacing w:before="0" w:after="0" w:line="240" w:lineRule="auto"/>
              <w:jc w:val="center"/>
              <w:rPr>
                <w:b w:val="0"/>
              </w:rPr>
            </w:pPr>
          </w:p>
        </w:tc>
      </w:tr>
      <w:tr w:rsidR="00CF191E" w:rsidRPr="00611895" w14:paraId="3A658F08" w14:textId="77777777" w:rsidTr="00714114">
        <w:tc>
          <w:tcPr>
            <w:tcW w:w="7366" w:type="dxa"/>
            <w:tcBorders>
              <w:top w:val="single" w:sz="6" w:space="0" w:color="auto"/>
              <w:left w:val="single" w:sz="4" w:space="0" w:color="auto"/>
              <w:bottom w:val="single" w:sz="4" w:space="0" w:color="auto"/>
              <w:right w:val="single" w:sz="6" w:space="0" w:color="auto"/>
            </w:tcBorders>
          </w:tcPr>
          <w:p w14:paraId="5C507201" w14:textId="77777777" w:rsidR="00CF191E" w:rsidRPr="00A03245" w:rsidRDefault="00CF191E" w:rsidP="00CF191E">
            <w:pPr>
              <w:pStyle w:val="Tab1-Kopfzeile"/>
              <w:keepNext/>
              <w:keepLines/>
              <w:spacing w:before="0" w:after="0" w:line="240" w:lineRule="auto"/>
            </w:pPr>
            <w:r w:rsidRPr="00A03245">
              <w:t>Schutz von Klima / Luft</w:t>
            </w:r>
          </w:p>
          <w:p w14:paraId="043CC708" w14:textId="77777777" w:rsidR="00CF191E" w:rsidRPr="00A03245" w:rsidRDefault="00CF191E" w:rsidP="00CF191E">
            <w:pPr>
              <w:pStyle w:val="Tab1-Aufzhlung1nach"/>
              <w:numPr>
                <w:ilvl w:val="0"/>
                <w:numId w:val="25"/>
              </w:numPr>
              <w:ind w:left="284" w:hanging="284"/>
              <w:rPr>
                <w:b/>
              </w:rPr>
            </w:pPr>
            <w:r w:rsidRPr="00A03245">
              <w:t>Optimierung von Durchlässen / Brücken für den Kalt- oder Frischluftabfluss</w:t>
            </w:r>
          </w:p>
          <w:p w14:paraId="15326EC7" w14:textId="7801181A" w:rsidR="00CF191E" w:rsidRPr="00A03245" w:rsidRDefault="00CF191E" w:rsidP="00CF191E">
            <w:pPr>
              <w:pStyle w:val="Tab1-Aufzhlung1nach"/>
              <w:numPr>
                <w:ilvl w:val="0"/>
                <w:numId w:val="25"/>
              </w:numPr>
              <w:ind w:left="284" w:hanging="284"/>
              <w:rPr>
                <w:b/>
              </w:rPr>
            </w:pPr>
            <w:r w:rsidRPr="00A03245">
              <w:t>Optimierung des Straßenbauvorhabens in Bezug auf Schonung von klimawirksamen Böden und Biotopen / Wäldern und Gehölzen</w:t>
            </w:r>
          </w:p>
        </w:tc>
        <w:tc>
          <w:tcPr>
            <w:tcW w:w="1276" w:type="dxa"/>
            <w:tcBorders>
              <w:top w:val="single" w:sz="6" w:space="0" w:color="auto"/>
              <w:left w:val="single" w:sz="6" w:space="0" w:color="auto"/>
              <w:bottom w:val="single" w:sz="4" w:space="0" w:color="auto"/>
              <w:right w:val="single" w:sz="4" w:space="0" w:color="auto"/>
            </w:tcBorders>
          </w:tcPr>
          <w:p w14:paraId="4AD076AC" w14:textId="77777777" w:rsidR="00CF191E" w:rsidRPr="000C6C01" w:rsidRDefault="00CF191E" w:rsidP="00CF191E">
            <w:pPr>
              <w:pStyle w:val="Tab1-Kopfzeile"/>
              <w:keepNext/>
              <w:keepLines/>
              <w:spacing w:before="0" w:after="0" w:line="240" w:lineRule="auto"/>
              <w:jc w:val="center"/>
              <w:rPr>
                <w:b w:val="0"/>
              </w:rPr>
            </w:pPr>
          </w:p>
        </w:tc>
      </w:tr>
      <w:tr w:rsidR="00CF191E" w:rsidRPr="00611895" w14:paraId="4D66C911" w14:textId="77777777" w:rsidTr="00714114">
        <w:tc>
          <w:tcPr>
            <w:tcW w:w="7366" w:type="dxa"/>
            <w:tcBorders>
              <w:top w:val="single" w:sz="6" w:space="0" w:color="auto"/>
              <w:left w:val="single" w:sz="4" w:space="0" w:color="auto"/>
              <w:bottom w:val="single" w:sz="6" w:space="0" w:color="auto"/>
              <w:right w:val="single" w:sz="6" w:space="0" w:color="auto"/>
            </w:tcBorders>
          </w:tcPr>
          <w:p w14:paraId="652D0AFC" w14:textId="77777777" w:rsidR="00CF191E" w:rsidRPr="00A03245" w:rsidRDefault="00CF191E" w:rsidP="00CF191E">
            <w:pPr>
              <w:pStyle w:val="Tab1-Kopfzeile"/>
              <w:keepNext/>
              <w:keepLines/>
              <w:spacing w:before="0" w:after="0" w:line="240" w:lineRule="auto"/>
            </w:pPr>
            <w:r w:rsidRPr="00A03245">
              <w:t>Schutz von Landschaftsbild und landschaftsgebundener Erholungsnutzung</w:t>
            </w:r>
          </w:p>
          <w:p w14:paraId="0C0B40AA" w14:textId="4E01E04E" w:rsidR="00CF191E" w:rsidRPr="00A03245" w:rsidRDefault="00CF191E" w:rsidP="00CF191E">
            <w:pPr>
              <w:pStyle w:val="Tab1-Aufzhlung1nach"/>
              <w:numPr>
                <w:ilvl w:val="0"/>
                <w:numId w:val="25"/>
              </w:numPr>
              <w:ind w:left="284" w:hanging="284"/>
            </w:pPr>
            <w:r w:rsidRPr="00A03245">
              <w:t>Gestalterische Optimierung des Straßenbauvorhabens, landschaftsgerechte Modellierung von Erdbauwerken (Wällen, Böschungen, Aufschüttungen etc.)</w:t>
            </w:r>
          </w:p>
          <w:p w14:paraId="26BC6871" w14:textId="77EEAA50" w:rsidR="00CF191E" w:rsidRPr="00A03245" w:rsidRDefault="00CF191E" w:rsidP="00CF191E">
            <w:pPr>
              <w:pStyle w:val="Tab1-Aufzhlung1nach"/>
              <w:numPr>
                <w:ilvl w:val="0"/>
                <w:numId w:val="25"/>
              </w:numPr>
              <w:ind w:left="284" w:hanging="284"/>
            </w:pPr>
            <w:r w:rsidRPr="00A03245">
              <w:t>Lärmschutzwände / -wälle nach 16. BImSchV</w:t>
            </w:r>
            <w:r w:rsidRPr="00A03245">
              <w:rPr>
                <w:rStyle w:val="Funotenzeichen"/>
              </w:rPr>
              <w:footnoteReference w:id="29"/>
            </w:r>
          </w:p>
          <w:p w14:paraId="24FF70BF" w14:textId="77777777" w:rsidR="00CF191E" w:rsidRPr="00A03245" w:rsidRDefault="00CF191E" w:rsidP="00CF191E">
            <w:pPr>
              <w:pStyle w:val="Tab1-Aufzhlung1nach"/>
              <w:numPr>
                <w:ilvl w:val="0"/>
                <w:numId w:val="25"/>
              </w:numPr>
              <w:ind w:left="284" w:hanging="284"/>
            </w:pPr>
            <w:r w:rsidRPr="00A03245">
              <w:t>Lärmschutzwände / -wälle für Erholungssuchende</w:t>
            </w:r>
          </w:p>
          <w:p w14:paraId="769523FA" w14:textId="77777777" w:rsidR="00CF191E" w:rsidRPr="00A03245" w:rsidRDefault="00CF191E" w:rsidP="00CF191E">
            <w:pPr>
              <w:pStyle w:val="Tab1-Aufzhlung1nach"/>
              <w:numPr>
                <w:ilvl w:val="0"/>
                <w:numId w:val="25"/>
              </w:numPr>
              <w:ind w:left="284" w:hanging="284"/>
            </w:pPr>
            <w:r w:rsidRPr="00A03245">
              <w:t>Spritzschutzwände</w:t>
            </w:r>
          </w:p>
        </w:tc>
        <w:tc>
          <w:tcPr>
            <w:tcW w:w="1276" w:type="dxa"/>
            <w:tcBorders>
              <w:top w:val="single" w:sz="6" w:space="0" w:color="auto"/>
              <w:left w:val="single" w:sz="6" w:space="0" w:color="auto"/>
              <w:bottom w:val="single" w:sz="6" w:space="0" w:color="auto"/>
              <w:right w:val="single" w:sz="4" w:space="0" w:color="auto"/>
            </w:tcBorders>
          </w:tcPr>
          <w:p w14:paraId="529230CB" w14:textId="77777777" w:rsidR="00CF191E" w:rsidRPr="000C6C01" w:rsidRDefault="00CF191E" w:rsidP="00CF191E">
            <w:pPr>
              <w:pStyle w:val="Tab1-Kopfzeile"/>
              <w:keepNext/>
              <w:keepLines/>
              <w:spacing w:before="0" w:after="0" w:line="240" w:lineRule="auto"/>
              <w:jc w:val="center"/>
              <w:rPr>
                <w:b w:val="0"/>
              </w:rPr>
            </w:pPr>
          </w:p>
        </w:tc>
      </w:tr>
    </w:tbl>
    <w:p w14:paraId="7B3C6B89" w14:textId="77777777" w:rsidR="00F74628" w:rsidRPr="001F06E8" w:rsidRDefault="00F74628" w:rsidP="00F74628">
      <w:pPr>
        <w:spacing w:before="240" w:after="0"/>
        <w:ind w:left="709" w:hanging="709"/>
        <w:jc w:val="left"/>
        <w:rPr>
          <w:rFonts w:cs="Arial"/>
          <w:sz w:val="20"/>
          <w:szCs w:val="22"/>
        </w:rPr>
      </w:pPr>
      <w:r w:rsidRPr="001F06E8">
        <w:rPr>
          <w:rFonts w:cs="Arial"/>
          <w:b/>
          <w:sz w:val="20"/>
          <w:szCs w:val="22"/>
        </w:rPr>
        <w:t>X</w:t>
      </w:r>
      <w:r w:rsidRPr="001F06E8">
        <w:rPr>
          <w:rFonts w:cs="Arial"/>
          <w:sz w:val="20"/>
          <w:szCs w:val="22"/>
        </w:rPr>
        <w:t xml:space="preserve"> = </w:t>
      </w:r>
      <w:r w:rsidRPr="001F06E8">
        <w:rPr>
          <w:rFonts w:cs="Arial"/>
          <w:sz w:val="20"/>
          <w:szCs w:val="22"/>
        </w:rPr>
        <w:tab/>
        <w:t>Maßnahmenblatt i.d.R. erforderlich</w:t>
      </w:r>
    </w:p>
    <w:p w14:paraId="57F66938" w14:textId="2CD100C7" w:rsidR="00F74628" w:rsidRDefault="00F74628" w:rsidP="006545D3">
      <w:pPr>
        <w:spacing w:after="360"/>
        <w:ind w:left="709" w:hanging="709"/>
        <w:jc w:val="left"/>
        <w:rPr>
          <w:rFonts w:cs="Arial"/>
          <w:sz w:val="20"/>
          <w:szCs w:val="22"/>
        </w:rPr>
      </w:pPr>
      <w:r w:rsidRPr="001F06E8">
        <w:rPr>
          <w:rFonts w:cs="Arial"/>
          <w:b/>
          <w:sz w:val="20"/>
          <w:szCs w:val="22"/>
        </w:rPr>
        <w:t>(X)</w:t>
      </w:r>
      <w:r w:rsidRPr="001F06E8">
        <w:rPr>
          <w:rFonts w:cs="Arial"/>
          <w:sz w:val="20"/>
          <w:szCs w:val="22"/>
        </w:rPr>
        <w:t xml:space="preserve"> =</w:t>
      </w:r>
      <w:r w:rsidRPr="001F06E8">
        <w:rPr>
          <w:rFonts w:cs="Arial"/>
          <w:sz w:val="20"/>
          <w:szCs w:val="22"/>
        </w:rPr>
        <w:tab/>
        <w:t>Wenn entsprechende Maßnahmen zwingend erforderlich sind (z.B. bei FFH- oder Artenschutz-Problematik</w:t>
      </w:r>
      <w:r>
        <w:rPr>
          <w:rFonts w:cs="Arial"/>
          <w:sz w:val="20"/>
          <w:szCs w:val="22"/>
        </w:rPr>
        <w:t xml:space="preserve">, </w:t>
      </w:r>
      <w:r w:rsidRPr="00C72D5F">
        <w:rPr>
          <w:rFonts w:cs="Arial"/>
          <w:sz w:val="20"/>
          <w:szCs w:val="22"/>
        </w:rPr>
        <w:t>WRRL</w:t>
      </w:r>
      <w:r w:rsidRPr="001F06E8">
        <w:rPr>
          <w:rFonts w:cs="Arial"/>
          <w:sz w:val="20"/>
          <w:szCs w:val="22"/>
        </w:rPr>
        <w:t>) sollte hierzu ein Maßnahmenblatt erstellt werden, da ansonsten keine Verbindlichkeit im Rahmen der Planfeststellung erreicht werden kann.</w:t>
      </w:r>
    </w:p>
    <w:p w14:paraId="6D5B83F7" w14:textId="15E3D6E3" w:rsidR="00714114" w:rsidRDefault="00714114" w:rsidP="00714114">
      <w:pPr>
        <w:pStyle w:val="Textkrperaltt"/>
      </w:pPr>
      <w:r w:rsidRPr="00A42709">
        <w:t xml:space="preserve">Der Standort sowie die </w:t>
      </w:r>
      <w:r w:rsidRPr="00085FEC">
        <w:t>Anlage von</w:t>
      </w:r>
      <w:r w:rsidRPr="00085FEC">
        <w:rPr>
          <w:b/>
        </w:rPr>
        <w:t xml:space="preserve"> Erdmassendeponien und Abgrabungen</w:t>
      </w:r>
      <w:r w:rsidRPr="00A42709">
        <w:t xml:space="preserve"> (Seitenentnahmen) sind im LBP in Bezug auf Beeinträchtigungen in Text und Karte abzuhandeln (vgl. Kap. </w:t>
      </w:r>
      <w:r w:rsidRPr="00A42709">
        <w:fldChar w:fldCharType="begin"/>
      </w:r>
      <w:r w:rsidRPr="00A42709">
        <w:instrText xml:space="preserve"> REF _Ref48209000 \r \h </w:instrText>
      </w:r>
      <w:r w:rsidRPr="00A42709">
        <w:fldChar w:fldCharType="separate"/>
      </w:r>
      <w:r w:rsidR="00E24AB8">
        <w:t>5</w:t>
      </w:r>
      <w:r w:rsidRPr="00A42709">
        <w:fldChar w:fldCharType="end"/>
      </w:r>
      <w:r w:rsidRPr="00A42709">
        <w:t>).</w:t>
      </w:r>
      <w:r>
        <w:t xml:space="preserve"> Zur Vermeidung oder Minderung von Beeinträchtigungen ist Folgendes zu beachten:</w:t>
      </w:r>
    </w:p>
    <w:p w14:paraId="6AE2966F" w14:textId="77777777" w:rsidR="00714114" w:rsidRDefault="00714114" w:rsidP="00714114">
      <w:pPr>
        <w:pStyle w:val="Aufzhlung1fortlnach6pt"/>
      </w:pPr>
      <w:r w:rsidRPr="00A42709">
        <w:t xml:space="preserve">Werden </w:t>
      </w:r>
      <w:r w:rsidRPr="00A42709">
        <w:rPr>
          <w:b/>
        </w:rPr>
        <w:t>Abgrabungen</w:t>
      </w:r>
      <w:r w:rsidRPr="00A42709">
        <w:t xml:space="preserve"> erforderlich, sind, soweit mö</w:t>
      </w:r>
      <w:r>
        <w:t xml:space="preserve">glich, naturschutzfachlich </w:t>
      </w:r>
      <w:r w:rsidRPr="00A42709">
        <w:t xml:space="preserve">sensible Bereiche </w:t>
      </w:r>
      <w:r>
        <w:t>zu schonen</w:t>
      </w:r>
      <w:r w:rsidRPr="00A42709">
        <w:t>. Abgrabungsflächen sind so zu gestalten, dass sie einen möglichst geringen Eingriff darstellen.</w:t>
      </w:r>
    </w:p>
    <w:p w14:paraId="11B21C55" w14:textId="496CDE60" w:rsidR="00714114" w:rsidRDefault="00714114" w:rsidP="00714114">
      <w:pPr>
        <w:pStyle w:val="Aufzhlung1fortlnach6pt"/>
      </w:pPr>
      <w:r>
        <w:t xml:space="preserve">Gleiches gilt für </w:t>
      </w:r>
      <w:r w:rsidRPr="00710E58">
        <w:rPr>
          <w:b/>
        </w:rPr>
        <w:t>Aufschüttungen</w:t>
      </w:r>
      <w:r>
        <w:t xml:space="preserve">. Auch hier sind für die Deponierung möglichst </w:t>
      </w:r>
      <w:r w:rsidR="00E60914">
        <w:t xml:space="preserve">wenig </w:t>
      </w:r>
      <w:r>
        <w:t xml:space="preserve">sensible Bereiche wie z.B. Ackerflächen zu wählen. </w:t>
      </w:r>
      <w:r w:rsidRPr="00710E58">
        <w:t>Ackerflächen im Niederungsbereich von Fließgewässer</w:t>
      </w:r>
      <w:r>
        <w:t>n</w:t>
      </w:r>
      <w:r w:rsidRPr="00710E58">
        <w:t xml:space="preserve"> sind nicht geeignet.</w:t>
      </w:r>
      <w:r>
        <w:t xml:space="preserve"> Geeignete Flächen sind weiterhin Bereiche innerhalb von Anschlussohren o.ä.</w:t>
      </w:r>
      <w:r>
        <w:tab/>
      </w:r>
      <w:r>
        <w:br/>
        <w:t>I</w:t>
      </w:r>
      <w:r w:rsidRPr="00B82C8E">
        <w:t>m LBP sind Aussagen über die umweltverträglichste Zulieferung von Bodenmassen und die Weiterverwendung von Überschussmassen zu machen</w:t>
      </w:r>
      <w:r>
        <w:t xml:space="preserve"> (b</w:t>
      </w:r>
      <w:r w:rsidRPr="00B82C8E">
        <w:t>ei Großprojekten sind Bodenmassenkonzepte erforderlich</w:t>
      </w:r>
      <w:r>
        <w:t>)</w:t>
      </w:r>
      <w:r w:rsidRPr="00B82C8E">
        <w:t xml:space="preserve">. </w:t>
      </w:r>
      <w:r w:rsidRPr="00710E58">
        <w:t>Um größere Transportleistungen zu vermeiden, sollten die Überschussmassen möglichst nah an der Entnahmestelle eingebaut werden</w:t>
      </w:r>
      <w:r>
        <w:t>.</w:t>
      </w:r>
      <w:r>
        <w:tab/>
      </w:r>
      <w:r>
        <w:br/>
        <w:t>Die Formgebung der Deponie ist so zu wählen, dass die Aufschüttung nicht fremdkörperhaft im Landschaftsbild erscheint, sondern sich den vorhandenen Geländestrukturen anpasst. Insbesondere ist der Hangfuß weich auszurunden und ohne Bruch an das umgebende Gelände anzuschließen. Ebenso ist die Kuppe zu runden. Steile Hangböschungen sollten vermieden werden, soweit sie nicht landschaftsbildtypisch sind. Die für das Landschaftsbild erforderliche Anpassung der Oberflächenausformung kann somit geringe Schutthöhen und größere Flächeninanspruchnahmen als technisch erforderlich bewirken. Die mit dem größeren Flächenverbrauch verbundenen, möglichen Beeinträchtigungen anderer Funktionen (z.B. Boden, Wasser) einerseits und eine Beeinträchtigung des Landschaftsbildes durch stärkere Reliefüberformung andererseits sind unter Vermeidungsaspekten zu gewichten. Besondere Aufmerksamkeit ist auf die geregelte Wasserführung und Rückhaltung sowie auf die Verhinderung von Bodenerosionen zu richten.</w:t>
      </w:r>
    </w:p>
    <w:p w14:paraId="78F5B407" w14:textId="77777777" w:rsidR="00714114" w:rsidRDefault="00714114" w:rsidP="00085FEC">
      <w:pPr>
        <w:pStyle w:val="Aufzhlung1schlussnach12pt"/>
      </w:pPr>
      <w:r w:rsidRPr="00710E58">
        <w:rPr>
          <w:b/>
        </w:rPr>
        <w:t>Erdmassedeponien</w:t>
      </w:r>
      <w:r>
        <w:t xml:space="preserve">: </w:t>
      </w:r>
      <w:r w:rsidRPr="00710E58">
        <w:t>Für den Einbau in die freie Landschaft sind grundsätzlich nur natürliche Substrate, die nicht dem belebten, humosen Oberboden zuzurechnen sind, zu verwenden. Erdaushub, der mit umweltschädlichen Stoffen kontaminiert ist, sowie künstliche bzw. technogene Materialien sind anderweitig umweltverträglich zu entsorgen</w:t>
      </w:r>
      <w:r>
        <w:t>.</w:t>
      </w:r>
    </w:p>
    <w:p w14:paraId="0D4F59DA" w14:textId="453ACFD0" w:rsidR="00DC72B5" w:rsidRPr="00744F86" w:rsidRDefault="00DC72B5" w:rsidP="00DC72B5">
      <w:pPr>
        <w:pStyle w:val="Textkrperaltt"/>
      </w:pPr>
      <w:r w:rsidRPr="00744F86">
        <w:t xml:space="preserve">Weiterhin ist </w:t>
      </w:r>
      <w:r w:rsidR="00085FEC">
        <w:t>zur Vermeidung</w:t>
      </w:r>
      <w:r w:rsidRPr="00744F86">
        <w:t xml:space="preserve"> der Beeinträchtigungen von Grund- und Oberflächengewässern sowie beim Umgang mit Oberflächenwasser zu beachten:</w:t>
      </w:r>
    </w:p>
    <w:p w14:paraId="3836A789" w14:textId="77777777" w:rsidR="00DC72B5" w:rsidRPr="00744F86" w:rsidRDefault="00DC72B5" w:rsidP="00DC72B5">
      <w:pPr>
        <w:pStyle w:val="Aufzhlung1fortlnach6pt"/>
      </w:pPr>
      <w:r w:rsidRPr="00744F86">
        <w:t xml:space="preserve">Beim </w:t>
      </w:r>
      <w:r w:rsidRPr="00744F86">
        <w:rPr>
          <w:b/>
        </w:rPr>
        <w:t>Grundwasser</w:t>
      </w:r>
      <w:r w:rsidRPr="00744F86">
        <w:t xml:space="preserve"> ist darauf zu achten, dass das durch Anschnitt anfallende Hangwasser über Versickerung dem natürlichen Wasserkreislauf wieder zugeführt wird. Eine Berücksichtigung der Auswirkungen von Grundwasserabsenkung auf Pflanzen und Tiere ist bei der Ableitung von Maßnahmen zum Arten- und Biotopschutz zu gewährleisten.</w:t>
      </w:r>
    </w:p>
    <w:p w14:paraId="23C5F41C" w14:textId="77777777" w:rsidR="00DC72B5" w:rsidRPr="00744F86" w:rsidRDefault="00DC72B5" w:rsidP="00DC72B5">
      <w:pPr>
        <w:pStyle w:val="Aufzhlung1fortlnach6pt"/>
      </w:pPr>
      <w:r w:rsidRPr="00744F86">
        <w:t xml:space="preserve">Bei der Durchführung von </w:t>
      </w:r>
      <w:r w:rsidRPr="00744F86">
        <w:rPr>
          <w:b/>
        </w:rPr>
        <w:t>RiStWag-Maßnahmen</w:t>
      </w:r>
      <w:r w:rsidRPr="00744F86">
        <w:t xml:space="preserve"> ist zu berücksichtigen, dass die Flächen nur mit krautigem Bewuchs eingegrünt werden können und die Anpflanzung von Gehölzen nicht möglich ist.</w:t>
      </w:r>
    </w:p>
    <w:p w14:paraId="7C3298A1" w14:textId="7D2A3E48" w:rsidR="00DC72B5" w:rsidRDefault="00DC72B5" w:rsidP="00DC72B5">
      <w:pPr>
        <w:pStyle w:val="Aufzhlung1fortlnach6pt"/>
      </w:pPr>
      <w:r w:rsidRPr="00227350">
        <w:t xml:space="preserve">Bei einer </w:t>
      </w:r>
      <w:r w:rsidRPr="00744F86">
        <w:rPr>
          <w:b/>
        </w:rPr>
        <w:t>Entwässerung</w:t>
      </w:r>
      <w:r w:rsidRPr="00227350">
        <w:t xml:space="preserve"> der Straße über Bankette ist durch einen krautigen Bewuchs der Böschungsfläche eine gewisse Rückhaltung und Verdunstung des anfallenden </w:t>
      </w:r>
      <w:r w:rsidRPr="00744F86">
        <w:t>Oberflächenwassers</w:t>
      </w:r>
      <w:r w:rsidRPr="00227350">
        <w:t xml:space="preserve"> möglich.</w:t>
      </w:r>
      <w:r>
        <w:t xml:space="preserve"> Wenn möglich, ist bei Straßen mit geringer Verkehrsstärke eine dezentrale Versickerung breitflächig über den Straßenrand hinaus zu wählen. Wenn aufgrund der wassertechnischen Berechnungen mehr Außengebietswasser und Straßenwasser zu erwarten ist, dann sollte d</w:t>
      </w:r>
      <w:r w:rsidRPr="00227350">
        <w:t>as gesammelte Oberflächenwasser</w:t>
      </w:r>
      <w:r>
        <w:t xml:space="preserve"> </w:t>
      </w:r>
      <w:r w:rsidRPr="00227350">
        <w:t>gesammelt und über Teiche, Mulden oder Gräben dem natürlichen Wasserkreislauf wieder zugeführt werden. Teiche sind so anzulegen, dass sie die Ansiedlung von schadstoffbindenden Pflanzen und so eine Rückhaltung von Schadstoffen aus dem belasteten Oberflächenwasser ermöglichen. Die Teiche sind so großzügig zu bemessen, dass in der Regel eine Entsorgung der sedimentierten Schlamm- und Pflanzenteile nicht erforderlich wird. Auch ist eine Gestaltung als „größere feuchte Senken mit Gehölzbestand aus Erlen“ im Sinne eines „Feuchtwaldes“ denkbar</w:t>
      </w:r>
      <w:r w:rsidR="00DA2D78">
        <w:t>, wobei in diesen Fällen auf</w:t>
      </w:r>
      <w:r w:rsidRPr="00227350">
        <w:t xml:space="preserve"> eine Kombination mit anderen landespflegerischen Maßnahmen ist zu achten</w:t>
      </w:r>
      <w:r w:rsidR="00DA2D78">
        <w:t xml:space="preserve"> ist</w:t>
      </w:r>
      <w:r w:rsidRPr="00227350">
        <w:t>.</w:t>
      </w:r>
    </w:p>
    <w:p w14:paraId="40FEE87E" w14:textId="16CBDD01" w:rsidR="00DC72B5" w:rsidRDefault="00085FEC" w:rsidP="007A77D8">
      <w:pPr>
        <w:pStyle w:val="Aufzhlung1fortlnach6pt"/>
      </w:pPr>
      <w:r w:rsidRPr="007F7579">
        <w:rPr>
          <w:b/>
        </w:rPr>
        <w:t>Regenrückhaltebecken</w:t>
      </w:r>
      <w:r>
        <w:t xml:space="preserve"> sind so anzulegen, dass durch ihre Anlage möglichst geringe Beeinträchtigungen entstehen. Es ist eine naturnahe Gestaltung anzustreben. </w:t>
      </w:r>
      <w:r w:rsidR="0079347F">
        <w:t>Zudem</w:t>
      </w:r>
      <w:r w:rsidRPr="00714114">
        <w:t xml:space="preserve"> ist zu bedenken, dass die Becken der regelmäßigen Unterhaltung unterliegen und so nur Biotope im Sinne der „Natur auf Zeit“ entstehen.</w:t>
      </w:r>
      <w:r w:rsidR="00C166B1">
        <w:t xml:space="preserve"> </w:t>
      </w:r>
      <w:r w:rsidR="00DA2D78">
        <w:t>B</w:t>
      </w:r>
      <w:r w:rsidR="00DC72B5" w:rsidRPr="00227350">
        <w:t xml:space="preserve">ei </w:t>
      </w:r>
      <w:r w:rsidR="00DC72B5" w:rsidRPr="00DA2D78">
        <w:t>Regenrückhaltebecken</w:t>
      </w:r>
      <w:r w:rsidR="00DC72B5">
        <w:t xml:space="preserve"> und </w:t>
      </w:r>
      <w:r w:rsidR="00DC72B5" w:rsidRPr="00227350">
        <w:t xml:space="preserve">„Teichen“ ohne Dauerwasserstand ist davon auszugehen, </w:t>
      </w:r>
      <w:r w:rsidR="00DC72B5" w:rsidRPr="00DA2D78">
        <w:t xml:space="preserve">dass durch Eintrag von Feinstoffen eine Verdichtung des Untergrundes erfolgt und eine feuchte Senke als neuer Amphibienlebensraum entsteht. </w:t>
      </w:r>
      <w:r w:rsidR="0079347F">
        <w:t>Z</w:t>
      </w:r>
      <w:r w:rsidR="00A62644">
        <w:t>ur Verhinderung von Ein</w:t>
      </w:r>
      <w:r w:rsidR="008640B2">
        <w:t>- oder Aus</w:t>
      </w:r>
      <w:r w:rsidR="00A62644">
        <w:t xml:space="preserve">wanderungen von Amphibien an vielbefahrenen Straßen </w:t>
      </w:r>
      <w:r w:rsidR="0079347F">
        <w:t xml:space="preserve">können ggf. </w:t>
      </w:r>
      <w:r w:rsidR="00A62644">
        <w:t xml:space="preserve">Sperreinrichtungen um die Becken gebaut werden. </w:t>
      </w:r>
      <w:r w:rsidR="000F6449">
        <w:t>E</w:t>
      </w:r>
      <w:r w:rsidR="0079347F">
        <w:t>ine</w:t>
      </w:r>
      <w:r w:rsidR="00DC72B5" w:rsidRPr="00DA2D78">
        <w:t xml:space="preserve"> Sperreinrichtung </w:t>
      </w:r>
      <w:r w:rsidR="000F6449">
        <w:t xml:space="preserve">ist </w:t>
      </w:r>
      <w:r w:rsidR="00DC72B5" w:rsidRPr="00DA2D78">
        <w:t>so weit zu führen, dass sie beidseitig mindestens 50 m übe</w:t>
      </w:r>
      <w:r w:rsidR="00DC72B5" w:rsidRPr="00227350">
        <w:t xml:space="preserve">r das Ende der Teiche und Becken hinausreicht. </w:t>
      </w:r>
      <w:r w:rsidR="008640B2">
        <w:t>Die Amphibienleiteinrichtung oder –sperreinrichtung kann natürlich auch entlang der Straße abseits der RRB gebaut werden, wenn eine Besiedlung</w:t>
      </w:r>
      <w:r w:rsidR="00EC101C">
        <w:t xml:space="preserve"> der RRB schon vor Umsetzung des</w:t>
      </w:r>
      <w:r w:rsidR="008640B2">
        <w:t xml:space="preserve"> Vorhabens zu erwarten ist. </w:t>
      </w:r>
      <w:r w:rsidR="00DC72B5" w:rsidRPr="00227350">
        <w:t xml:space="preserve">Die Zuleitung </w:t>
      </w:r>
      <w:r w:rsidR="00A62644">
        <w:t xml:space="preserve">des Wassers </w:t>
      </w:r>
      <w:r w:rsidR="00DC72B5" w:rsidRPr="00227350">
        <w:t>von der Straße zu den Teichen / Becken sollte in offenen Gräben erfolgen.</w:t>
      </w:r>
      <w:r w:rsidR="00A62644">
        <w:t xml:space="preserve"> </w:t>
      </w:r>
      <w:r w:rsidR="0079347F">
        <w:t>Der LBM erarbeitet z.Zt. weiteren Vorgaben für die</w:t>
      </w:r>
      <w:r w:rsidR="00A62644">
        <w:t xml:space="preserve"> Handhabung von </w:t>
      </w:r>
      <w:r w:rsidR="0079347F">
        <w:t>Regenrückhaltebecken, deren Unterhaltung und ggf. Sanierung</w:t>
      </w:r>
      <w:r w:rsidR="00A62644">
        <w:t>.</w:t>
      </w:r>
    </w:p>
    <w:p w14:paraId="4A5A2131" w14:textId="1479FE77" w:rsidR="006F6501" w:rsidRDefault="006F6501" w:rsidP="00BC6D32">
      <w:pPr>
        <w:pStyle w:val="berschrift3"/>
        <w:numPr>
          <w:ilvl w:val="1"/>
          <w:numId w:val="34"/>
        </w:numPr>
        <w:tabs>
          <w:tab w:val="num" w:pos="6181"/>
        </w:tabs>
        <w:ind w:left="1077" w:hanging="1077"/>
      </w:pPr>
      <w:bookmarkStart w:id="110" w:name="_Ref48228065"/>
      <w:bookmarkStart w:id="111" w:name="_Toc143588013"/>
      <w:r w:rsidRPr="006F6501">
        <w:t>Vermeidungsmaßnahmen bei der Durchführung der Baumaßnahme</w:t>
      </w:r>
      <w:bookmarkEnd w:id="110"/>
      <w:bookmarkEnd w:id="111"/>
    </w:p>
    <w:p w14:paraId="7EB83E5F" w14:textId="77777777" w:rsidR="00F74628" w:rsidRDefault="000E301C" w:rsidP="00644B38">
      <w:pPr>
        <w:pStyle w:val="Textkrperaltt"/>
      </w:pPr>
      <w:r w:rsidRPr="006F6501">
        <w:t>Vermeidungsmaßnahmen</w:t>
      </w:r>
      <w:r w:rsidR="006F6501" w:rsidRPr="006F6501">
        <w:t>, die</w:t>
      </w:r>
      <w:r w:rsidRPr="006F6501">
        <w:t xml:space="preserve"> </w:t>
      </w:r>
      <w:r w:rsidR="006F6501" w:rsidRPr="006F6501">
        <w:t>im Zuge</w:t>
      </w:r>
      <w:r w:rsidRPr="006F6501">
        <w:t xml:space="preserve"> der Durchführung der Baumaßnahme</w:t>
      </w:r>
      <w:r w:rsidR="00052771" w:rsidRPr="006F6501">
        <w:t xml:space="preserve"> </w:t>
      </w:r>
      <w:r w:rsidR="006F6501" w:rsidRPr="006F6501">
        <w:t>vorgese</w:t>
      </w:r>
      <w:r w:rsidR="006F6501">
        <w:t xml:space="preserve">hen werden, </w:t>
      </w:r>
      <w:r w:rsidR="00052771">
        <w:t>dienen dem unmit</w:t>
      </w:r>
      <w:r>
        <w:t>telbaren Schutz vor temporären Gefährdungen während der Bauausführung. Entsprechende Maßnahmen sind</w:t>
      </w:r>
      <w:r w:rsidR="00F74628">
        <w:t xml:space="preserve"> beispielsweise</w:t>
      </w:r>
      <w:r>
        <w:t xml:space="preserve"> Einzäunungen (z.B. zum Schutz </w:t>
      </w:r>
      <w:r w:rsidR="000B24F3">
        <w:t>der</w:t>
      </w:r>
      <w:r>
        <w:t xml:space="preserve"> Vegetation) oder Bauzeitenregelungen</w:t>
      </w:r>
      <w:r w:rsidR="00B82C8E">
        <w:rPr>
          <w:rStyle w:val="Funotenzeichen"/>
        </w:rPr>
        <w:footnoteReference w:id="30"/>
      </w:r>
      <w:r>
        <w:t xml:space="preserve"> (z.B. Baufeldräumung außerhalb der Brutzeit störungsempfindlicher Vogelarten und Nachtbauverbot zur</w:t>
      </w:r>
      <w:r w:rsidR="00052771">
        <w:t xml:space="preserve"> Begrenzung der Störung von Fle</w:t>
      </w:r>
      <w:r>
        <w:t>dermausflugwegen).</w:t>
      </w:r>
      <w:r w:rsidR="00B82C8E">
        <w:t xml:space="preserve"> </w:t>
      </w:r>
    </w:p>
    <w:p w14:paraId="7D3DC017" w14:textId="79EF47D0" w:rsidR="006F39B7" w:rsidRDefault="006F39B7" w:rsidP="00644B38">
      <w:pPr>
        <w:pStyle w:val="Textkrperaltt"/>
      </w:pPr>
      <w:r w:rsidRPr="00DA2D78">
        <w:rPr>
          <w:lang w:eastAsia="x-none"/>
        </w:rPr>
        <w:t>Schäden infolge von Waldanschnitt können durch Unterpflanzungsmaßnahmen in den angrenzenden Bestand vermi</w:t>
      </w:r>
      <w:r w:rsidR="00AC45EC">
        <w:rPr>
          <w:lang w:eastAsia="x-none"/>
        </w:rPr>
        <w:t xml:space="preserve">ndert </w:t>
      </w:r>
      <w:r w:rsidRPr="00DA2D78">
        <w:rPr>
          <w:lang w:eastAsia="x-none"/>
        </w:rPr>
        <w:t>werden. Bei wiederherzustellenden Arbeitsstreifen sollte ein Teil des Waldrandes auf diesen Flächen neu angelegt werden</w:t>
      </w:r>
      <w:r w:rsidR="00060F24" w:rsidRPr="00DA2D78">
        <w:rPr>
          <w:rStyle w:val="Funotenzeichen"/>
          <w:lang w:eastAsia="x-none"/>
        </w:rPr>
        <w:footnoteReference w:id="31"/>
      </w:r>
      <w:r w:rsidRPr="00DA2D78">
        <w:rPr>
          <w:lang w:eastAsia="x-none"/>
        </w:rPr>
        <w:t xml:space="preserve">. Sofern entsprechende Vermeidungsmaßnahmen möglich sind, kann die Bilanzierung von indirekten Beeinträchtigungen durch Waldanschnitt entfallen (vgl. Kap. </w:t>
      </w:r>
      <w:r w:rsidRPr="00DA2D78">
        <w:rPr>
          <w:lang w:eastAsia="x-none"/>
        </w:rPr>
        <w:fldChar w:fldCharType="begin"/>
      </w:r>
      <w:r w:rsidRPr="00DA2D78">
        <w:rPr>
          <w:lang w:eastAsia="x-none"/>
        </w:rPr>
        <w:instrText xml:space="preserve"> REF _Ref114214330 \r \h </w:instrText>
      </w:r>
      <w:r w:rsidR="00060F24" w:rsidRPr="00DA2D78">
        <w:rPr>
          <w:lang w:eastAsia="x-none"/>
        </w:rPr>
        <w:instrText xml:space="preserve"> \* MERGEFORMAT </w:instrText>
      </w:r>
      <w:r w:rsidRPr="00DA2D78">
        <w:rPr>
          <w:lang w:eastAsia="x-none"/>
        </w:rPr>
      </w:r>
      <w:r w:rsidRPr="00DA2D78">
        <w:rPr>
          <w:lang w:eastAsia="x-none"/>
        </w:rPr>
        <w:fldChar w:fldCharType="separate"/>
      </w:r>
      <w:r w:rsidR="00E24AB8">
        <w:rPr>
          <w:lang w:eastAsia="x-none"/>
        </w:rPr>
        <w:t>5.2.2</w:t>
      </w:r>
      <w:r w:rsidRPr="00DA2D78">
        <w:rPr>
          <w:lang w:eastAsia="x-none"/>
        </w:rPr>
        <w:fldChar w:fldCharType="end"/>
      </w:r>
      <w:r w:rsidRPr="00DA2D78">
        <w:rPr>
          <w:lang w:eastAsia="x-none"/>
        </w:rPr>
        <w:t>).</w:t>
      </w:r>
    </w:p>
    <w:p w14:paraId="44FF1CAE" w14:textId="28D0B64D" w:rsidR="00B46864" w:rsidRPr="00D16ADF" w:rsidRDefault="00B46864" w:rsidP="00B46864">
      <w:pPr>
        <w:pStyle w:val="Textkrperaltt"/>
      </w:pPr>
      <w:r w:rsidRPr="00D16ADF">
        <w:t xml:space="preserve">Artspezifische Maßnahmen zur Vermeidung </w:t>
      </w:r>
      <w:r>
        <w:t xml:space="preserve">von Beeinträchtigungen während der Bauphase </w:t>
      </w:r>
      <w:r w:rsidRPr="00D16ADF">
        <w:t xml:space="preserve">sind in </w:t>
      </w:r>
      <w:r>
        <w:t xml:space="preserve">den </w:t>
      </w:r>
      <w:r w:rsidRPr="00D16ADF">
        <w:t>Hinweise</w:t>
      </w:r>
      <w:r>
        <w:t>n</w:t>
      </w:r>
      <w:r w:rsidRPr="00D16ADF">
        <w:t xml:space="preserve"> zum Artenschutz beim Bau von Straßen </w:t>
      </w:r>
      <w:r>
        <w:t xml:space="preserve">- </w:t>
      </w:r>
      <w:r w:rsidRPr="00D16ADF">
        <w:t>H ArtB detailliert aufgeführt</w:t>
      </w:r>
      <w:r w:rsidR="00BC2146">
        <w:t xml:space="preserve"> (für die Artengruppen Mittel- und Großsäuger, Kleinsäuger, Fledermäuse, Vögel, Reptilien, Amphibien, Fische und Rundmäuler, Insekten (allgemein sowie Ameisen, Tag- und Nachtfalter, Käfer) und Muscheln)</w:t>
      </w:r>
      <w:r>
        <w:t>. Dem</w:t>
      </w:r>
      <w:r w:rsidRPr="00D16ADF">
        <w:t xml:space="preserve"> Merkblatt zur Anlage von Querungshilfen für Tiere und zur Vernetzung von Lebensräumen an Straßen</w:t>
      </w:r>
      <w:r>
        <w:t xml:space="preserve"> – M AQ sind u.a. Hinweise zu temporären Leit- und Sperreinrichtungen zu entnehmen</w:t>
      </w:r>
      <w:r w:rsidRPr="00D16ADF">
        <w:t>.</w:t>
      </w:r>
    </w:p>
    <w:p w14:paraId="09FC0F76" w14:textId="63217937" w:rsidR="00F74628" w:rsidRDefault="00F74628" w:rsidP="00F74628">
      <w:pPr>
        <w:pStyle w:val="Textkrperaltt"/>
      </w:pPr>
      <w:r>
        <w:t xml:space="preserve">Die folgende Tabelle nennt Beispiele für regelmäßig vorzusehende Maßnahmen zur Vermeidung baubedingter Beeinträchtigungen (s. </w:t>
      </w:r>
      <w:r w:rsidRPr="0014245F">
        <w:t>auch HVE (LfU 1998), Anhang 13</w:t>
      </w:r>
      <w:r>
        <w:t xml:space="preserve">). </w:t>
      </w:r>
      <w:r w:rsidRPr="00052771">
        <w:t>Für die gekennzeichneten Vermeidungsmaßnahmen ist i.d.R. ein Maßnahmenblatt zu erstellen.</w:t>
      </w:r>
    </w:p>
    <w:p w14:paraId="25E9E9F3" w14:textId="176B201F" w:rsidR="00FB4031" w:rsidRPr="00BD22B8" w:rsidRDefault="00FB4031" w:rsidP="00897FA0">
      <w:pPr>
        <w:pStyle w:val="Beschriftung"/>
      </w:pPr>
      <w:bookmarkStart w:id="112" w:name="_Ref494103529"/>
      <w:bookmarkStart w:id="113" w:name="_Toc424190879"/>
      <w:bookmarkStart w:id="114" w:name="_Toc243294001"/>
      <w:bookmarkStart w:id="115" w:name="_Toc491850171"/>
      <w:bookmarkStart w:id="116" w:name="_Toc530576149"/>
      <w:bookmarkStart w:id="117" w:name="_Toc534622430"/>
      <w:bookmarkStart w:id="118" w:name="_Toc125620499"/>
      <w:r w:rsidRPr="00BD22B8">
        <w:t xml:space="preserve">Tab. </w:t>
      </w:r>
      <w:r>
        <w:rPr>
          <w:noProof/>
        </w:rPr>
        <w:fldChar w:fldCharType="begin"/>
      </w:r>
      <w:r>
        <w:rPr>
          <w:noProof/>
        </w:rPr>
        <w:instrText xml:space="preserve"> STYLEREF 2 \s </w:instrText>
      </w:r>
      <w:r>
        <w:rPr>
          <w:noProof/>
        </w:rPr>
        <w:fldChar w:fldCharType="separate"/>
      </w:r>
      <w:r w:rsidR="00E24AB8">
        <w:rPr>
          <w:noProof/>
        </w:rPr>
        <w:t>4</w:t>
      </w:r>
      <w:r>
        <w:rPr>
          <w:noProof/>
        </w:rPr>
        <w:fldChar w:fldCharType="end"/>
      </w:r>
      <w:r w:rsidRPr="00BD22B8">
        <w:noBreakHyphen/>
      </w:r>
      <w:r>
        <w:rPr>
          <w:noProof/>
        </w:rPr>
        <w:fldChar w:fldCharType="begin"/>
      </w:r>
      <w:r>
        <w:rPr>
          <w:noProof/>
        </w:rPr>
        <w:instrText xml:space="preserve"> SEQ Tab. \* ARABIC \s 2 </w:instrText>
      </w:r>
      <w:r>
        <w:rPr>
          <w:noProof/>
        </w:rPr>
        <w:fldChar w:fldCharType="separate"/>
      </w:r>
      <w:r w:rsidR="00E24AB8">
        <w:rPr>
          <w:noProof/>
        </w:rPr>
        <w:t>2</w:t>
      </w:r>
      <w:r>
        <w:rPr>
          <w:noProof/>
        </w:rPr>
        <w:fldChar w:fldCharType="end"/>
      </w:r>
      <w:bookmarkEnd w:id="112"/>
      <w:r w:rsidRPr="00BD22B8">
        <w:t>:</w:t>
      </w:r>
      <w:r w:rsidRPr="00BD22B8">
        <w:tab/>
      </w:r>
      <w:bookmarkEnd w:id="113"/>
      <w:bookmarkEnd w:id="114"/>
      <w:bookmarkEnd w:id="115"/>
      <w:bookmarkEnd w:id="116"/>
      <w:bookmarkEnd w:id="117"/>
      <w:r w:rsidR="00EA49C6">
        <w:t xml:space="preserve">Regelmäßig </w:t>
      </w:r>
      <w:r w:rsidR="00F74628" w:rsidRPr="006F6501">
        <w:t>bei der Durchführung der Baumaßnahme</w:t>
      </w:r>
      <w:r w:rsidR="00F74628">
        <w:t xml:space="preserve"> </w:t>
      </w:r>
      <w:r w:rsidR="00EA49C6">
        <w:t>vorzusehen</w:t>
      </w:r>
      <w:r w:rsidR="00226ECF">
        <w:t>d</w:t>
      </w:r>
      <w:r w:rsidR="00EA49C6">
        <w:t xml:space="preserve">e </w:t>
      </w:r>
      <w:r>
        <w:t>Vermeidungsmaßnahmen</w:t>
      </w:r>
      <w:bookmarkEnd w:id="118"/>
    </w:p>
    <w:tbl>
      <w:tblPr>
        <w:tblW w:w="850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7225"/>
        <w:gridCol w:w="1275"/>
      </w:tblGrid>
      <w:tr w:rsidR="00B07699" w:rsidRPr="00B74863" w14:paraId="44ED4E14" w14:textId="77777777" w:rsidTr="00714114">
        <w:trPr>
          <w:tblHeader/>
        </w:trPr>
        <w:tc>
          <w:tcPr>
            <w:tcW w:w="7225" w:type="dxa"/>
            <w:tcBorders>
              <w:top w:val="single" w:sz="4" w:space="0" w:color="auto"/>
              <w:bottom w:val="single" w:sz="6" w:space="0" w:color="auto"/>
            </w:tcBorders>
            <w:shd w:val="clear" w:color="auto" w:fill="D9D9D9"/>
            <w:vAlign w:val="center"/>
          </w:tcPr>
          <w:p w14:paraId="19C0DF14" w14:textId="77777777" w:rsidR="00B07699" w:rsidRPr="00B74863" w:rsidRDefault="00B07699" w:rsidP="00897FA0">
            <w:pPr>
              <w:pStyle w:val="Tab1-Kopfzeile"/>
              <w:spacing w:before="0" w:after="0" w:line="240" w:lineRule="auto"/>
            </w:pPr>
            <w:r w:rsidRPr="00B74863">
              <w:t xml:space="preserve">Vermeidungsmaßnahmen </w:t>
            </w:r>
          </w:p>
        </w:tc>
        <w:tc>
          <w:tcPr>
            <w:tcW w:w="1275" w:type="dxa"/>
            <w:tcBorders>
              <w:top w:val="single" w:sz="4" w:space="0" w:color="auto"/>
              <w:bottom w:val="single" w:sz="6" w:space="0" w:color="auto"/>
            </w:tcBorders>
            <w:shd w:val="clear" w:color="auto" w:fill="D9D9D9"/>
            <w:vAlign w:val="center"/>
          </w:tcPr>
          <w:p w14:paraId="173AC6E7" w14:textId="334E74A6" w:rsidR="00B07699" w:rsidRPr="006545D3" w:rsidRDefault="00B07699" w:rsidP="00897FA0">
            <w:pPr>
              <w:pStyle w:val="Tab1-Kopfzeile"/>
              <w:spacing w:before="0" w:after="0" w:line="240" w:lineRule="auto"/>
            </w:pPr>
            <w:r w:rsidRPr="006545D3">
              <w:t>Maßnah-menblatt</w:t>
            </w:r>
            <w:r w:rsidR="00DA2D78">
              <w:br/>
              <w:t>(</w:t>
            </w:r>
            <w:r w:rsidR="00262301">
              <w:t>V-Maßnahme</w:t>
            </w:r>
            <w:r w:rsidR="00DA2D78">
              <w:t>)</w:t>
            </w:r>
          </w:p>
        </w:tc>
      </w:tr>
      <w:tr w:rsidR="00B07699" w:rsidRPr="00611895" w14:paraId="117F0B2D" w14:textId="77777777" w:rsidTr="00714114">
        <w:tc>
          <w:tcPr>
            <w:tcW w:w="7225" w:type="dxa"/>
            <w:tcBorders>
              <w:top w:val="single" w:sz="6" w:space="0" w:color="auto"/>
              <w:bottom w:val="nil"/>
            </w:tcBorders>
          </w:tcPr>
          <w:p w14:paraId="5ED93E04" w14:textId="77777777" w:rsidR="00B07699" w:rsidRPr="00611895" w:rsidRDefault="00B07699" w:rsidP="00897FA0">
            <w:pPr>
              <w:pStyle w:val="Tab1-Kopfzeile"/>
              <w:spacing w:before="0" w:after="0" w:line="240" w:lineRule="auto"/>
            </w:pPr>
            <w:r w:rsidRPr="00611895">
              <w:t>Schutz der Vegetation</w:t>
            </w:r>
            <w:r>
              <w:t xml:space="preserve"> und von Pflanzen</w:t>
            </w:r>
          </w:p>
          <w:p w14:paraId="4F2CF6BE" w14:textId="3FC50F7B" w:rsidR="000D5E9D" w:rsidRPr="004136AA" w:rsidRDefault="00257E7C" w:rsidP="00897FA0">
            <w:pPr>
              <w:pStyle w:val="Tab1-Aufzhlung1nach"/>
              <w:numPr>
                <w:ilvl w:val="0"/>
                <w:numId w:val="25"/>
              </w:numPr>
              <w:spacing w:before="0" w:after="0"/>
              <w:ind w:left="284" w:hanging="284"/>
            </w:pPr>
            <w:r>
              <w:t>Definition von Tabuflächen</w:t>
            </w:r>
            <w:r w:rsidR="00E01D98">
              <w:t xml:space="preserve"> (Bauausschlussflächen)</w:t>
            </w:r>
            <w:r>
              <w:t xml:space="preserve">, Verzicht oder Reduzierung von Baustreifen im Bereich </w:t>
            </w:r>
            <w:r w:rsidR="006545D3">
              <w:t>von</w:t>
            </w:r>
            <w:r w:rsidRPr="00E31A65">
              <w:t xml:space="preserve"> </w:t>
            </w:r>
            <w:r w:rsidR="006545D3">
              <w:t xml:space="preserve">wertgebenden </w:t>
            </w:r>
            <w:r w:rsidRPr="00E31A65">
              <w:t>Biotope</w:t>
            </w:r>
            <w:r w:rsidR="006545D3">
              <w:t>n</w:t>
            </w:r>
            <w:r w:rsidRPr="00E31A65">
              <w:t xml:space="preserve"> (z.B. ältere </w:t>
            </w:r>
            <w:r w:rsidR="00466380" w:rsidRPr="00E31A65">
              <w:t>Eichen</w:t>
            </w:r>
            <w:r w:rsidR="006545D3">
              <w:t>bestände</w:t>
            </w:r>
            <w:r w:rsidRPr="00E31A65">
              <w:t>)</w:t>
            </w:r>
            <w:r w:rsidR="006545D3">
              <w:t xml:space="preserve"> und ggf. </w:t>
            </w:r>
            <w:r w:rsidR="006545D3" w:rsidRPr="00E31A65">
              <w:t>Schutzgebiete</w:t>
            </w:r>
            <w:r w:rsidR="006545D3">
              <w:t>n</w:t>
            </w:r>
            <w:r w:rsidR="006545D3" w:rsidRPr="00E31A65">
              <w:t xml:space="preserve"> </w:t>
            </w:r>
          </w:p>
        </w:tc>
        <w:tc>
          <w:tcPr>
            <w:tcW w:w="1275" w:type="dxa"/>
            <w:tcBorders>
              <w:top w:val="single" w:sz="6" w:space="0" w:color="auto"/>
              <w:bottom w:val="nil"/>
            </w:tcBorders>
          </w:tcPr>
          <w:p w14:paraId="0B02C852" w14:textId="77777777" w:rsidR="00257E7C" w:rsidRPr="005E11E0" w:rsidRDefault="00257E7C" w:rsidP="00897FA0">
            <w:pPr>
              <w:pStyle w:val="Tab1-Kopfzeile"/>
              <w:spacing w:before="0" w:after="0" w:line="240" w:lineRule="auto"/>
            </w:pPr>
          </w:p>
          <w:p w14:paraId="04CB977B" w14:textId="77777777" w:rsidR="00A656B2" w:rsidRPr="006545D3" w:rsidRDefault="00B07699" w:rsidP="00897FA0">
            <w:pPr>
              <w:pStyle w:val="Tab1-Kopfzeile"/>
              <w:spacing w:before="0" w:after="0" w:line="240" w:lineRule="auto"/>
              <w:jc w:val="center"/>
            </w:pPr>
            <w:r w:rsidRPr="005E11E0">
              <w:t>X</w:t>
            </w:r>
          </w:p>
        </w:tc>
      </w:tr>
      <w:tr w:rsidR="006545D3" w:rsidRPr="00611895" w14:paraId="60F9CB51" w14:textId="77777777" w:rsidTr="00714114">
        <w:tc>
          <w:tcPr>
            <w:tcW w:w="7225" w:type="dxa"/>
            <w:tcBorders>
              <w:top w:val="nil"/>
              <w:bottom w:val="nil"/>
            </w:tcBorders>
          </w:tcPr>
          <w:p w14:paraId="51DC6762" w14:textId="77777777" w:rsidR="006545D3" w:rsidRPr="00611895" w:rsidRDefault="006545D3" w:rsidP="00897FA0">
            <w:pPr>
              <w:pStyle w:val="Tab1-Aufzhlung1nach"/>
              <w:numPr>
                <w:ilvl w:val="0"/>
                <w:numId w:val="25"/>
              </w:numPr>
              <w:spacing w:before="0" w:after="0"/>
              <w:ind w:left="284" w:hanging="284"/>
            </w:pPr>
            <w:r w:rsidRPr="00E31A65">
              <w:t>Schutzzäune zur Begrenzung des Baufeldes (Schutz von Biotopen)</w:t>
            </w:r>
          </w:p>
        </w:tc>
        <w:tc>
          <w:tcPr>
            <w:tcW w:w="1275" w:type="dxa"/>
            <w:tcBorders>
              <w:top w:val="nil"/>
              <w:bottom w:val="nil"/>
            </w:tcBorders>
          </w:tcPr>
          <w:p w14:paraId="0F76F09F" w14:textId="77777777" w:rsidR="006545D3" w:rsidRPr="00A656B2" w:rsidRDefault="006545D3" w:rsidP="00897FA0">
            <w:pPr>
              <w:pStyle w:val="Tab1-Kopfzeile"/>
              <w:spacing w:before="0" w:after="0" w:line="240" w:lineRule="auto"/>
              <w:jc w:val="center"/>
            </w:pPr>
            <w:r>
              <w:t>X</w:t>
            </w:r>
          </w:p>
        </w:tc>
      </w:tr>
      <w:tr w:rsidR="006545D3" w:rsidRPr="00611895" w14:paraId="29606E22" w14:textId="77777777" w:rsidTr="00714114">
        <w:tc>
          <w:tcPr>
            <w:tcW w:w="7225" w:type="dxa"/>
            <w:tcBorders>
              <w:top w:val="nil"/>
              <w:bottom w:val="nil"/>
            </w:tcBorders>
          </w:tcPr>
          <w:p w14:paraId="69F9CE2C" w14:textId="6B2C148A" w:rsidR="006545D3" w:rsidRPr="00611895" w:rsidRDefault="006545D3" w:rsidP="00897FA0">
            <w:pPr>
              <w:pStyle w:val="Tab1-Aufzhlung1nach"/>
              <w:numPr>
                <w:ilvl w:val="0"/>
                <w:numId w:val="25"/>
              </w:numPr>
              <w:spacing w:before="0" w:after="0"/>
              <w:ind w:left="284" w:hanging="284"/>
            </w:pPr>
            <w:r w:rsidRPr="00E31A65">
              <w:t>Einzelbaumschutz nach DIN 18920</w:t>
            </w:r>
            <w:r>
              <w:t xml:space="preserve">, </w:t>
            </w:r>
            <w:r w:rsidR="00262301">
              <w:t xml:space="preserve">RSBB </w:t>
            </w:r>
            <w:r>
              <w:t>und M EVB</w:t>
            </w:r>
            <w:r w:rsidR="009E656E">
              <w:t xml:space="preserve"> im Traufbereich der Bäume</w:t>
            </w:r>
          </w:p>
        </w:tc>
        <w:tc>
          <w:tcPr>
            <w:tcW w:w="1275" w:type="dxa"/>
            <w:tcBorders>
              <w:top w:val="nil"/>
              <w:bottom w:val="nil"/>
            </w:tcBorders>
          </w:tcPr>
          <w:p w14:paraId="2F674F78" w14:textId="77777777" w:rsidR="006545D3" w:rsidRPr="00A656B2" w:rsidRDefault="006545D3" w:rsidP="00897FA0">
            <w:pPr>
              <w:pStyle w:val="Tab1-Kopfzeile"/>
              <w:spacing w:before="0" w:after="0" w:line="240" w:lineRule="auto"/>
              <w:jc w:val="center"/>
            </w:pPr>
            <w:r>
              <w:t>X</w:t>
            </w:r>
          </w:p>
        </w:tc>
      </w:tr>
      <w:tr w:rsidR="006545D3" w:rsidRPr="00611895" w14:paraId="3181A6C0" w14:textId="77777777" w:rsidTr="00714114">
        <w:tc>
          <w:tcPr>
            <w:tcW w:w="7225" w:type="dxa"/>
            <w:tcBorders>
              <w:top w:val="nil"/>
              <w:bottom w:val="nil"/>
            </w:tcBorders>
          </w:tcPr>
          <w:p w14:paraId="736DE963" w14:textId="77777777" w:rsidR="006545D3" w:rsidRPr="00611895" w:rsidRDefault="006545D3" w:rsidP="00897FA0">
            <w:pPr>
              <w:pStyle w:val="Tab1-Aufzhlung1nach"/>
              <w:numPr>
                <w:ilvl w:val="0"/>
                <w:numId w:val="25"/>
              </w:numPr>
              <w:spacing w:before="0" w:after="0"/>
              <w:ind w:left="284" w:hanging="284"/>
            </w:pPr>
            <w:r w:rsidRPr="00611895">
              <w:t>frühzeitiges Freistellen von Bäumen</w:t>
            </w:r>
          </w:p>
        </w:tc>
        <w:tc>
          <w:tcPr>
            <w:tcW w:w="1275" w:type="dxa"/>
            <w:tcBorders>
              <w:top w:val="nil"/>
              <w:bottom w:val="nil"/>
            </w:tcBorders>
          </w:tcPr>
          <w:p w14:paraId="5A9F6F67" w14:textId="77777777" w:rsidR="006545D3" w:rsidRPr="00A656B2" w:rsidRDefault="006545D3" w:rsidP="00897FA0">
            <w:pPr>
              <w:pStyle w:val="Tab1-Kopfzeile"/>
              <w:spacing w:before="0" w:after="0" w:line="240" w:lineRule="auto"/>
              <w:jc w:val="center"/>
            </w:pPr>
            <w:r>
              <w:t>X</w:t>
            </w:r>
          </w:p>
        </w:tc>
      </w:tr>
      <w:tr w:rsidR="006545D3" w:rsidRPr="00611895" w14:paraId="3FEAB547" w14:textId="77777777" w:rsidTr="00714114">
        <w:tc>
          <w:tcPr>
            <w:tcW w:w="7225" w:type="dxa"/>
            <w:tcBorders>
              <w:top w:val="nil"/>
              <w:bottom w:val="nil"/>
            </w:tcBorders>
          </w:tcPr>
          <w:p w14:paraId="55E6CF8B" w14:textId="77777777" w:rsidR="006545D3" w:rsidRPr="00611895" w:rsidRDefault="006545D3" w:rsidP="00897FA0">
            <w:pPr>
              <w:pStyle w:val="Tab1-Aufzhlung1nach"/>
              <w:numPr>
                <w:ilvl w:val="0"/>
                <w:numId w:val="25"/>
              </w:numPr>
              <w:spacing w:before="0" w:after="0"/>
              <w:ind w:left="284" w:hanging="284"/>
            </w:pPr>
            <w:r w:rsidRPr="00611895">
              <w:t>Aussparung des Wurzelbereichs bei Bodenabtrag (evtl. Einbau eines Wurzelvorhangs)</w:t>
            </w:r>
            <w:r>
              <w:t xml:space="preserve">; </w:t>
            </w:r>
            <w:r w:rsidRPr="00611895">
              <w:t>Verzicht auf Bodenauftrag im Wurzelbereich (evtl. Anlage von Belüftungssektoren im Bereich des Durchwurzelungshorizontes)</w:t>
            </w:r>
            <w:r>
              <w:t xml:space="preserve"> und </w:t>
            </w:r>
            <w:r w:rsidRPr="00611895">
              <w:t xml:space="preserve">Schutz vor Bodenverdichtung </w:t>
            </w:r>
            <w:r>
              <w:t xml:space="preserve">(insbesondere im Wurzelbereich von Bäumen) - </w:t>
            </w:r>
            <w:r w:rsidRPr="00611895">
              <w:t>Verwendung druckmindernder Auflagen (z.B. Baggermatratzen, Bohlenver</w:t>
            </w:r>
            <w:r>
              <w:t>legung</w:t>
            </w:r>
            <w:r w:rsidRPr="00611895">
              <w:t>)</w:t>
            </w:r>
            <w:r w:rsidR="00F86EBD">
              <w:t xml:space="preserve">; Sondierung von Wurzeln bei großen Bäumen </w:t>
            </w:r>
          </w:p>
        </w:tc>
        <w:tc>
          <w:tcPr>
            <w:tcW w:w="1275" w:type="dxa"/>
            <w:tcBorders>
              <w:top w:val="nil"/>
              <w:bottom w:val="nil"/>
            </w:tcBorders>
          </w:tcPr>
          <w:p w14:paraId="12B4DF64" w14:textId="77777777" w:rsidR="006545D3" w:rsidRPr="00A656B2" w:rsidRDefault="006545D3" w:rsidP="00897FA0">
            <w:pPr>
              <w:pStyle w:val="Tab1-Kopfzeile"/>
              <w:spacing w:before="0" w:after="0" w:line="240" w:lineRule="auto"/>
              <w:jc w:val="center"/>
            </w:pPr>
            <w:r>
              <w:t>X</w:t>
            </w:r>
          </w:p>
        </w:tc>
      </w:tr>
      <w:tr w:rsidR="006545D3" w:rsidRPr="00611895" w14:paraId="66140050" w14:textId="77777777" w:rsidTr="00714114">
        <w:tc>
          <w:tcPr>
            <w:tcW w:w="7225" w:type="dxa"/>
            <w:tcBorders>
              <w:top w:val="nil"/>
              <w:bottom w:val="single" w:sz="6" w:space="0" w:color="auto"/>
            </w:tcBorders>
          </w:tcPr>
          <w:p w14:paraId="2A39363E" w14:textId="77777777" w:rsidR="006545D3" w:rsidRPr="00611895" w:rsidRDefault="006545D3" w:rsidP="00897FA0">
            <w:pPr>
              <w:pStyle w:val="Tab1-Aufzhlung1nach"/>
              <w:numPr>
                <w:ilvl w:val="0"/>
                <w:numId w:val="25"/>
              </w:numPr>
              <w:ind w:left="284" w:hanging="284"/>
            </w:pPr>
            <w:r w:rsidRPr="00611895">
              <w:t xml:space="preserve">Wahl angepasster und flächensparender Bauverfahren (z.B. Vorkopfbauweise, </w:t>
            </w:r>
            <w:r>
              <w:t>grabenlose</w:t>
            </w:r>
            <w:r w:rsidRPr="00611895">
              <w:t xml:space="preserve"> Bauverfahren zum unterirdischen Leitungsbau</w:t>
            </w:r>
            <w:r>
              <w:t>)</w:t>
            </w:r>
          </w:p>
        </w:tc>
        <w:tc>
          <w:tcPr>
            <w:tcW w:w="1275" w:type="dxa"/>
            <w:tcBorders>
              <w:top w:val="nil"/>
              <w:bottom w:val="single" w:sz="6" w:space="0" w:color="auto"/>
            </w:tcBorders>
          </w:tcPr>
          <w:p w14:paraId="6FE2AD01" w14:textId="77777777" w:rsidR="006545D3" w:rsidRPr="00A656B2" w:rsidRDefault="006545D3" w:rsidP="00897FA0">
            <w:pPr>
              <w:pStyle w:val="Tab1-Kopfzeile"/>
              <w:spacing w:before="0" w:after="0" w:line="240" w:lineRule="auto"/>
              <w:jc w:val="center"/>
            </w:pPr>
          </w:p>
        </w:tc>
      </w:tr>
      <w:tr w:rsidR="00466380" w:rsidRPr="00611895" w14:paraId="6DBB7ED3" w14:textId="77777777" w:rsidTr="00714114">
        <w:tc>
          <w:tcPr>
            <w:tcW w:w="7225" w:type="dxa"/>
            <w:tcBorders>
              <w:top w:val="single" w:sz="6" w:space="0" w:color="auto"/>
              <w:bottom w:val="nil"/>
            </w:tcBorders>
          </w:tcPr>
          <w:p w14:paraId="285CEE22" w14:textId="77777777" w:rsidR="00466380" w:rsidRDefault="00466380" w:rsidP="00897FA0">
            <w:pPr>
              <w:pStyle w:val="Tab1-Kopfzeile"/>
              <w:widowControl w:val="0"/>
              <w:spacing w:before="0" w:after="0" w:line="240" w:lineRule="auto"/>
            </w:pPr>
            <w:r w:rsidRPr="00611895">
              <w:t>Schutz von Tieren</w:t>
            </w:r>
          </w:p>
          <w:p w14:paraId="10284581" w14:textId="77777777" w:rsidR="0018632E" w:rsidRPr="0018632E" w:rsidRDefault="00466380" w:rsidP="00897FA0">
            <w:pPr>
              <w:pStyle w:val="Tab1-Aufzhlung1nach"/>
              <w:numPr>
                <w:ilvl w:val="0"/>
                <w:numId w:val="25"/>
              </w:numPr>
              <w:spacing w:before="0" w:after="0"/>
              <w:ind w:left="284" w:hanging="284"/>
            </w:pPr>
            <w:r w:rsidRPr="00E31A65">
              <w:t>Definition von Tabuflächen, Verzicht oder Reduzierung von Baustreifen im Bereich wertvoller Habitate (z.B. Feuchtgebiete etc.)</w:t>
            </w:r>
          </w:p>
        </w:tc>
        <w:tc>
          <w:tcPr>
            <w:tcW w:w="1275" w:type="dxa"/>
            <w:tcBorders>
              <w:top w:val="single" w:sz="6" w:space="0" w:color="auto"/>
              <w:bottom w:val="nil"/>
            </w:tcBorders>
          </w:tcPr>
          <w:p w14:paraId="73FF0D59" w14:textId="77777777" w:rsidR="00466380" w:rsidRPr="00D8312B" w:rsidRDefault="00466380" w:rsidP="00897FA0">
            <w:pPr>
              <w:pStyle w:val="Tab1-Kopfzeile"/>
              <w:spacing w:before="0" w:after="0" w:line="240" w:lineRule="auto"/>
              <w:jc w:val="center"/>
              <w:rPr>
                <w:b w:val="0"/>
              </w:rPr>
            </w:pPr>
          </w:p>
          <w:p w14:paraId="1AB004F9" w14:textId="77777777" w:rsidR="00D8312B" w:rsidRPr="00D06452" w:rsidRDefault="00D06452" w:rsidP="00897FA0">
            <w:pPr>
              <w:pStyle w:val="Tab1-Kopfzeile"/>
              <w:spacing w:before="0" w:after="0" w:line="240" w:lineRule="auto"/>
              <w:jc w:val="center"/>
            </w:pPr>
            <w:r>
              <w:t>X</w:t>
            </w:r>
          </w:p>
        </w:tc>
      </w:tr>
      <w:tr w:rsidR="00D06452" w:rsidRPr="00611895" w14:paraId="2DF8DDAA" w14:textId="77777777" w:rsidTr="00714114">
        <w:tc>
          <w:tcPr>
            <w:tcW w:w="7225" w:type="dxa"/>
            <w:tcBorders>
              <w:top w:val="nil"/>
              <w:bottom w:val="nil"/>
            </w:tcBorders>
          </w:tcPr>
          <w:p w14:paraId="4CFD5199" w14:textId="77777777" w:rsidR="00D06452" w:rsidRDefault="00D06452" w:rsidP="00897FA0">
            <w:pPr>
              <w:pStyle w:val="Tab1-Aufzhlung1nach"/>
              <w:numPr>
                <w:ilvl w:val="0"/>
                <w:numId w:val="25"/>
              </w:numPr>
              <w:spacing w:before="0" w:after="0"/>
              <w:ind w:left="284" w:hanging="284"/>
            </w:pPr>
            <w:r w:rsidRPr="00E31A65">
              <w:t>Schutzzäune zur Begrenzung des Baufeldes (Schutz von Habitaten; Vermeidung von Tierfallen bei Baugruben, Verhinderung von Tierkollisionen</w:t>
            </w:r>
            <w:r>
              <w:t>)</w:t>
            </w:r>
          </w:p>
        </w:tc>
        <w:tc>
          <w:tcPr>
            <w:tcW w:w="1275" w:type="dxa"/>
            <w:tcBorders>
              <w:top w:val="nil"/>
              <w:bottom w:val="nil"/>
            </w:tcBorders>
          </w:tcPr>
          <w:p w14:paraId="2D30389E" w14:textId="77777777" w:rsidR="00D06452" w:rsidRDefault="00E92AE6" w:rsidP="00897FA0">
            <w:pPr>
              <w:pStyle w:val="Tab1-Kopfzeile"/>
              <w:spacing w:before="0" w:after="0" w:line="240" w:lineRule="auto"/>
              <w:jc w:val="center"/>
            </w:pPr>
            <w:r>
              <w:t>X</w:t>
            </w:r>
          </w:p>
        </w:tc>
      </w:tr>
      <w:tr w:rsidR="00D06452" w:rsidRPr="00611895" w14:paraId="4075AB89" w14:textId="77777777" w:rsidTr="00714114">
        <w:tc>
          <w:tcPr>
            <w:tcW w:w="7225" w:type="dxa"/>
            <w:tcBorders>
              <w:top w:val="nil"/>
              <w:bottom w:val="nil"/>
            </w:tcBorders>
          </w:tcPr>
          <w:p w14:paraId="3F5C9B8C" w14:textId="178D15BE" w:rsidR="00D06452" w:rsidRDefault="00D06452" w:rsidP="00B95547">
            <w:pPr>
              <w:pStyle w:val="Tab1-Aufzhlung1nach"/>
              <w:numPr>
                <w:ilvl w:val="0"/>
                <w:numId w:val="25"/>
              </w:numPr>
              <w:spacing w:before="0" w:after="0"/>
              <w:ind w:left="284" w:hanging="284"/>
            </w:pPr>
            <w:r w:rsidRPr="00E31A65">
              <w:rPr>
                <w:rFonts w:cs="Arial"/>
                <w:szCs w:val="20"/>
              </w:rPr>
              <w:t>Absturzsicherung</w:t>
            </w:r>
            <w:r w:rsidRPr="00482925">
              <w:rPr>
                <w:rFonts w:cs="Arial"/>
                <w:szCs w:val="20"/>
              </w:rPr>
              <w:t xml:space="preserve"> an steilwandigen Baugruben und Leitungsgräben mittels artspezifischer Zäune oder Abdeckungen</w:t>
            </w:r>
            <w:r w:rsidR="00540C1D">
              <w:rPr>
                <w:rFonts w:cs="Arial"/>
                <w:szCs w:val="20"/>
              </w:rPr>
              <w:t xml:space="preserve"> oder Rampen zum Rausklettern aus Baugruben</w:t>
            </w:r>
          </w:p>
        </w:tc>
        <w:tc>
          <w:tcPr>
            <w:tcW w:w="1275" w:type="dxa"/>
            <w:tcBorders>
              <w:top w:val="nil"/>
              <w:bottom w:val="nil"/>
            </w:tcBorders>
          </w:tcPr>
          <w:p w14:paraId="5EC82D10" w14:textId="77777777" w:rsidR="00D06452" w:rsidRDefault="00E92AE6" w:rsidP="00D8312B">
            <w:pPr>
              <w:pStyle w:val="Tab1-Kopfzeile"/>
              <w:spacing w:before="0" w:after="0" w:line="240" w:lineRule="auto"/>
              <w:jc w:val="center"/>
            </w:pPr>
            <w:r>
              <w:t>X</w:t>
            </w:r>
          </w:p>
        </w:tc>
      </w:tr>
      <w:tr w:rsidR="00D06452" w:rsidRPr="00611895" w14:paraId="5C7FA208" w14:textId="77777777" w:rsidTr="00714114">
        <w:tc>
          <w:tcPr>
            <w:tcW w:w="7225" w:type="dxa"/>
            <w:tcBorders>
              <w:top w:val="nil"/>
              <w:bottom w:val="nil"/>
            </w:tcBorders>
          </w:tcPr>
          <w:p w14:paraId="7D426FBF" w14:textId="7B9E42CE" w:rsidR="00D06452" w:rsidRDefault="00D06452" w:rsidP="00B95547">
            <w:pPr>
              <w:pStyle w:val="Tab1-Aufzhlung1nach"/>
              <w:numPr>
                <w:ilvl w:val="0"/>
                <w:numId w:val="25"/>
              </w:numPr>
              <w:spacing w:before="0" w:after="0"/>
              <w:ind w:left="284" w:hanging="284"/>
            </w:pPr>
            <w:r w:rsidRPr="00611895">
              <w:t>temporäre Leit</w:t>
            </w:r>
            <w:r w:rsidR="00692ED9">
              <w:t>- und Sperr</w:t>
            </w:r>
            <w:r w:rsidRPr="00611895">
              <w:t>einrichtungen</w:t>
            </w:r>
            <w:r>
              <w:t xml:space="preserve"> für (Amphibien</w:t>
            </w:r>
            <w:r w:rsidR="003D6BF1">
              <w:rPr>
                <w:rStyle w:val="Funotenzeichen"/>
              </w:rPr>
              <w:footnoteReference w:id="32"/>
            </w:r>
            <w:r>
              <w:t>, Reptilien</w:t>
            </w:r>
            <w:r w:rsidR="00692ED9">
              <w:t>, Kleintiere</w:t>
            </w:r>
            <w:r>
              <w:t>)</w:t>
            </w:r>
          </w:p>
        </w:tc>
        <w:tc>
          <w:tcPr>
            <w:tcW w:w="1275" w:type="dxa"/>
            <w:tcBorders>
              <w:top w:val="nil"/>
              <w:bottom w:val="nil"/>
            </w:tcBorders>
          </w:tcPr>
          <w:p w14:paraId="78C5EF70" w14:textId="77777777" w:rsidR="00D06452" w:rsidRDefault="00E92AE6" w:rsidP="00D8312B">
            <w:pPr>
              <w:pStyle w:val="Tab1-Kopfzeile"/>
              <w:spacing w:before="0" w:after="0" w:line="240" w:lineRule="auto"/>
              <w:jc w:val="center"/>
            </w:pPr>
            <w:r>
              <w:t>X</w:t>
            </w:r>
          </w:p>
        </w:tc>
      </w:tr>
      <w:tr w:rsidR="00D06452" w:rsidRPr="00611895" w14:paraId="00198193" w14:textId="77777777" w:rsidTr="00714114">
        <w:tc>
          <w:tcPr>
            <w:tcW w:w="7225" w:type="dxa"/>
            <w:tcBorders>
              <w:top w:val="nil"/>
              <w:bottom w:val="nil"/>
            </w:tcBorders>
          </w:tcPr>
          <w:p w14:paraId="277800F9" w14:textId="271BFB86" w:rsidR="00D06452" w:rsidRDefault="00D06452" w:rsidP="00540C1D">
            <w:pPr>
              <w:pStyle w:val="Tab1-Aufzhlung1nach"/>
              <w:numPr>
                <w:ilvl w:val="0"/>
                <w:numId w:val="25"/>
              </w:numPr>
              <w:spacing w:before="0" w:after="0"/>
              <w:ind w:left="284" w:hanging="284"/>
            </w:pPr>
            <w:r>
              <w:t>temporäre Sichtschutzzäune</w:t>
            </w:r>
            <w:r w:rsidRPr="00611895">
              <w:t xml:space="preserve"> </w:t>
            </w:r>
            <w:r>
              <w:t xml:space="preserve">/ Blendschutz </w:t>
            </w:r>
            <w:r w:rsidRPr="00611895">
              <w:t>während der Bauphase</w:t>
            </w:r>
            <w:r>
              <w:t xml:space="preserve"> für störungsempfindliche </w:t>
            </w:r>
            <w:r w:rsidRPr="00540C1D">
              <w:rPr>
                <w:szCs w:val="20"/>
              </w:rPr>
              <w:t>Arten</w:t>
            </w:r>
            <w:r w:rsidR="00540C1D" w:rsidRPr="00540C1D">
              <w:rPr>
                <w:szCs w:val="20"/>
              </w:rPr>
              <w:t xml:space="preserve">; </w:t>
            </w:r>
            <w:r w:rsidR="00540C1D" w:rsidRPr="00D2781A">
              <w:rPr>
                <w:szCs w:val="20"/>
              </w:rPr>
              <w:t>angepasste Beleuchtung, baubedingte Ausleuchtung nur auf den zu bearbeitenden Teil gerichtet (konstruktiver Schutz) und ggf. Abschaltungen, wenn keine Unfallgefahr besteht</w:t>
            </w:r>
          </w:p>
        </w:tc>
        <w:tc>
          <w:tcPr>
            <w:tcW w:w="1275" w:type="dxa"/>
            <w:tcBorders>
              <w:top w:val="nil"/>
              <w:bottom w:val="nil"/>
            </w:tcBorders>
          </w:tcPr>
          <w:p w14:paraId="41CA11CB" w14:textId="77777777" w:rsidR="00D06452" w:rsidRDefault="00E92AE6" w:rsidP="00D8312B">
            <w:pPr>
              <w:pStyle w:val="Tab1-Kopfzeile"/>
              <w:spacing w:before="0" w:after="0" w:line="240" w:lineRule="auto"/>
              <w:jc w:val="center"/>
            </w:pPr>
            <w:r>
              <w:t>X</w:t>
            </w:r>
          </w:p>
        </w:tc>
      </w:tr>
      <w:tr w:rsidR="00E92AE6" w:rsidRPr="00611895" w14:paraId="45725ECC" w14:textId="77777777" w:rsidTr="00773B42">
        <w:tc>
          <w:tcPr>
            <w:tcW w:w="7225" w:type="dxa"/>
            <w:tcBorders>
              <w:top w:val="nil"/>
              <w:bottom w:val="nil"/>
            </w:tcBorders>
          </w:tcPr>
          <w:p w14:paraId="6D8C9C4C" w14:textId="77777777" w:rsidR="00E92AE6" w:rsidRDefault="00E92AE6" w:rsidP="00B95547">
            <w:pPr>
              <w:pStyle w:val="Tab1-Aufzhlung1nach"/>
              <w:numPr>
                <w:ilvl w:val="0"/>
                <w:numId w:val="25"/>
              </w:numPr>
              <w:spacing w:before="0" w:after="0"/>
              <w:ind w:left="284" w:hanging="284"/>
            </w:pPr>
            <w:r>
              <w:t>Verhinderung von baubedingten Stoffeinträgen in Gewässer / Gewässertrübungen bei Brückenneubau und Brückenabriss (z</w:t>
            </w:r>
            <w:r w:rsidRPr="00E92AE6">
              <w:t>.B. durch Einhausen</w:t>
            </w:r>
            <w:r w:rsidR="00692ED9">
              <w:t>, Einsatz von Schwimmpontons</w:t>
            </w:r>
            <w:r>
              <w:t>)</w:t>
            </w:r>
          </w:p>
        </w:tc>
        <w:tc>
          <w:tcPr>
            <w:tcW w:w="1275" w:type="dxa"/>
            <w:tcBorders>
              <w:top w:val="nil"/>
              <w:bottom w:val="nil"/>
            </w:tcBorders>
          </w:tcPr>
          <w:p w14:paraId="4654FCC8" w14:textId="77777777" w:rsidR="00E92AE6" w:rsidRDefault="00E92AE6" w:rsidP="00D8312B">
            <w:pPr>
              <w:pStyle w:val="Tab1-Kopfzeile"/>
              <w:spacing w:before="0" w:after="0" w:line="240" w:lineRule="auto"/>
              <w:jc w:val="center"/>
            </w:pPr>
            <w:r>
              <w:t>X</w:t>
            </w:r>
          </w:p>
        </w:tc>
      </w:tr>
      <w:tr w:rsidR="00D06452" w:rsidRPr="00611895" w14:paraId="6F1A8CE4" w14:textId="77777777" w:rsidTr="00773B42">
        <w:tc>
          <w:tcPr>
            <w:tcW w:w="7225" w:type="dxa"/>
            <w:tcBorders>
              <w:top w:val="nil"/>
              <w:bottom w:val="nil"/>
            </w:tcBorders>
          </w:tcPr>
          <w:p w14:paraId="4FAB7F4A" w14:textId="77777777" w:rsidR="00D06452" w:rsidRDefault="00D06452" w:rsidP="00B95547">
            <w:pPr>
              <w:pStyle w:val="Tab1-Aufzhlung1nach"/>
              <w:numPr>
                <w:ilvl w:val="0"/>
                <w:numId w:val="25"/>
              </w:numPr>
              <w:spacing w:before="0" w:after="0"/>
              <w:ind w:left="284" w:hanging="284"/>
            </w:pPr>
            <w:r>
              <w:t>Rodung von Gehölzbeständen, Gebüschen und Bäumen sowie Rückschnitt von Röhrichten zwischen dem 1.10. und dem 29.2. gemäß § 39 BNatSchG oder</w:t>
            </w:r>
          </w:p>
        </w:tc>
        <w:tc>
          <w:tcPr>
            <w:tcW w:w="1275" w:type="dxa"/>
            <w:tcBorders>
              <w:top w:val="nil"/>
              <w:bottom w:val="nil"/>
            </w:tcBorders>
          </w:tcPr>
          <w:p w14:paraId="013F2928" w14:textId="77777777" w:rsidR="00D06452" w:rsidRDefault="00E92AE6" w:rsidP="00D8312B">
            <w:pPr>
              <w:pStyle w:val="Tab1-Kopfzeile"/>
              <w:spacing w:before="0" w:after="0" w:line="240" w:lineRule="auto"/>
              <w:jc w:val="center"/>
            </w:pPr>
            <w:r>
              <w:t>X</w:t>
            </w:r>
          </w:p>
        </w:tc>
      </w:tr>
      <w:tr w:rsidR="00D06452" w:rsidRPr="00611895" w14:paraId="1AD0FF39" w14:textId="77777777" w:rsidTr="00773B42">
        <w:tc>
          <w:tcPr>
            <w:tcW w:w="7225" w:type="dxa"/>
            <w:tcBorders>
              <w:top w:val="nil"/>
              <w:bottom w:val="nil"/>
            </w:tcBorders>
          </w:tcPr>
          <w:p w14:paraId="689BEADB" w14:textId="77777777" w:rsidR="00D06452" w:rsidRDefault="00D06452" w:rsidP="00B95547">
            <w:pPr>
              <w:pStyle w:val="Tab1-Aufzhlung1nach"/>
              <w:keepNext/>
              <w:keepLines/>
              <w:numPr>
                <w:ilvl w:val="0"/>
                <w:numId w:val="25"/>
              </w:numPr>
              <w:spacing w:before="0" w:after="0"/>
              <w:ind w:left="284" w:hanging="284"/>
            </w:pPr>
            <w:r w:rsidRPr="00611895">
              <w:t>Bauzeit</w:t>
            </w:r>
            <w:r>
              <w:t>enregelung</w:t>
            </w:r>
            <w:r w:rsidRPr="00611895">
              <w:t xml:space="preserve"> in Abhängigkeit von betroffenen Tierarten (z.B. Baufeldräumung außerhalb bestimmter </w:t>
            </w:r>
            <w:r>
              <w:t xml:space="preserve">Brut-; Laich- und </w:t>
            </w:r>
            <w:r w:rsidRPr="00611895">
              <w:t>Ruhezeiten</w:t>
            </w:r>
            <w:r>
              <w:t>,</w:t>
            </w:r>
            <w:r w:rsidRPr="00611895">
              <w:t xml:space="preserve"> Nachtbauverbot zur Begrenzung der Störung im Bereich der Flugwege von Fledermäusen, </w:t>
            </w:r>
            <w:r>
              <w:t xml:space="preserve">Verzicht auf Baustellenausleuchtung, </w:t>
            </w:r>
            <w:r w:rsidRPr="00611895">
              <w:t>Vermeidung der Störung empfindlicher Vo</w:t>
            </w:r>
            <w:r>
              <w:t>gelarten in der frühen Brutzeit</w:t>
            </w:r>
            <w:r w:rsidRPr="00611895">
              <w:t>/ Nestgründungsphase z.B. bei Schwarzstorch, Uhu, Wanderfalke: Feb</w:t>
            </w:r>
            <w:r>
              <w:t>.</w:t>
            </w:r>
            <w:r w:rsidRPr="00611895">
              <w:t xml:space="preserve"> </w:t>
            </w:r>
            <w:r>
              <w:t>-</w:t>
            </w:r>
            <w:r w:rsidRPr="00611895">
              <w:t xml:space="preserve"> Mai)</w:t>
            </w:r>
            <w:r>
              <w:rPr>
                <w:rStyle w:val="Funotenzeichen"/>
              </w:rPr>
              <w:footnoteReference w:id="33"/>
            </w:r>
            <w:r>
              <w:t xml:space="preserve"> </w:t>
            </w:r>
          </w:p>
        </w:tc>
        <w:tc>
          <w:tcPr>
            <w:tcW w:w="1275" w:type="dxa"/>
            <w:tcBorders>
              <w:top w:val="nil"/>
              <w:bottom w:val="nil"/>
            </w:tcBorders>
          </w:tcPr>
          <w:p w14:paraId="408DCBD2" w14:textId="77777777" w:rsidR="00D06452" w:rsidRDefault="00E92AE6" w:rsidP="00D8312B">
            <w:pPr>
              <w:pStyle w:val="Tab1-Kopfzeile"/>
              <w:spacing w:before="0" w:after="0" w:line="240" w:lineRule="auto"/>
              <w:jc w:val="center"/>
            </w:pPr>
            <w:r>
              <w:t>X</w:t>
            </w:r>
          </w:p>
        </w:tc>
      </w:tr>
      <w:tr w:rsidR="00D06452" w:rsidRPr="00611895" w14:paraId="479878C9" w14:textId="77777777" w:rsidTr="00714114">
        <w:tc>
          <w:tcPr>
            <w:tcW w:w="7225" w:type="dxa"/>
            <w:tcBorders>
              <w:top w:val="nil"/>
              <w:bottom w:val="nil"/>
            </w:tcBorders>
          </w:tcPr>
          <w:p w14:paraId="5EDBEF91" w14:textId="77777777" w:rsidR="00D06452" w:rsidRPr="00611895" w:rsidRDefault="00D06452" w:rsidP="00B95547">
            <w:pPr>
              <w:pStyle w:val="Tab1-Aufzhlung1nach"/>
              <w:numPr>
                <w:ilvl w:val="0"/>
                <w:numId w:val="25"/>
              </w:numPr>
              <w:spacing w:before="0" w:after="0"/>
              <w:ind w:left="284" w:hanging="284"/>
            </w:pPr>
            <w:r>
              <w:t>Ausweisen und Markieren von Horstschutzzonen (Nestschutz § 24 LNatSchG</w:t>
            </w:r>
            <w:r w:rsidR="00814B05">
              <w:t xml:space="preserve"> RP</w:t>
            </w:r>
            <w:r>
              <w:t>)</w:t>
            </w:r>
          </w:p>
        </w:tc>
        <w:tc>
          <w:tcPr>
            <w:tcW w:w="1275" w:type="dxa"/>
            <w:tcBorders>
              <w:top w:val="nil"/>
              <w:bottom w:val="nil"/>
            </w:tcBorders>
          </w:tcPr>
          <w:p w14:paraId="368280EB" w14:textId="77777777" w:rsidR="00D06452" w:rsidRDefault="00E92AE6" w:rsidP="00D8312B">
            <w:pPr>
              <w:pStyle w:val="Tab1-Kopfzeile"/>
              <w:spacing w:before="0" w:after="0" w:line="240" w:lineRule="auto"/>
              <w:jc w:val="center"/>
            </w:pPr>
            <w:r>
              <w:t>X</w:t>
            </w:r>
          </w:p>
        </w:tc>
      </w:tr>
      <w:tr w:rsidR="00D06452" w:rsidRPr="00611895" w14:paraId="71EE1F8D" w14:textId="77777777" w:rsidTr="00714114">
        <w:tc>
          <w:tcPr>
            <w:tcW w:w="7225" w:type="dxa"/>
            <w:tcBorders>
              <w:top w:val="nil"/>
              <w:bottom w:val="nil"/>
            </w:tcBorders>
          </w:tcPr>
          <w:p w14:paraId="3F5E8073" w14:textId="49253909" w:rsidR="00D06452" w:rsidRDefault="00D06452" w:rsidP="003D7301">
            <w:pPr>
              <w:pStyle w:val="Tab1-Aufzhlung1nach"/>
              <w:numPr>
                <w:ilvl w:val="0"/>
                <w:numId w:val="25"/>
              </w:numPr>
              <w:spacing w:before="0" w:after="0"/>
              <w:ind w:left="284" w:hanging="284"/>
            </w:pPr>
            <w:r>
              <w:t>Kontrolle von Bäumen, Baumhöhlen, Totholz, abstehende Rinde sowie vorhandene Kästen auf Tierbesatz; ggf. Vergrämung, Umsiedlung in geeignete Ersatzhabitate oder Umhängen von z.B. Wasseramselni</w:t>
            </w:r>
            <w:r w:rsidR="003D7301">
              <w:t>s</w:t>
            </w:r>
            <w:r w:rsidR="00D07E65">
              <w:t>tk</w:t>
            </w:r>
            <w:r>
              <w:t xml:space="preserve">ästen oder Verschluss von Höhlen; </w:t>
            </w:r>
            <w:r w:rsidRPr="00A12CD1">
              <w:t>der Abstand der Ersatzhabitate vom Fahrbahnrand wird bestimmt durch die kritischen Schallpegel und Effektdistanzen/Fluchtdistanzen der Zielarten</w:t>
            </w:r>
            <w:r>
              <w:t xml:space="preserve"> gemäß der </w:t>
            </w:r>
            <w:r w:rsidRPr="00A12CD1">
              <w:t>„Arbeitshilfe Vögel un</w:t>
            </w:r>
            <w:r>
              <w:t>d Straßenverkehr“ (BMVBS 2010)</w:t>
            </w:r>
          </w:p>
        </w:tc>
        <w:tc>
          <w:tcPr>
            <w:tcW w:w="1275" w:type="dxa"/>
            <w:tcBorders>
              <w:top w:val="nil"/>
              <w:bottom w:val="nil"/>
            </w:tcBorders>
          </w:tcPr>
          <w:p w14:paraId="277295EB" w14:textId="77777777" w:rsidR="00D06452" w:rsidRDefault="00D06452" w:rsidP="00D8312B">
            <w:pPr>
              <w:pStyle w:val="Tab1-Kopfzeile"/>
              <w:spacing w:before="0" w:after="0" w:line="240" w:lineRule="auto"/>
              <w:jc w:val="center"/>
            </w:pPr>
            <w:r>
              <w:t>X</w:t>
            </w:r>
          </w:p>
        </w:tc>
      </w:tr>
      <w:tr w:rsidR="00D06452" w:rsidRPr="00611895" w14:paraId="5C594409" w14:textId="77777777" w:rsidTr="00714114">
        <w:tc>
          <w:tcPr>
            <w:tcW w:w="7225" w:type="dxa"/>
            <w:tcBorders>
              <w:top w:val="nil"/>
              <w:bottom w:val="nil"/>
            </w:tcBorders>
          </w:tcPr>
          <w:p w14:paraId="573D537D" w14:textId="77777777" w:rsidR="00D06452" w:rsidRDefault="00D06452" w:rsidP="00B95547">
            <w:pPr>
              <w:pStyle w:val="Tab1-Aufzhlung1nach"/>
              <w:numPr>
                <w:ilvl w:val="0"/>
                <w:numId w:val="25"/>
              </w:numPr>
              <w:spacing w:before="0" w:after="0"/>
              <w:ind w:left="284" w:hanging="284"/>
            </w:pPr>
            <w:r>
              <w:t>Kontrolle von Bauwerken (Brücken, Betriebsgebäuden, Mauern) auf Tierbesatz z.B. Fledermäuse; ggf. Umsiedlung in geeignete Ersatzhabitate oder Anpassung von Abbruchzeiten</w:t>
            </w:r>
          </w:p>
        </w:tc>
        <w:tc>
          <w:tcPr>
            <w:tcW w:w="1275" w:type="dxa"/>
            <w:tcBorders>
              <w:top w:val="nil"/>
              <w:bottom w:val="nil"/>
            </w:tcBorders>
          </w:tcPr>
          <w:p w14:paraId="66B8D892" w14:textId="77777777" w:rsidR="00D06452" w:rsidRDefault="00D06452" w:rsidP="00D8312B">
            <w:pPr>
              <w:pStyle w:val="Tab1-Kopfzeile"/>
              <w:spacing w:before="0" w:after="0" w:line="240" w:lineRule="auto"/>
              <w:jc w:val="center"/>
            </w:pPr>
            <w:r>
              <w:t>X</w:t>
            </w:r>
          </w:p>
        </w:tc>
      </w:tr>
      <w:tr w:rsidR="005D035C" w:rsidRPr="00611895" w14:paraId="3B2006E4" w14:textId="77777777" w:rsidTr="00714114">
        <w:tc>
          <w:tcPr>
            <w:tcW w:w="7225" w:type="dxa"/>
            <w:tcBorders>
              <w:top w:val="nil"/>
              <w:bottom w:val="nil"/>
            </w:tcBorders>
          </w:tcPr>
          <w:p w14:paraId="6793F5CB" w14:textId="77777777" w:rsidR="005D035C" w:rsidRPr="00611895" w:rsidRDefault="005D035C" w:rsidP="00B95547">
            <w:pPr>
              <w:pStyle w:val="Tab1-Aufzhlung1nach"/>
              <w:numPr>
                <w:ilvl w:val="0"/>
                <w:numId w:val="25"/>
              </w:numPr>
              <w:spacing w:before="0" w:after="0"/>
              <w:ind w:left="284" w:hanging="284"/>
            </w:pPr>
            <w:r>
              <w:t>Kontrolle von Böden auf Tierbesatz (z.B. Hamster) und Grünland auf z.B. Wiesenbrüter</w:t>
            </w:r>
          </w:p>
        </w:tc>
        <w:tc>
          <w:tcPr>
            <w:tcW w:w="1275" w:type="dxa"/>
            <w:tcBorders>
              <w:top w:val="nil"/>
              <w:bottom w:val="nil"/>
            </w:tcBorders>
          </w:tcPr>
          <w:p w14:paraId="3249557F" w14:textId="77777777" w:rsidR="005D035C" w:rsidRDefault="005D035C" w:rsidP="005D035C">
            <w:pPr>
              <w:pStyle w:val="Tab1-Kopfzeile"/>
              <w:spacing w:before="0" w:after="0" w:line="240" w:lineRule="auto"/>
              <w:jc w:val="center"/>
            </w:pPr>
            <w:r>
              <w:t>X</w:t>
            </w:r>
          </w:p>
          <w:p w14:paraId="4261C06E" w14:textId="77777777" w:rsidR="005D035C" w:rsidRPr="00D8312B" w:rsidRDefault="005D035C" w:rsidP="00D8312B">
            <w:pPr>
              <w:pStyle w:val="Tab1-Kopfzeile"/>
              <w:spacing w:before="0" w:after="0" w:line="240" w:lineRule="auto"/>
              <w:jc w:val="center"/>
              <w:rPr>
                <w:b w:val="0"/>
              </w:rPr>
            </w:pPr>
          </w:p>
        </w:tc>
      </w:tr>
      <w:tr w:rsidR="005D035C" w:rsidRPr="00611895" w14:paraId="127A7842" w14:textId="77777777" w:rsidTr="00714114">
        <w:tc>
          <w:tcPr>
            <w:tcW w:w="7225" w:type="dxa"/>
            <w:tcBorders>
              <w:top w:val="nil"/>
              <w:bottom w:val="nil"/>
            </w:tcBorders>
          </w:tcPr>
          <w:p w14:paraId="56B524E1" w14:textId="77777777" w:rsidR="005D035C" w:rsidRPr="00611895" w:rsidRDefault="00BC2146" w:rsidP="00B95547">
            <w:pPr>
              <w:pStyle w:val="Tab1-Aufzhlung1nach"/>
              <w:numPr>
                <w:ilvl w:val="0"/>
                <w:numId w:val="25"/>
              </w:numPr>
              <w:spacing w:before="0" w:after="0"/>
              <w:ind w:left="284" w:hanging="284"/>
            </w:pPr>
            <w:r>
              <w:t>Umsiedeln, Vergrämen</w:t>
            </w:r>
            <w:r w:rsidR="005D1330">
              <w:t xml:space="preserve"> (z.B. </w:t>
            </w:r>
            <w:r w:rsidR="005D1330" w:rsidRPr="001352D1">
              <w:t xml:space="preserve">Fischvergrämung </w:t>
            </w:r>
            <w:r w:rsidR="005D1330">
              <w:t xml:space="preserve">/ ggf. Elektrobefischung </w:t>
            </w:r>
            <w:r w:rsidR="005D1330" w:rsidRPr="001352D1">
              <w:t>vor Bauarbeiten in Gewässern</w:t>
            </w:r>
            <w:r w:rsidR="005D1330">
              <w:t>)</w:t>
            </w:r>
          </w:p>
        </w:tc>
        <w:tc>
          <w:tcPr>
            <w:tcW w:w="1275" w:type="dxa"/>
            <w:tcBorders>
              <w:top w:val="nil"/>
              <w:bottom w:val="nil"/>
            </w:tcBorders>
          </w:tcPr>
          <w:p w14:paraId="7E54B396" w14:textId="77777777" w:rsidR="005D035C" w:rsidRPr="005D035C" w:rsidRDefault="005D035C" w:rsidP="005D035C">
            <w:pPr>
              <w:pStyle w:val="Tab1-Kopfzeile"/>
              <w:spacing w:before="0" w:after="0" w:line="240" w:lineRule="auto"/>
              <w:jc w:val="center"/>
            </w:pPr>
            <w:r>
              <w:t>X</w:t>
            </w:r>
          </w:p>
        </w:tc>
      </w:tr>
      <w:tr w:rsidR="00E92AE6" w:rsidRPr="00611895" w14:paraId="7451C46A" w14:textId="77777777" w:rsidTr="00714114">
        <w:tc>
          <w:tcPr>
            <w:tcW w:w="7225" w:type="dxa"/>
            <w:tcBorders>
              <w:top w:val="nil"/>
              <w:bottom w:val="single" w:sz="6" w:space="0" w:color="auto"/>
            </w:tcBorders>
          </w:tcPr>
          <w:p w14:paraId="7F642BB4" w14:textId="77777777" w:rsidR="00E92AE6" w:rsidRPr="00611895" w:rsidRDefault="00E92AE6" w:rsidP="00B95547">
            <w:pPr>
              <w:pStyle w:val="Tab1-Aufzhlung1nach"/>
              <w:numPr>
                <w:ilvl w:val="0"/>
                <w:numId w:val="25"/>
              </w:numPr>
              <w:spacing w:before="0" w:after="0"/>
              <w:ind w:left="284" w:hanging="284"/>
            </w:pPr>
            <w:r>
              <w:t>Verhinderung einer Wiederbesiedlung nach erfolgter Umsiedlung / Verpflanzung von Vegetationsbeständen (z.B. frühe Mahd von Wiesenknopfbeständen)</w:t>
            </w:r>
          </w:p>
        </w:tc>
        <w:tc>
          <w:tcPr>
            <w:tcW w:w="1275" w:type="dxa"/>
            <w:tcBorders>
              <w:top w:val="nil"/>
              <w:bottom w:val="single" w:sz="6" w:space="0" w:color="auto"/>
            </w:tcBorders>
          </w:tcPr>
          <w:p w14:paraId="40ED8D47" w14:textId="77777777" w:rsidR="00E92AE6" w:rsidRPr="00D8312B" w:rsidRDefault="00E92AE6" w:rsidP="004403D7">
            <w:pPr>
              <w:pStyle w:val="Tab1-Kopfzeile"/>
              <w:spacing w:before="0" w:after="0" w:line="240" w:lineRule="auto"/>
              <w:jc w:val="center"/>
              <w:rPr>
                <w:b w:val="0"/>
              </w:rPr>
            </w:pPr>
            <w:r>
              <w:t>X</w:t>
            </w:r>
          </w:p>
        </w:tc>
      </w:tr>
      <w:tr w:rsidR="00B07699" w:rsidRPr="00611895" w14:paraId="519C2236" w14:textId="77777777" w:rsidTr="00714114">
        <w:tc>
          <w:tcPr>
            <w:tcW w:w="7225" w:type="dxa"/>
            <w:tcBorders>
              <w:top w:val="single" w:sz="6" w:space="0" w:color="auto"/>
              <w:bottom w:val="nil"/>
            </w:tcBorders>
          </w:tcPr>
          <w:p w14:paraId="7FE91EB9" w14:textId="77777777" w:rsidR="00B07699" w:rsidRPr="00611895" w:rsidRDefault="00B07699" w:rsidP="00897FA0">
            <w:pPr>
              <w:pStyle w:val="Tab1-Kopfzeile"/>
              <w:keepNext/>
              <w:keepLines/>
              <w:spacing w:before="0" w:after="0" w:line="240" w:lineRule="auto"/>
            </w:pPr>
            <w:r w:rsidRPr="00611895">
              <w:t>Schutz von Böden</w:t>
            </w:r>
          </w:p>
          <w:p w14:paraId="2D4CA81A" w14:textId="77777777" w:rsidR="000D5E9D" w:rsidRPr="000D5E9D" w:rsidRDefault="003B5520" w:rsidP="00897FA0">
            <w:pPr>
              <w:pStyle w:val="Tab1-Aufzhlung1nach"/>
              <w:keepNext/>
              <w:keepLines/>
              <w:numPr>
                <w:ilvl w:val="0"/>
                <w:numId w:val="25"/>
              </w:numPr>
              <w:spacing w:before="0" w:after="0"/>
              <w:ind w:left="284" w:hanging="284"/>
            </w:pPr>
            <w:r>
              <w:t xml:space="preserve">Zwischenlagerung und Rekultivierung des Bodens (z.B. </w:t>
            </w:r>
            <w:r w:rsidRPr="00611895">
              <w:t>Trennung von Oberboden und Unterboden beim Bodenabtrag und Wiedereinbau</w:t>
            </w:r>
            <w:r>
              <w:t>,</w:t>
            </w:r>
            <w:r w:rsidRPr="00611895">
              <w:t xml:space="preserve"> Tiefenlockerung von Böden</w:t>
            </w:r>
            <w:r>
              <w:t xml:space="preserve">, </w:t>
            </w:r>
            <w:r w:rsidRPr="00611895">
              <w:t>frühzeitige Wiederbegrünung / Zwischenansaat offen liegender Böden</w:t>
            </w:r>
            <w:r>
              <w:t xml:space="preserve">) gemäß </w:t>
            </w:r>
            <w:r w:rsidRPr="00D53C45">
              <w:rPr>
                <w:sz w:val="18"/>
                <w:szCs w:val="18"/>
              </w:rPr>
              <w:t>DIN 18915</w:t>
            </w:r>
          </w:p>
        </w:tc>
        <w:tc>
          <w:tcPr>
            <w:tcW w:w="1275" w:type="dxa"/>
            <w:tcBorders>
              <w:top w:val="single" w:sz="6" w:space="0" w:color="auto"/>
              <w:bottom w:val="nil"/>
            </w:tcBorders>
          </w:tcPr>
          <w:p w14:paraId="70D9C1E3" w14:textId="77777777" w:rsidR="00B07699" w:rsidRPr="007E6E0D" w:rsidRDefault="00B07699" w:rsidP="007E6E0D">
            <w:pPr>
              <w:pStyle w:val="Tab1-Kopfzeile"/>
              <w:spacing w:before="0" w:after="0" w:line="240" w:lineRule="auto"/>
              <w:jc w:val="center"/>
              <w:rPr>
                <w:b w:val="0"/>
              </w:rPr>
            </w:pPr>
          </w:p>
          <w:p w14:paraId="6CF01680" w14:textId="77777777" w:rsidR="008E580C" w:rsidRPr="008E580C" w:rsidRDefault="00B07699" w:rsidP="003B5520">
            <w:pPr>
              <w:pStyle w:val="Tab1-Kopfzeile"/>
              <w:spacing w:before="0" w:after="0" w:line="240" w:lineRule="auto"/>
              <w:jc w:val="center"/>
            </w:pPr>
            <w:r w:rsidRPr="008E580C">
              <w:t>X</w:t>
            </w:r>
          </w:p>
        </w:tc>
      </w:tr>
      <w:tr w:rsidR="00E92AE6" w:rsidRPr="00611895" w14:paraId="5A0D48C5" w14:textId="77777777" w:rsidTr="00714114">
        <w:tc>
          <w:tcPr>
            <w:tcW w:w="7225" w:type="dxa"/>
            <w:tcBorders>
              <w:top w:val="nil"/>
              <w:bottom w:val="nil"/>
            </w:tcBorders>
          </w:tcPr>
          <w:p w14:paraId="6DD9593E" w14:textId="2D266154" w:rsidR="00E92AE6" w:rsidRPr="00611895" w:rsidRDefault="003B5520" w:rsidP="00B95547">
            <w:pPr>
              <w:pStyle w:val="Tab1-Aufzhlung1nach"/>
              <w:numPr>
                <w:ilvl w:val="0"/>
                <w:numId w:val="25"/>
              </w:numPr>
              <w:spacing w:before="0" w:after="0"/>
              <w:ind w:left="284" w:hanging="284"/>
            </w:pPr>
            <w:r w:rsidRPr="00611895">
              <w:t xml:space="preserve">Schutz vor Bodenverdichtung </w:t>
            </w:r>
            <w:r>
              <w:t xml:space="preserve">bei verdichtungsempfindlichen Böden; </w:t>
            </w:r>
            <w:r w:rsidRPr="00611895">
              <w:t>Verwendung druckmindernder Auflagen (z.B. Baggermatratzen, Bohlenver</w:t>
            </w:r>
            <w:r>
              <w:t>legung</w:t>
            </w:r>
            <w:r w:rsidRPr="00611895">
              <w:t>)</w:t>
            </w:r>
            <w:r>
              <w:t>, Verzicht auf Befahren zu nasser Böden</w:t>
            </w:r>
            <w:r w:rsidR="00240205">
              <w:t>; ggf. Bodenschutzkonzept; Bauzeitenregelung</w:t>
            </w:r>
          </w:p>
        </w:tc>
        <w:tc>
          <w:tcPr>
            <w:tcW w:w="1275" w:type="dxa"/>
            <w:tcBorders>
              <w:top w:val="nil"/>
              <w:bottom w:val="nil"/>
            </w:tcBorders>
          </w:tcPr>
          <w:p w14:paraId="46418161" w14:textId="77777777" w:rsidR="00E92AE6" w:rsidRPr="007E6E0D" w:rsidRDefault="003B5520" w:rsidP="007E6E0D">
            <w:pPr>
              <w:pStyle w:val="Tab1-Kopfzeile"/>
              <w:spacing w:before="0" w:after="0" w:line="240" w:lineRule="auto"/>
              <w:jc w:val="center"/>
              <w:rPr>
                <w:b w:val="0"/>
              </w:rPr>
            </w:pPr>
            <w:r>
              <w:t>X</w:t>
            </w:r>
          </w:p>
        </w:tc>
      </w:tr>
      <w:tr w:rsidR="00E92AE6" w:rsidRPr="00611895" w14:paraId="318F7383" w14:textId="77777777" w:rsidTr="00714114">
        <w:tc>
          <w:tcPr>
            <w:tcW w:w="7225" w:type="dxa"/>
            <w:tcBorders>
              <w:top w:val="nil"/>
              <w:bottom w:val="single" w:sz="6" w:space="0" w:color="auto"/>
            </w:tcBorders>
          </w:tcPr>
          <w:p w14:paraId="4AAD81EF" w14:textId="77777777" w:rsidR="00E92AE6" w:rsidRPr="00611895" w:rsidRDefault="003B5520" w:rsidP="00B95547">
            <w:pPr>
              <w:pStyle w:val="Tab1-Aufzhlung1nach"/>
              <w:numPr>
                <w:ilvl w:val="0"/>
                <w:numId w:val="25"/>
              </w:numPr>
              <w:spacing w:before="0" w:after="0"/>
              <w:ind w:left="284" w:hanging="284"/>
            </w:pPr>
            <w:r w:rsidRPr="00611895">
              <w:t>geordnete Lagerung und schonender Umgang mit umweltgefährdenden Bau- und Betriebsstoffen</w:t>
            </w:r>
          </w:p>
        </w:tc>
        <w:tc>
          <w:tcPr>
            <w:tcW w:w="1275" w:type="dxa"/>
            <w:tcBorders>
              <w:top w:val="nil"/>
              <w:bottom w:val="single" w:sz="6" w:space="0" w:color="auto"/>
            </w:tcBorders>
          </w:tcPr>
          <w:p w14:paraId="7D5E9BE4" w14:textId="77777777" w:rsidR="00E92AE6" w:rsidRPr="003B5520" w:rsidRDefault="003B5520" w:rsidP="007E6E0D">
            <w:pPr>
              <w:pStyle w:val="Tab1-Kopfzeile"/>
              <w:spacing w:before="0" w:after="0" w:line="240" w:lineRule="auto"/>
              <w:jc w:val="center"/>
            </w:pPr>
            <w:r w:rsidRPr="003B5520">
              <w:t>(X)</w:t>
            </w:r>
          </w:p>
        </w:tc>
      </w:tr>
      <w:tr w:rsidR="00B07699" w:rsidRPr="00611895" w14:paraId="7B7D118C" w14:textId="77777777" w:rsidTr="00714114">
        <w:tc>
          <w:tcPr>
            <w:tcW w:w="7225" w:type="dxa"/>
            <w:tcBorders>
              <w:top w:val="single" w:sz="6" w:space="0" w:color="auto"/>
              <w:bottom w:val="single" w:sz="6" w:space="0" w:color="auto"/>
            </w:tcBorders>
          </w:tcPr>
          <w:p w14:paraId="674F41D4" w14:textId="77777777" w:rsidR="00B07699" w:rsidRPr="00611895" w:rsidRDefault="00B07699" w:rsidP="0054390C">
            <w:pPr>
              <w:pStyle w:val="Tab1-Kopfzeile"/>
              <w:widowControl w:val="0"/>
              <w:spacing w:before="0" w:after="0" w:line="240" w:lineRule="auto"/>
            </w:pPr>
            <w:r w:rsidRPr="00611895">
              <w:t>Schutz von Grundwasser</w:t>
            </w:r>
          </w:p>
          <w:p w14:paraId="669D48AA" w14:textId="77777777" w:rsidR="00B07699" w:rsidRPr="00861ED3" w:rsidRDefault="00A46DD4" w:rsidP="00B95547">
            <w:pPr>
              <w:pStyle w:val="Tab1-Aufzhlung1nach"/>
              <w:numPr>
                <w:ilvl w:val="0"/>
                <w:numId w:val="25"/>
              </w:numPr>
              <w:spacing w:before="0" w:after="0"/>
              <w:ind w:left="284" w:hanging="284"/>
            </w:pPr>
            <w:r>
              <w:t>temporäre Bewässerung grundwasserabhängiger Biotopsysteme</w:t>
            </w:r>
            <w:r w:rsidR="007201A1">
              <w:t xml:space="preserve"> oder Einbau von Dichtschürzen </w:t>
            </w:r>
            <w:r>
              <w:t>(Maßnahmen der Wasserhaltung)</w:t>
            </w:r>
          </w:p>
        </w:tc>
        <w:tc>
          <w:tcPr>
            <w:tcW w:w="1275" w:type="dxa"/>
            <w:tcBorders>
              <w:top w:val="single" w:sz="6" w:space="0" w:color="auto"/>
              <w:bottom w:val="single" w:sz="6" w:space="0" w:color="auto"/>
            </w:tcBorders>
          </w:tcPr>
          <w:p w14:paraId="3AF99C1E" w14:textId="77777777" w:rsidR="00B07699" w:rsidRPr="007E6E0D" w:rsidRDefault="00B07699" w:rsidP="007E6E0D">
            <w:pPr>
              <w:pStyle w:val="Tab1-Kopfzeile"/>
              <w:keepNext/>
              <w:keepLines/>
              <w:spacing w:before="0" w:after="0" w:line="240" w:lineRule="auto"/>
              <w:jc w:val="center"/>
              <w:rPr>
                <w:b w:val="0"/>
              </w:rPr>
            </w:pPr>
          </w:p>
          <w:p w14:paraId="14E6F621" w14:textId="77777777" w:rsidR="008E580C" w:rsidRPr="003B5520" w:rsidRDefault="003B5520" w:rsidP="003B5520">
            <w:pPr>
              <w:pStyle w:val="Tab1-Kopfzeile"/>
              <w:keepNext/>
              <w:keepLines/>
              <w:spacing w:before="0" w:after="0" w:line="240" w:lineRule="auto"/>
              <w:jc w:val="center"/>
            </w:pPr>
            <w:r w:rsidRPr="003B5520">
              <w:t>(X)</w:t>
            </w:r>
          </w:p>
        </w:tc>
      </w:tr>
      <w:tr w:rsidR="00B07699" w:rsidRPr="00611895" w14:paraId="3BB7AE6D" w14:textId="77777777" w:rsidTr="00714114">
        <w:tc>
          <w:tcPr>
            <w:tcW w:w="7225" w:type="dxa"/>
            <w:tcBorders>
              <w:top w:val="single" w:sz="6" w:space="0" w:color="auto"/>
              <w:left w:val="single" w:sz="4" w:space="0" w:color="auto"/>
              <w:bottom w:val="nil"/>
              <w:right w:val="single" w:sz="6" w:space="0" w:color="auto"/>
            </w:tcBorders>
          </w:tcPr>
          <w:p w14:paraId="08172598" w14:textId="77777777" w:rsidR="00B07699" w:rsidRDefault="00B07699" w:rsidP="0054390C">
            <w:pPr>
              <w:pStyle w:val="Tab1-Kopfzeile"/>
              <w:widowControl w:val="0"/>
              <w:spacing w:before="0" w:after="0" w:line="240" w:lineRule="auto"/>
            </w:pPr>
            <w:r w:rsidRPr="00611895">
              <w:t xml:space="preserve">Schutz von </w:t>
            </w:r>
            <w:r w:rsidR="008C7784">
              <w:t>Oberflächengewässern</w:t>
            </w:r>
          </w:p>
          <w:p w14:paraId="391727D6" w14:textId="77777777" w:rsidR="000C6C01" w:rsidRDefault="00257E7C" w:rsidP="00B95547">
            <w:pPr>
              <w:pStyle w:val="Tab1-Aufzhlung1nach"/>
              <w:numPr>
                <w:ilvl w:val="0"/>
                <w:numId w:val="25"/>
              </w:numPr>
              <w:spacing w:before="0" w:after="0"/>
              <w:ind w:left="284" w:hanging="284"/>
            </w:pPr>
            <w:r w:rsidRPr="00611895">
              <w:t>geeignete Ableitung von Wasser im Baustellenbereich</w:t>
            </w:r>
            <w:r>
              <w:t xml:space="preserve">, </w:t>
            </w:r>
            <w:r w:rsidRPr="00611895">
              <w:t>Verminderung von Einschwemmungen in Gewässer (z.B. durch die Anlage von Absetzbecken</w:t>
            </w:r>
            <w:r>
              <w:t>, Absetzcontainern</w:t>
            </w:r>
            <w:r w:rsidRPr="00611895">
              <w:t>)</w:t>
            </w:r>
          </w:p>
          <w:p w14:paraId="7B09E3E6" w14:textId="58C9E4DC" w:rsidR="004B3A3C" w:rsidRPr="004B3A3C" w:rsidRDefault="004B3A3C" w:rsidP="004B3A3C">
            <w:pPr>
              <w:pStyle w:val="Tab1-Aufzhlung1nach"/>
              <w:numPr>
                <w:ilvl w:val="0"/>
                <w:numId w:val="25"/>
              </w:numPr>
              <w:spacing w:before="0" w:after="0"/>
              <w:ind w:left="284" w:hanging="284"/>
            </w:pPr>
            <w:r>
              <w:t>keine Lagerung wassergefährdeter Stoffe in Gewässernähe</w:t>
            </w:r>
            <w:r w:rsidR="00773B42">
              <w:t>, ordnungsgemäßer Umgang mit wassergefährdenden Stoffen</w:t>
            </w:r>
          </w:p>
        </w:tc>
        <w:tc>
          <w:tcPr>
            <w:tcW w:w="1275" w:type="dxa"/>
            <w:tcBorders>
              <w:top w:val="single" w:sz="6" w:space="0" w:color="auto"/>
              <w:left w:val="single" w:sz="6" w:space="0" w:color="auto"/>
              <w:bottom w:val="nil"/>
              <w:right w:val="single" w:sz="4" w:space="0" w:color="auto"/>
            </w:tcBorders>
          </w:tcPr>
          <w:p w14:paraId="4578EAC9" w14:textId="77777777" w:rsidR="00B07699" w:rsidRDefault="00B07699" w:rsidP="007E6E0D">
            <w:pPr>
              <w:pStyle w:val="Tab1-Kopfzeile"/>
              <w:keepNext/>
              <w:keepLines/>
              <w:spacing w:before="0" w:after="0" w:line="240" w:lineRule="auto"/>
              <w:jc w:val="center"/>
              <w:rPr>
                <w:b w:val="0"/>
              </w:rPr>
            </w:pPr>
          </w:p>
          <w:p w14:paraId="4AD40127" w14:textId="77777777" w:rsidR="008E580C" w:rsidRDefault="003B5520" w:rsidP="007E6E0D">
            <w:pPr>
              <w:pStyle w:val="Tab1-Kopfzeile"/>
              <w:keepNext/>
              <w:keepLines/>
              <w:spacing w:before="0" w:after="0" w:line="240" w:lineRule="auto"/>
              <w:jc w:val="center"/>
            </w:pPr>
            <w:r>
              <w:t>(</w:t>
            </w:r>
            <w:r w:rsidRPr="008E580C">
              <w:t>X</w:t>
            </w:r>
            <w:r>
              <w:t>)</w:t>
            </w:r>
          </w:p>
          <w:p w14:paraId="423D10BB" w14:textId="77777777" w:rsidR="008E580C" w:rsidRPr="008E580C" w:rsidRDefault="008E580C" w:rsidP="007E6E0D">
            <w:pPr>
              <w:pStyle w:val="Tab1-Kopfzeile"/>
              <w:keepNext/>
              <w:keepLines/>
              <w:spacing w:before="0" w:after="0" w:line="240" w:lineRule="auto"/>
              <w:jc w:val="center"/>
            </w:pPr>
          </w:p>
        </w:tc>
      </w:tr>
      <w:tr w:rsidR="003B5520" w:rsidRPr="00611895" w14:paraId="3D7454B4" w14:textId="77777777" w:rsidTr="00714114">
        <w:tc>
          <w:tcPr>
            <w:tcW w:w="7225" w:type="dxa"/>
            <w:tcBorders>
              <w:top w:val="nil"/>
              <w:left w:val="single" w:sz="4" w:space="0" w:color="auto"/>
              <w:bottom w:val="single" w:sz="6" w:space="0" w:color="auto"/>
              <w:right w:val="single" w:sz="6" w:space="0" w:color="auto"/>
            </w:tcBorders>
          </w:tcPr>
          <w:p w14:paraId="10AB52EF" w14:textId="77777777" w:rsidR="003B5520" w:rsidRDefault="003B5520" w:rsidP="00B95547">
            <w:pPr>
              <w:pStyle w:val="Tab1-Aufzhlung1nach"/>
              <w:numPr>
                <w:ilvl w:val="0"/>
                <w:numId w:val="25"/>
              </w:numPr>
              <w:spacing w:before="0" w:after="0"/>
              <w:ind w:left="284" w:hanging="284"/>
            </w:pPr>
            <w:r>
              <w:t>Sicherung der Baustellenumgebung vor Befahrung, Betretung und Ablagerung</w:t>
            </w:r>
          </w:p>
          <w:p w14:paraId="17994B4E" w14:textId="77777777" w:rsidR="00B85A4F" w:rsidRPr="00B85A4F" w:rsidRDefault="00B85A4F" w:rsidP="00B95547">
            <w:pPr>
              <w:pStyle w:val="Tab1-Aufzhlung1nach"/>
              <w:numPr>
                <w:ilvl w:val="0"/>
                <w:numId w:val="25"/>
              </w:numPr>
              <w:spacing w:before="0" w:after="0"/>
              <w:ind w:left="284" w:hanging="284"/>
            </w:pPr>
            <w:r>
              <w:t>Abbruch von Brücken an Flüssen: Arbeiten mit Schwimmpon</w:t>
            </w:r>
            <w:r w:rsidR="00C06E7D">
              <w:t>t</w:t>
            </w:r>
            <w:r>
              <w:t>ons und Einhausung der Brücke</w:t>
            </w:r>
          </w:p>
        </w:tc>
        <w:tc>
          <w:tcPr>
            <w:tcW w:w="1275" w:type="dxa"/>
            <w:tcBorders>
              <w:top w:val="nil"/>
              <w:left w:val="single" w:sz="6" w:space="0" w:color="auto"/>
              <w:bottom w:val="single" w:sz="6" w:space="0" w:color="auto"/>
              <w:right w:val="single" w:sz="4" w:space="0" w:color="auto"/>
            </w:tcBorders>
          </w:tcPr>
          <w:p w14:paraId="6EEAB6D1" w14:textId="77777777" w:rsidR="003B5520" w:rsidRPr="003B5520" w:rsidRDefault="003B5520" w:rsidP="007E6E0D">
            <w:pPr>
              <w:pStyle w:val="Tab1-Kopfzeile"/>
              <w:keepNext/>
              <w:keepLines/>
              <w:spacing w:before="0" w:after="0" w:line="240" w:lineRule="auto"/>
              <w:jc w:val="center"/>
            </w:pPr>
            <w:r>
              <w:t>(</w:t>
            </w:r>
            <w:r w:rsidRPr="008E580C">
              <w:t>X</w:t>
            </w:r>
            <w:r>
              <w:t>)</w:t>
            </w:r>
          </w:p>
        </w:tc>
      </w:tr>
      <w:tr w:rsidR="00766825" w:rsidRPr="00391603" w14:paraId="5B7987CA" w14:textId="77777777" w:rsidTr="00714114">
        <w:tc>
          <w:tcPr>
            <w:tcW w:w="7225" w:type="dxa"/>
            <w:tcBorders>
              <w:top w:val="single" w:sz="6" w:space="0" w:color="auto"/>
              <w:left w:val="single" w:sz="4" w:space="0" w:color="auto"/>
              <w:bottom w:val="single" w:sz="4" w:space="0" w:color="auto"/>
              <w:right w:val="single" w:sz="6" w:space="0" w:color="auto"/>
            </w:tcBorders>
          </w:tcPr>
          <w:p w14:paraId="32E26312" w14:textId="77777777" w:rsidR="00766825" w:rsidRPr="00391603" w:rsidRDefault="00766825" w:rsidP="00766825">
            <w:pPr>
              <w:pStyle w:val="Tab1-Kopfzeile"/>
              <w:keepNext/>
              <w:keepLines/>
              <w:spacing w:before="0" w:after="0" w:line="240" w:lineRule="auto"/>
            </w:pPr>
            <w:r w:rsidRPr="00391603">
              <w:t>Hochwasserschutzfunktion, Retentionsfunktion</w:t>
            </w:r>
          </w:p>
          <w:p w14:paraId="31FF6FAC" w14:textId="77777777" w:rsidR="00766825" w:rsidRPr="00391603" w:rsidRDefault="00766825" w:rsidP="00B95547">
            <w:pPr>
              <w:pStyle w:val="Tab1-Aufzhlung1nach"/>
              <w:numPr>
                <w:ilvl w:val="0"/>
                <w:numId w:val="25"/>
              </w:numPr>
              <w:spacing w:before="0" w:after="0"/>
              <w:ind w:left="284" w:hanging="284"/>
            </w:pPr>
            <w:r w:rsidRPr="00391603">
              <w:t>Keine temporäre Lagerung von Baumaterialien, kein Parken von Baustellenfahrzeugen in hochwassergefährdeten Bereichen</w:t>
            </w:r>
          </w:p>
        </w:tc>
        <w:tc>
          <w:tcPr>
            <w:tcW w:w="1275" w:type="dxa"/>
            <w:tcBorders>
              <w:top w:val="single" w:sz="6" w:space="0" w:color="auto"/>
              <w:left w:val="single" w:sz="6" w:space="0" w:color="auto"/>
              <w:bottom w:val="single" w:sz="4" w:space="0" w:color="auto"/>
              <w:right w:val="single" w:sz="4" w:space="0" w:color="auto"/>
            </w:tcBorders>
          </w:tcPr>
          <w:p w14:paraId="2F6BF3ED" w14:textId="77777777" w:rsidR="00766825" w:rsidRPr="00391603" w:rsidRDefault="00766825" w:rsidP="00766825">
            <w:pPr>
              <w:pStyle w:val="Tab1-Kopfzeile"/>
              <w:keepNext/>
              <w:keepLines/>
              <w:spacing w:before="0" w:after="0" w:line="240" w:lineRule="auto"/>
              <w:jc w:val="center"/>
              <w:rPr>
                <w:b w:val="0"/>
              </w:rPr>
            </w:pPr>
          </w:p>
        </w:tc>
      </w:tr>
      <w:tr w:rsidR="00031A14" w:rsidRPr="00611895" w14:paraId="43994419" w14:textId="77777777" w:rsidTr="00714114">
        <w:tc>
          <w:tcPr>
            <w:tcW w:w="7225" w:type="dxa"/>
            <w:tcBorders>
              <w:top w:val="single" w:sz="6" w:space="0" w:color="auto"/>
              <w:left w:val="single" w:sz="4" w:space="0" w:color="auto"/>
              <w:bottom w:val="single" w:sz="4" w:space="0" w:color="auto"/>
              <w:right w:val="single" w:sz="6" w:space="0" w:color="auto"/>
            </w:tcBorders>
          </w:tcPr>
          <w:p w14:paraId="5B35085D" w14:textId="2728DD07" w:rsidR="00665A4C" w:rsidRPr="00391603" w:rsidRDefault="00897FA0" w:rsidP="00665A4C">
            <w:pPr>
              <w:pStyle w:val="Tab1-Kopfzeile"/>
              <w:keepNext/>
              <w:keepLines/>
              <w:spacing w:before="0" w:after="0" w:line="240" w:lineRule="auto"/>
            </w:pPr>
            <w:r>
              <w:t>Schutz von Klima / Luft;</w:t>
            </w:r>
          </w:p>
          <w:p w14:paraId="605B2F2A" w14:textId="77777777" w:rsidR="003B5520" w:rsidRPr="00611895" w:rsidRDefault="003B5520" w:rsidP="003B5520">
            <w:pPr>
              <w:pStyle w:val="Tab1-Kopfzeile"/>
              <w:keepNext/>
              <w:keepLines/>
              <w:spacing w:before="0" w:after="0" w:line="240" w:lineRule="auto"/>
            </w:pPr>
            <w:r w:rsidRPr="00611895">
              <w:t xml:space="preserve">Schutz von </w:t>
            </w:r>
            <w:r>
              <w:t>Landschaftsbild und landschaftsgebundener Erholungsnutzung</w:t>
            </w:r>
          </w:p>
          <w:p w14:paraId="321BE963" w14:textId="77777777" w:rsidR="00213D28" w:rsidRDefault="003B5520" w:rsidP="00B95547">
            <w:pPr>
              <w:pStyle w:val="Tab1-Aufzhlung1nach"/>
              <w:numPr>
                <w:ilvl w:val="0"/>
                <w:numId w:val="25"/>
              </w:numPr>
              <w:spacing w:before="0" w:after="0"/>
              <w:ind w:left="284" w:hanging="284"/>
            </w:pPr>
            <w:r w:rsidRPr="00611895">
              <w:t>Temporärer Sicht</w:t>
            </w:r>
            <w:r>
              <w:t xml:space="preserve">-, </w:t>
            </w:r>
            <w:r w:rsidRPr="00611895">
              <w:t>Lärm</w:t>
            </w:r>
            <w:r>
              <w:t xml:space="preserve">-, </w:t>
            </w:r>
            <w:r w:rsidRPr="00611895">
              <w:t>Staubschutz</w:t>
            </w:r>
            <w:r>
              <w:t xml:space="preserve"> für Erholungssuchende</w:t>
            </w:r>
          </w:p>
          <w:p w14:paraId="705880F8" w14:textId="77777777" w:rsidR="00B07513" w:rsidRDefault="00B07513" w:rsidP="00B07513">
            <w:pPr>
              <w:pStyle w:val="Tab1-Aufzhlung1nach"/>
              <w:numPr>
                <w:ilvl w:val="0"/>
                <w:numId w:val="25"/>
              </w:numPr>
              <w:spacing w:before="0" w:after="0"/>
              <w:ind w:left="284" w:hanging="284"/>
            </w:pPr>
            <w:r>
              <w:t xml:space="preserve">Temporäre Einschränkungen </w:t>
            </w:r>
            <w:r w:rsidRPr="00A03245">
              <w:t>in Bezug auf Schonung von klimawirksamen Böden und Biotopen / Wäldern und Gehölzen</w:t>
            </w:r>
          </w:p>
          <w:p w14:paraId="252D55D8" w14:textId="56C8D7E0" w:rsidR="00B07513" w:rsidRPr="00B07513" w:rsidRDefault="00B07513" w:rsidP="00402BC2">
            <w:pPr>
              <w:pStyle w:val="Tab1-Aufzhlung1nach"/>
              <w:numPr>
                <w:ilvl w:val="0"/>
                <w:numId w:val="25"/>
              </w:numPr>
              <w:spacing w:before="0" w:after="0"/>
              <w:ind w:left="284" w:hanging="284"/>
            </w:pPr>
            <w:r>
              <w:t>nasser Wiedereinbau baubedingt unvermeidbar anfallender Torfe und anderer organischer Böden</w:t>
            </w:r>
          </w:p>
        </w:tc>
        <w:tc>
          <w:tcPr>
            <w:tcW w:w="1275" w:type="dxa"/>
            <w:tcBorders>
              <w:top w:val="single" w:sz="6" w:space="0" w:color="auto"/>
              <w:left w:val="single" w:sz="6" w:space="0" w:color="auto"/>
              <w:bottom w:val="single" w:sz="4" w:space="0" w:color="auto"/>
              <w:right w:val="single" w:sz="4" w:space="0" w:color="auto"/>
            </w:tcBorders>
          </w:tcPr>
          <w:p w14:paraId="57431569" w14:textId="77777777" w:rsidR="00031A14" w:rsidRPr="000C6C01" w:rsidRDefault="00031A14" w:rsidP="000C6C01">
            <w:pPr>
              <w:pStyle w:val="Tab1-Kopfzeile"/>
              <w:keepNext/>
              <w:keepLines/>
              <w:spacing w:before="0" w:after="0" w:line="240" w:lineRule="auto"/>
              <w:jc w:val="center"/>
              <w:rPr>
                <w:b w:val="0"/>
              </w:rPr>
            </w:pPr>
          </w:p>
        </w:tc>
      </w:tr>
    </w:tbl>
    <w:p w14:paraId="69D63C96" w14:textId="77777777" w:rsidR="00F74628" w:rsidRPr="001F06E8" w:rsidRDefault="00F74628" w:rsidP="00F74628">
      <w:pPr>
        <w:spacing w:before="240" w:after="0"/>
        <w:ind w:left="709" w:hanging="709"/>
        <w:jc w:val="left"/>
        <w:rPr>
          <w:rFonts w:cs="Arial"/>
          <w:sz w:val="20"/>
          <w:szCs w:val="22"/>
        </w:rPr>
      </w:pPr>
      <w:bookmarkStart w:id="119" w:name="_Ref25141962"/>
      <w:bookmarkStart w:id="120" w:name="_Toc25662278"/>
      <w:r w:rsidRPr="001F06E8">
        <w:rPr>
          <w:rFonts w:cs="Arial"/>
          <w:b/>
          <w:sz w:val="20"/>
          <w:szCs w:val="22"/>
        </w:rPr>
        <w:t>X</w:t>
      </w:r>
      <w:r w:rsidRPr="001F06E8">
        <w:rPr>
          <w:rFonts w:cs="Arial"/>
          <w:sz w:val="20"/>
          <w:szCs w:val="22"/>
        </w:rPr>
        <w:t xml:space="preserve"> = </w:t>
      </w:r>
      <w:r w:rsidRPr="001F06E8">
        <w:rPr>
          <w:rFonts w:cs="Arial"/>
          <w:sz w:val="20"/>
          <w:szCs w:val="22"/>
        </w:rPr>
        <w:tab/>
        <w:t>Maßnahmenblatt i.d.R. erforderlich</w:t>
      </w:r>
    </w:p>
    <w:p w14:paraId="5ADF2799" w14:textId="7B470B18" w:rsidR="00F74628" w:rsidRDefault="00F74628" w:rsidP="00F74628">
      <w:pPr>
        <w:ind w:left="709" w:hanging="709"/>
        <w:jc w:val="left"/>
        <w:rPr>
          <w:rFonts w:cs="Arial"/>
          <w:sz w:val="20"/>
          <w:szCs w:val="22"/>
        </w:rPr>
      </w:pPr>
      <w:r w:rsidRPr="001F06E8">
        <w:rPr>
          <w:rFonts w:cs="Arial"/>
          <w:b/>
          <w:sz w:val="20"/>
          <w:szCs w:val="22"/>
        </w:rPr>
        <w:t>(X)</w:t>
      </w:r>
      <w:r w:rsidRPr="001F06E8">
        <w:rPr>
          <w:rFonts w:cs="Arial"/>
          <w:sz w:val="20"/>
          <w:szCs w:val="22"/>
        </w:rPr>
        <w:t xml:space="preserve"> =</w:t>
      </w:r>
      <w:r w:rsidRPr="001F06E8">
        <w:rPr>
          <w:rFonts w:cs="Arial"/>
          <w:sz w:val="20"/>
          <w:szCs w:val="22"/>
        </w:rPr>
        <w:tab/>
        <w:t>Wenn entsprechende Maßnahmen zwingend erforderlich sind (z.B. bei FFH- oder Artenschutz-Problematik</w:t>
      </w:r>
      <w:r w:rsidRPr="00C72D5F">
        <w:rPr>
          <w:rFonts w:cs="Arial"/>
          <w:sz w:val="20"/>
          <w:szCs w:val="22"/>
        </w:rPr>
        <w:t>, WRRL)</w:t>
      </w:r>
      <w:r w:rsidRPr="001F06E8">
        <w:rPr>
          <w:rFonts w:cs="Arial"/>
          <w:sz w:val="20"/>
          <w:szCs w:val="22"/>
        </w:rPr>
        <w:t xml:space="preserve"> sollte hierzu ein Maßnahmenblatt erstellt werden, da ansonsten keine Verbindlichkeit im Rahmen der Planfeststellung erreicht werden kann.</w:t>
      </w:r>
    </w:p>
    <w:p w14:paraId="3DFF0202" w14:textId="77777777" w:rsidR="006D7455" w:rsidRPr="004A0424" w:rsidRDefault="006D7455" w:rsidP="004A0424">
      <w:pPr>
        <w:pStyle w:val="Zwischenberschrift"/>
      </w:pPr>
      <w:r w:rsidRPr="004A0424">
        <w:t>Abgrenzung von Bautabuzonen</w:t>
      </w:r>
      <w:bookmarkEnd w:id="119"/>
      <w:bookmarkEnd w:id="120"/>
    </w:p>
    <w:p w14:paraId="7AFCD001" w14:textId="18D1AAE6" w:rsidR="006D7455" w:rsidRPr="00D16ADF" w:rsidRDefault="006D7455" w:rsidP="00AE7F29">
      <w:pPr>
        <w:pStyle w:val="Textkrperaltt"/>
        <w:keepLines/>
      </w:pPr>
      <w:r w:rsidRPr="00D16ADF">
        <w:t xml:space="preserve">Für besonders empfindliche Bereiche sind außerhalb des Straßenkörpers „Bautabuzonen“ vorzusehen. „Bautabuzonen“ sind von allen Aktivitäten des Baubetriebes freizuhalten und in geeigneter Weise abzugrenzen. Zu einer nachhaltigen Sicherung während der Bauphase ist die Abgrenzung in entsprechend technisch massiver und optisch wahrnehmbarer Form auszuführen. </w:t>
      </w:r>
      <w:r w:rsidR="007A77D8">
        <w:t>Hierbei ist die Machbarkeit aufgrund der Topographie zu beachten.</w:t>
      </w:r>
    </w:p>
    <w:p w14:paraId="4FC4A8EE" w14:textId="3DE863F6" w:rsidR="00B22745" w:rsidRPr="00D16ADF" w:rsidRDefault="00B22745" w:rsidP="00B22745">
      <w:pPr>
        <w:pStyle w:val="Textkrperaltt"/>
      </w:pPr>
      <w:r w:rsidRPr="00D16ADF">
        <w:t>Weiterhin ist bei Standortentscheidungen zu prüfen, ob Bereiche mit besonderer Bedeutung oder Empfindlichkeit (z.B. wertvolle Biotopstrukturen, verdichtungsempfindliche Böden etc.)</w:t>
      </w:r>
      <w:r w:rsidR="003B3E64" w:rsidRPr="00D16ADF">
        <w:t xml:space="preserve"> </w:t>
      </w:r>
      <w:r w:rsidRPr="00D16ADF">
        <w:t xml:space="preserve">durch die Ausweisung von Bautabuzonen geschont und Bau- oder Lagerflächen an weniger empfindlichen Standorten vorgesehen werden können. Dies </w:t>
      </w:r>
      <w:r w:rsidR="00B72609">
        <w:t>k</w:t>
      </w:r>
      <w:r w:rsidRPr="00D16ADF">
        <w:t>ann z.B. der Fall sein bei</w:t>
      </w:r>
    </w:p>
    <w:p w14:paraId="469181F6" w14:textId="174FA7B1" w:rsidR="006D7455" w:rsidRPr="00D16ADF" w:rsidRDefault="006D7455" w:rsidP="0099023B">
      <w:pPr>
        <w:pStyle w:val="Aufzhlung1fortlnach0pt"/>
      </w:pPr>
      <w:r w:rsidRPr="00D16ADF">
        <w:t>Brückenbauwerken: Lage der baubetrieblichen Brückenumfahrung (einseitig)</w:t>
      </w:r>
      <w:r w:rsidR="00B72609">
        <w:t>,</w:t>
      </w:r>
      <w:r w:rsidRPr="00D16ADF">
        <w:t xml:space="preserve"> der Standort von Baubrücken</w:t>
      </w:r>
      <w:r w:rsidR="00B72609">
        <w:t xml:space="preserve"> sowie Standort für Baukräne</w:t>
      </w:r>
    </w:p>
    <w:p w14:paraId="5733897E" w14:textId="77777777" w:rsidR="006D7455" w:rsidRPr="00D16ADF" w:rsidRDefault="006D7455" w:rsidP="0099023B">
      <w:pPr>
        <w:pStyle w:val="Aufzhlung1fortlnach0pt"/>
      </w:pPr>
      <w:r w:rsidRPr="00D16ADF">
        <w:t>Baustellenzufahrten und dafür notwendige Baubrücken</w:t>
      </w:r>
    </w:p>
    <w:p w14:paraId="6F2E796B" w14:textId="77777777" w:rsidR="00B22745" w:rsidRPr="00D16ADF" w:rsidRDefault="00B22745" w:rsidP="0099023B">
      <w:pPr>
        <w:pStyle w:val="Aufzhlung1fortlnach0pt"/>
      </w:pPr>
      <w:r w:rsidRPr="00D16ADF">
        <w:t xml:space="preserve">Flächen für Baustelleneinrichtungen </w:t>
      </w:r>
    </w:p>
    <w:p w14:paraId="64F4E51F" w14:textId="77777777" w:rsidR="006D7455" w:rsidRPr="00D16ADF" w:rsidRDefault="006D7455" w:rsidP="0099023B">
      <w:pPr>
        <w:pStyle w:val="Aufzhlung1fortlnach0pt"/>
      </w:pPr>
      <w:r w:rsidRPr="00D16ADF">
        <w:t>Betriebs- und Lagerflächen</w:t>
      </w:r>
    </w:p>
    <w:p w14:paraId="2206BBCB" w14:textId="77777777" w:rsidR="006D7455" w:rsidRPr="00D16ADF" w:rsidRDefault="006D7455" w:rsidP="0099023B">
      <w:pPr>
        <w:pStyle w:val="Aufzhlung1fortlnach0pt"/>
      </w:pPr>
      <w:r w:rsidRPr="00D16ADF">
        <w:t>Zwischenlager- und Endlagerflächen von Erdmassen sowie Seitenentnahmen</w:t>
      </w:r>
    </w:p>
    <w:p w14:paraId="775F12F0" w14:textId="504E01C5" w:rsidR="006D7455" w:rsidRPr="00D16ADF" w:rsidRDefault="006D7455" w:rsidP="0099023B">
      <w:pPr>
        <w:pStyle w:val="Aufzhlung1fortlnach0pt"/>
      </w:pPr>
      <w:r w:rsidRPr="00D16ADF">
        <w:t>Ableitung und Rückhaltung von Oberflächenwasser</w:t>
      </w:r>
      <w:r w:rsidR="004B3A3C">
        <w:t>n</w:t>
      </w:r>
      <w:r w:rsidRPr="00D16ADF">
        <w:t xml:space="preserve"> während der Bauphase</w:t>
      </w:r>
    </w:p>
    <w:p w14:paraId="15668A3C" w14:textId="4702F73B" w:rsidR="006D7455" w:rsidRPr="00D16ADF" w:rsidRDefault="00DA2D78" w:rsidP="00B22745">
      <w:pPr>
        <w:pStyle w:val="Aufzhlung1schlussnach12pt"/>
      </w:pPr>
      <w:r>
        <w:t>t</w:t>
      </w:r>
      <w:r w:rsidR="006D7455" w:rsidRPr="00D16ADF">
        <w:t>emporäre</w:t>
      </w:r>
      <w:r w:rsidR="004B3A3C">
        <w:t>n</w:t>
      </w:r>
      <w:r w:rsidR="006D7455" w:rsidRPr="00D16ADF">
        <w:t xml:space="preserve"> Gew</w:t>
      </w:r>
      <w:r w:rsidR="00B22745" w:rsidRPr="00D16ADF">
        <w:t>ässerverlegung</w:t>
      </w:r>
      <w:r w:rsidR="004B3A3C">
        <w:t>en</w:t>
      </w:r>
      <w:r w:rsidR="00B22745" w:rsidRPr="00D16ADF">
        <w:t xml:space="preserve"> bzw. </w:t>
      </w:r>
      <w:r w:rsidR="004B3A3C">
        <w:t>-</w:t>
      </w:r>
      <w:r w:rsidR="00B22745" w:rsidRPr="00D16ADF">
        <w:t>verrohrung</w:t>
      </w:r>
      <w:r w:rsidR="004B3A3C">
        <w:t>en</w:t>
      </w:r>
    </w:p>
    <w:p w14:paraId="19D1DBD1" w14:textId="1D875AC8" w:rsidR="00860162" w:rsidRDefault="006D7455" w:rsidP="00D16ADF">
      <w:pPr>
        <w:pStyle w:val="Textkrperaltt"/>
      </w:pPr>
      <w:r w:rsidRPr="00D16ADF">
        <w:t>Die Flächen für Bautabuzonen sind im LBP nach Abstimmung mit der Straßenplanung festzulegen.</w:t>
      </w:r>
      <w:bookmarkStart w:id="121" w:name="_Toc31706316"/>
      <w:bookmarkStart w:id="122" w:name="_Toc31706454"/>
      <w:bookmarkStart w:id="123" w:name="_Toc31706694"/>
      <w:bookmarkStart w:id="124" w:name="_Toc31706832"/>
      <w:bookmarkStart w:id="125" w:name="_Toc31706959"/>
      <w:bookmarkStart w:id="126" w:name="_Toc31711378"/>
      <w:bookmarkStart w:id="127" w:name="_Toc31723998"/>
      <w:bookmarkStart w:id="128" w:name="_Toc31724328"/>
      <w:bookmarkStart w:id="129" w:name="_Toc31725714"/>
      <w:bookmarkStart w:id="130" w:name="_Toc32590605"/>
      <w:bookmarkStart w:id="131" w:name="_Toc32596568"/>
      <w:bookmarkStart w:id="132" w:name="_Toc33718623"/>
      <w:bookmarkStart w:id="133" w:name="_Toc33721142"/>
      <w:bookmarkStart w:id="134" w:name="_Toc33721224"/>
      <w:bookmarkStart w:id="135" w:name="_Toc33721225"/>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6CB2633A" w14:textId="77777777" w:rsidR="00860162" w:rsidRDefault="00860162">
      <w:pPr>
        <w:spacing w:after="0" w:line="240" w:lineRule="auto"/>
        <w:jc w:val="left"/>
      </w:pPr>
      <w:r>
        <w:br w:type="page"/>
      </w:r>
    </w:p>
    <w:p w14:paraId="22EAA75C" w14:textId="77777777" w:rsidR="00B778D4" w:rsidRDefault="00B778D4" w:rsidP="003C7F6A">
      <w:pPr>
        <w:pStyle w:val="berschrift2"/>
      </w:pPr>
      <w:bookmarkStart w:id="136" w:name="_Ref48209000"/>
      <w:bookmarkStart w:id="137" w:name="_Toc143588014"/>
      <w:r w:rsidRPr="00B778D4">
        <w:t>Konfliktanalyse / Eingriffsermittlung</w:t>
      </w:r>
      <w:bookmarkEnd w:id="135"/>
      <w:bookmarkEnd w:id="136"/>
      <w:bookmarkEnd w:id="137"/>
    </w:p>
    <w:p w14:paraId="1F23445F" w14:textId="77777777" w:rsidR="005250D0" w:rsidRDefault="005250D0" w:rsidP="00BC6D32">
      <w:pPr>
        <w:pStyle w:val="berschrift3"/>
        <w:numPr>
          <w:ilvl w:val="1"/>
          <w:numId w:val="34"/>
        </w:numPr>
        <w:tabs>
          <w:tab w:val="num" w:pos="6181"/>
        </w:tabs>
        <w:ind w:left="1077" w:hanging="1077"/>
      </w:pPr>
      <w:bookmarkStart w:id="138" w:name="_Toc33721231"/>
      <w:bookmarkStart w:id="139" w:name="_Ref83372472"/>
      <w:bookmarkStart w:id="140" w:name="_Ref83372612"/>
      <w:bookmarkStart w:id="141" w:name="_Ref88636359"/>
      <w:bookmarkStart w:id="142" w:name="_Toc143588015"/>
      <w:bookmarkStart w:id="143" w:name="_Ref143590103"/>
      <w:bookmarkStart w:id="144" w:name="_Ref143591441"/>
      <w:r>
        <w:t>Methodik der Konfliktanalyse</w:t>
      </w:r>
      <w:bookmarkEnd w:id="138"/>
      <w:bookmarkEnd w:id="139"/>
      <w:bookmarkEnd w:id="140"/>
      <w:bookmarkEnd w:id="141"/>
      <w:bookmarkEnd w:id="142"/>
      <w:bookmarkEnd w:id="143"/>
      <w:bookmarkEnd w:id="144"/>
    </w:p>
    <w:p w14:paraId="2702C316" w14:textId="3DE2063C" w:rsidR="00E55D5F" w:rsidRPr="00D50CFB" w:rsidRDefault="00E55D5F" w:rsidP="00E55D5F">
      <w:pPr>
        <w:pStyle w:val="Textkrperaltt"/>
      </w:pPr>
      <w:r>
        <w:t xml:space="preserve">Gemäß </w:t>
      </w:r>
      <w:r w:rsidRPr="00E55D5F">
        <w:rPr>
          <w:b/>
        </w:rPr>
        <w:t>HVA F-StB – Leistungsbild LBP</w:t>
      </w:r>
      <w:r>
        <w:t xml:space="preserve"> beinhaltet die Konfliktanalyse eine</w:t>
      </w:r>
      <w:r w:rsidRPr="00E55D5F">
        <w:t xml:space="preserve"> Ermittl</w:t>
      </w:r>
      <w:r>
        <w:t>u</w:t>
      </w:r>
      <w:r w:rsidRPr="00E55D5F">
        <w:t>n</w:t>
      </w:r>
      <w:r>
        <w:t>g</w:t>
      </w:r>
      <w:r w:rsidRPr="00E55D5F">
        <w:t xml:space="preserve"> und </w:t>
      </w:r>
      <w:r>
        <w:t>Bewertung</w:t>
      </w:r>
      <w:r w:rsidRPr="00E55D5F">
        <w:t xml:space="preserve"> der Wirkungen des Vorhabens auf die planungsrelevanten Funktionen und Strukturen des Naturhaushalts und Landschaftsbildes </w:t>
      </w:r>
      <w:r w:rsidRPr="0024112E">
        <w:t>einschließlich der Erholungseignung der Landschaft. Dabei ist die Intensität der Beeinträchtigungen durch</w:t>
      </w:r>
      <w:r w:rsidRPr="00E55D5F">
        <w:t xml:space="preserve"> das </w:t>
      </w:r>
      <w:r w:rsidRPr="00D50CFB">
        <w:t>Vorhaben zu beschreiben.</w:t>
      </w:r>
    </w:p>
    <w:p w14:paraId="3002DCEA" w14:textId="2315F2D5" w:rsidR="005250D0" w:rsidRPr="00142656" w:rsidRDefault="005250D0" w:rsidP="005250D0">
      <w:pPr>
        <w:pStyle w:val="Textkrperaltt"/>
        <w:rPr>
          <w:b/>
        </w:rPr>
      </w:pPr>
      <w:r w:rsidRPr="00D50CFB">
        <w:t xml:space="preserve">Im Rahmen des LBP sind </w:t>
      </w:r>
      <w:r w:rsidR="00E55D5F" w:rsidRPr="00D50CFB">
        <w:t xml:space="preserve">dann </w:t>
      </w:r>
      <w:r w:rsidRPr="00D50CFB">
        <w:t xml:space="preserve">die unvermeidbaren Beeinträchtigungen der planungsrelevanten </w:t>
      </w:r>
      <w:r w:rsidR="00D52488" w:rsidRPr="00D50CFB">
        <w:t>Schutzgüter</w:t>
      </w:r>
      <w:r w:rsidRPr="00D50CFB">
        <w:t xml:space="preserve"> </w:t>
      </w:r>
      <w:r w:rsidR="00D52488" w:rsidRPr="00D50CFB">
        <w:t>bzw.</w:t>
      </w:r>
      <w:r w:rsidRPr="00D50CFB">
        <w:t xml:space="preserve"> </w:t>
      </w:r>
      <w:r w:rsidR="00D52488" w:rsidRPr="00D50CFB">
        <w:t>Schutzgutfunktionen</w:t>
      </w:r>
      <w:r w:rsidRPr="00D50CFB">
        <w:t xml:space="preserve"> nach Art, Umfang, Ort und zeitlichem Ablauf </w:t>
      </w:r>
      <w:r w:rsidR="002839C2" w:rsidRPr="00D50CFB">
        <w:t xml:space="preserve">zu ermitteln und hinsichtlich </w:t>
      </w:r>
      <w:r w:rsidRPr="00D50CFB">
        <w:t>ihre</w:t>
      </w:r>
      <w:r w:rsidR="00CA0C57" w:rsidRPr="00D50CFB">
        <w:t>r</w:t>
      </w:r>
      <w:r w:rsidRPr="00D50CFB">
        <w:t xml:space="preserve"> Erheblichkeit zu </w:t>
      </w:r>
      <w:r w:rsidR="002839C2" w:rsidRPr="00D50CFB">
        <w:t xml:space="preserve">bewerten. </w:t>
      </w:r>
      <w:r w:rsidR="002839C2" w:rsidRPr="00142656">
        <w:rPr>
          <w:b/>
        </w:rPr>
        <w:t>Für mindestens erhebliche Beeinträchtigungen von Biotoptypen sind wertgleiche, für erhebliche Beeinträchtigungen besonderer Schwere aller Schutzgüter funktionsbezogene</w:t>
      </w:r>
      <w:r w:rsidRPr="00142656">
        <w:rPr>
          <w:b/>
        </w:rPr>
        <w:t xml:space="preserve"> Ausgleichs- und Ersatzmaßnahmen festzulegen.</w:t>
      </w:r>
    </w:p>
    <w:p w14:paraId="78E1C024" w14:textId="1E5A443F" w:rsidR="00936914" w:rsidRPr="00D50CFB" w:rsidRDefault="003813FD" w:rsidP="00936914">
      <w:pPr>
        <w:pStyle w:val="Textkrper"/>
      </w:pPr>
      <w:r>
        <w:t xml:space="preserve">Entsprechend der Methodik des </w:t>
      </w:r>
      <w:r w:rsidR="00936914" w:rsidRPr="00D50CFB">
        <w:t xml:space="preserve">Praxisleitfadens zur Ermittlung des Kompensationsbedarfs in Rheinland-Pfalz (MKUEM 2021) wird im Rahmen der Konfliktanalyse zwischen </w:t>
      </w:r>
      <w:r w:rsidR="00936914" w:rsidRPr="00D50CFB">
        <w:rPr>
          <w:b/>
        </w:rPr>
        <w:t>der integrierten Biotopbewertung</w:t>
      </w:r>
      <w:r w:rsidR="00936914" w:rsidRPr="00D50CFB">
        <w:t xml:space="preserve"> </w:t>
      </w:r>
      <w:r w:rsidR="00B75073" w:rsidRPr="00D50CFB">
        <w:t xml:space="preserve">der Eingriffsfläche </w:t>
      </w:r>
      <w:r w:rsidR="00936914" w:rsidRPr="00D50CFB">
        <w:t>(Kap.</w:t>
      </w:r>
      <w:r w:rsidR="00100ABF" w:rsidRPr="00D50CFB">
        <w:t xml:space="preserve"> </w:t>
      </w:r>
      <w:r w:rsidR="00100ABF" w:rsidRPr="00D50CFB">
        <w:fldChar w:fldCharType="begin"/>
      </w:r>
      <w:r w:rsidR="00100ABF" w:rsidRPr="00D50CFB">
        <w:instrText xml:space="preserve"> REF _Ref80001753 \r \h </w:instrText>
      </w:r>
      <w:r w:rsidR="00100ABF" w:rsidRPr="00D50CFB">
        <w:fldChar w:fldCharType="separate"/>
      </w:r>
      <w:r w:rsidR="00E24AB8">
        <w:t>5.2</w:t>
      </w:r>
      <w:r w:rsidR="00100ABF" w:rsidRPr="00D50CFB">
        <w:fldChar w:fldCharType="end"/>
      </w:r>
      <w:r w:rsidR="00936914" w:rsidRPr="00D50CFB">
        <w:t xml:space="preserve">) und der </w:t>
      </w:r>
      <w:r w:rsidR="00936914" w:rsidRPr="00D50CFB">
        <w:rPr>
          <w:b/>
        </w:rPr>
        <w:t>schutzgutbezogenen Bewertung</w:t>
      </w:r>
      <w:r w:rsidR="00936914" w:rsidRPr="00D50CFB">
        <w:t xml:space="preserve"> </w:t>
      </w:r>
      <w:r w:rsidR="00B75073" w:rsidRPr="00D50CFB">
        <w:t>der Eingriffsschwere</w:t>
      </w:r>
      <w:r w:rsidR="00936914" w:rsidRPr="00D50CFB">
        <w:t xml:space="preserve"> (Kap. </w:t>
      </w:r>
      <w:r w:rsidR="00766825" w:rsidRPr="00D50CFB">
        <w:fldChar w:fldCharType="begin"/>
      </w:r>
      <w:r w:rsidR="00766825" w:rsidRPr="00D50CFB">
        <w:instrText xml:space="preserve"> REF _Ref80172620 \r \h </w:instrText>
      </w:r>
      <w:r w:rsidR="00766825" w:rsidRPr="00D50CFB">
        <w:fldChar w:fldCharType="separate"/>
      </w:r>
      <w:r w:rsidR="00E24AB8">
        <w:t>5.3</w:t>
      </w:r>
      <w:r w:rsidR="00766825" w:rsidRPr="00D50CFB">
        <w:fldChar w:fldCharType="end"/>
      </w:r>
      <w:r w:rsidR="00936914" w:rsidRPr="00D50CFB">
        <w:t>) unterschieden.</w:t>
      </w:r>
    </w:p>
    <w:p w14:paraId="07951BB2" w14:textId="10CA0BC3" w:rsidR="00B75073" w:rsidRPr="00D50CFB" w:rsidRDefault="005250D0" w:rsidP="005250D0">
      <w:pPr>
        <w:pStyle w:val="Textkrperaltt"/>
      </w:pPr>
      <w:r w:rsidRPr="00D50CFB">
        <w:t xml:space="preserve">Im Rahmen der Konfliktanalyse werden die in Kap. </w:t>
      </w:r>
      <w:r w:rsidR="00100ABF" w:rsidRPr="00D50CFB">
        <w:fldChar w:fldCharType="begin"/>
      </w:r>
      <w:r w:rsidR="00100ABF" w:rsidRPr="00D50CFB">
        <w:instrText xml:space="preserve"> REF _Ref80001753 \r \h </w:instrText>
      </w:r>
      <w:r w:rsidR="00100ABF" w:rsidRPr="00D50CFB">
        <w:fldChar w:fldCharType="separate"/>
      </w:r>
      <w:r w:rsidR="00E24AB8">
        <w:t>5.2</w:t>
      </w:r>
      <w:r w:rsidR="00100ABF" w:rsidRPr="00D50CFB">
        <w:fldChar w:fldCharType="end"/>
      </w:r>
      <w:r w:rsidRPr="00D50CFB">
        <w:t xml:space="preserve"> </w:t>
      </w:r>
      <w:r w:rsidR="006C0720" w:rsidRPr="00D50CFB">
        <w:t xml:space="preserve">und Kap. </w:t>
      </w:r>
      <w:r w:rsidR="00121234" w:rsidRPr="00D50CFB">
        <w:fldChar w:fldCharType="begin"/>
      </w:r>
      <w:r w:rsidR="00121234" w:rsidRPr="00D50CFB">
        <w:instrText xml:space="preserve"> REF _Ref80172620 \r \h </w:instrText>
      </w:r>
      <w:r w:rsidR="00121234" w:rsidRPr="00D50CFB">
        <w:fldChar w:fldCharType="separate"/>
      </w:r>
      <w:r w:rsidR="00E24AB8">
        <w:t>5.3</w:t>
      </w:r>
      <w:r w:rsidR="00121234" w:rsidRPr="00D50CFB">
        <w:fldChar w:fldCharType="end"/>
      </w:r>
      <w:r w:rsidR="006C0720" w:rsidRPr="00D50CFB">
        <w:t xml:space="preserve"> </w:t>
      </w:r>
      <w:r w:rsidRPr="00D50CFB">
        <w:t>aufgeführten relevanten Wirkfaktoren</w:t>
      </w:r>
      <w:r w:rsidR="006C0720" w:rsidRPr="00D50CFB">
        <w:t xml:space="preserve"> geprüft und </w:t>
      </w:r>
      <w:r w:rsidR="002839C2" w:rsidRPr="00D50CFB">
        <w:t xml:space="preserve">(mindestens) </w:t>
      </w:r>
      <w:r w:rsidRPr="00D50CFB">
        <w:t xml:space="preserve">erhebliche Beeinträchtigungen </w:t>
      </w:r>
      <w:r w:rsidR="006C0720" w:rsidRPr="00D50CFB">
        <w:t xml:space="preserve">von Biotopen </w:t>
      </w:r>
      <w:r w:rsidR="002839C2" w:rsidRPr="00D50CFB">
        <w:t>sowie</w:t>
      </w:r>
      <w:r w:rsidR="006C0720" w:rsidRPr="00D50CFB">
        <w:t xml:space="preserve"> erhebliche Beeinträchtigungen besonderer Schwere der weiteren Schutzgüter</w:t>
      </w:r>
      <w:r w:rsidRPr="00D50CFB">
        <w:t xml:space="preserve"> bilanziert (GIS-technische Verschneidung) und / oder qualitativ beschrieben. </w:t>
      </w:r>
    </w:p>
    <w:p w14:paraId="7E541D74" w14:textId="77777777" w:rsidR="00E63844" w:rsidRPr="00D50CFB" w:rsidRDefault="00121234" w:rsidP="005250D0">
      <w:pPr>
        <w:pStyle w:val="Textkrperaltt"/>
      </w:pPr>
      <w:r w:rsidRPr="00D50CFB">
        <w:t xml:space="preserve">Die Bewertung der Schwere der vorhabenbezogenen Wirkungen erfolgt dabei nach der folgenden Matrixtabelle, in der die </w:t>
      </w:r>
      <w:r w:rsidRPr="00D50CFB">
        <w:rPr>
          <w:b/>
        </w:rPr>
        <w:t xml:space="preserve">Bedeutung der </w:t>
      </w:r>
      <w:r w:rsidRPr="004C34A2">
        <w:rPr>
          <w:b/>
        </w:rPr>
        <w:t>Schutzgutfunktion</w:t>
      </w:r>
      <w:r w:rsidR="003F1435" w:rsidRPr="004C34A2">
        <w:rPr>
          <w:b/>
        </w:rPr>
        <w:t>en</w:t>
      </w:r>
      <w:r w:rsidR="00437ADD" w:rsidRPr="00D50CFB">
        <w:t xml:space="preserve"> </w:t>
      </w:r>
      <w:r w:rsidRPr="00D50CFB">
        <w:t xml:space="preserve">mit der </w:t>
      </w:r>
      <w:r w:rsidRPr="00D50CFB">
        <w:rPr>
          <w:b/>
        </w:rPr>
        <w:t>Intensität der vorhabenbezogenen Wirkungen</w:t>
      </w:r>
      <w:r w:rsidRPr="00D50CFB">
        <w:t xml:space="preserve"> in Bezug gesetzt werden: </w:t>
      </w:r>
    </w:p>
    <w:p w14:paraId="7BFAE844" w14:textId="265541C0" w:rsidR="00121234" w:rsidRPr="00D50CFB" w:rsidRDefault="00121234" w:rsidP="00D50CFB">
      <w:pPr>
        <w:pStyle w:val="Beschriftung"/>
        <w:keepNext/>
        <w:keepLines/>
      </w:pPr>
      <w:bookmarkStart w:id="145" w:name="_Toc125620500"/>
      <w:r w:rsidRPr="00D50CFB">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D50CFB">
        <w:noBreakHyphen/>
      </w:r>
      <w:r w:rsidR="0097103D">
        <w:fldChar w:fldCharType="begin"/>
      </w:r>
      <w:r w:rsidR="0097103D">
        <w:instrText xml:space="preserve"> </w:instrText>
      </w:r>
      <w:r w:rsidR="0097103D">
        <w:instrText xml:space="preserve">SEQ Tab. \* ARABIC \s 2 </w:instrText>
      </w:r>
      <w:r w:rsidR="0097103D">
        <w:fldChar w:fldCharType="separate"/>
      </w:r>
      <w:r w:rsidR="00E24AB8">
        <w:rPr>
          <w:noProof/>
        </w:rPr>
        <w:t>1</w:t>
      </w:r>
      <w:r w:rsidR="0097103D">
        <w:rPr>
          <w:noProof/>
        </w:rPr>
        <w:fldChar w:fldCharType="end"/>
      </w:r>
      <w:r w:rsidRPr="00D50CFB">
        <w:t>:</w:t>
      </w:r>
      <w:r w:rsidRPr="00D50CFB">
        <w:tab/>
        <w:t>Matrixtabelle zur Bewertung der Schwere der Beeinträchtigungen der Schutzgüter (aus MKUEM 2021)</w:t>
      </w:r>
      <w:bookmarkEnd w:id="145"/>
      <w:r w:rsidRPr="00D50CFB">
        <w:t xml:space="preserve">  </w:t>
      </w:r>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2787"/>
        <w:gridCol w:w="1903"/>
        <w:gridCol w:w="1903"/>
        <w:gridCol w:w="1901"/>
      </w:tblGrid>
      <w:tr w:rsidR="00D50CFB" w:rsidRPr="00D50CFB" w14:paraId="38CF6FA9" w14:textId="77777777" w:rsidTr="00121234">
        <w:trPr>
          <w:tblHeader/>
        </w:trPr>
        <w:tc>
          <w:tcPr>
            <w:tcW w:w="1641" w:type="pct"/>
            <w:vMerge w:val="restart"/>
            <w:tcBorders>
              <w:bottom w:val="single" w:sz="4" w:space="0" w:color="auto"/>
              <w:right w:val="single" w:sz="4" w:space="0" w:color="auto"/>
            </w:tcBorders>
            <w:shd w:val="clear" w:color="auto" w:fill="D9D9D9" w:themeFill="background1" w:themeFillShade="D9"/>
            <w:vAlign w:val="center"/>
            <w:hideMark/>
          </w:tcPr>
          <w:p w14:paraId="63AD8617" w14:textId="77777777" w:rsidR="00121234" w:rsidRPr="00D50CFB" w:rsidRDefault="00121234" w:rsidP="003773FD">
            <w:pPr>
              <w:keepNext/>
              <w:keepLines/>
              <w:spacing w:before="60" w:after="60" w:line="240" w:lineRule="auto"/>
              <w:jc w:val="left"/>
              <w:rPr>
                <w:rFonts w:cstheme="minorHAnsi"/>
                <w:b/>
                <w:sz w:val="20"/>
              </w:rPr>
            </w:pPr>
            <w:r w:rsidRPr="00D50CFB">
              <w:rPr>
                <w:rFonts w:cstheme="minorHAnsi"/>
                <w:b/>
                <w:sz w:val="20"/>
              </w:rPr>
              <w:t>Bedeutung der Funktionen des jeweiligen Schutzguts nach Wertstufen</w:t>
            </w:r>
          </w:p>
        </w:tc>
        <w:tc>
          <w:tcPr>
            <w:tcW w:w="3359" w:type="pct"/>
            <w:gridSpan w:val="3"/>
            <w:tcBorders>
              <w:bottom w:val="single" w:sz="4" w:space="0" w:color="auto"/>
            </w:tcBorders>
            <w:shd w:val="clear" w:color="auto" w:fill="D9D9D9" w:themeFill="background1" w:themeFillShade="D9"/>
            <w:vAlign w:val="bottom"/>
            <w:hideMark/>
          </w:tcPr>
          <w:p w14:paraId="12FE1745" w14:textId="77777777" w:rsidR="00121234" w:rsidRPr="00D50CFB" w:rsidRDefault="00121234" w:rsidP="003773FD">
            <w:pPr>
              <w:keepNext/>
              <w:keepLines/>
              <w:spacing w:before="60" w:after="60" w:line="240" w:lineRule="auto"/>
              <w:jc w:val="center"/>
              <w:rPr>
                <w:rFonts w:cstheme="minorHAnsi"/>
                <w:b/>
                <w:sz w:val="20"/>
              </w:rPr>
            </w:pPr>
            <w:r w:rsidRPr="00D50CFB">
              <w:rPr>
                <w:b/>
                <w:bCs/>
                <w:sz w:val="20"/>
                <w:szCs w:val="22"/>
              </w:rPr>
              <w:t xml:space="preserve">Intensität der vorhabenbezogenen Wirkungen / </w:t>
            </w:r>
            <w:r w:rsidR="00D50CFB">
              <w:rPr>
                <w:b/>
                <w:bCs/>
                <w:sz w:val="20"/>
                <w:szCs w:val="22"/>
              </w:rPr>
              <w:br/>
            </w:r>
            <w:r w:rsidRPr="00D50CFB">
              <w:rPr>
                <w:b/>
                <w:bCs/>
                <w:sz w:val="20"/>
                <w:szCs w:val="22"/>
              </w:rPr>
              <w:t>Wirkungsstufe</w:t>
            </w:r>
          </w:p>
        </w:tc>
      </w:tr>
      <w:tr w:rsidR="00D50CFB" w:rsidRPr="00D50CFB" w14:paraId="41565335" w14:textId="77777777" w:rsidTr="00121234">
        <w:trPr>
          <w:tblHeader/>
        </w:trPr>
        <w:tc>
          <w:tcPr>
            <w:tcW w:w="1641" w:type="pct"/>
            <w:vMerge/>
            <w:tcBorders>
              <w:bottom w:val="single" w:sz="4" w:space="0" w:color="auto"/>
              <w:right w:val="single" w:sz="4" w:space="0" w:color="auto"/>
            </w:tcBorders>
            <w:shd w:val="clear" w:color="auto" w:fill="D9D9D9" w:themeFill="background1" w:themeFillShade="D9"/>
            <w:vAlign w:val="center"/>
            <w:hideMark/>
          </w:tcPr>
          <w:p w14:paraId="08FB65B6" w14:textId="77777777" w:rsidR="00121234" w:rsidRPr="00D50CFB" w:rsidRDefault="00121234" w:rsidP="003773FD">
            <w:pPr>
              <w:keepNext/>
              <w:keepLines/>
              <w:spacing w:before="60" w:after="60" w:line="240" w:lineRule="auto"/>
              <w:rPr>
                <w:rFonts w:cstheme="minorHAnsi"/>
                <w:sz w:val="20"/>
              </w:rPr>
            </w:pPr>
          </w:p>
        </w:tc>
        <w:tc>
          <w:tcPr>
            <w:tcW w:w="1120" w:type="pct"/>
            <w:tcBorders>
              <w:bottom w:val="single" w:sz="4" w:space="0" w:color="auto"/>
              <w:right w:val="single" w:sz="4" w:space="0" w:color="auto"/>
            </w:tcBorders>
            <w:shd w:val="clear" w:color="auto" w:fill="D9D9D9" w:themeFill="background1" w:themeFillShade="D9"/>
            <w:vAlign w:val="bottom"/>
            <w:hideMark/>
          </w:tcPr>
          <w:p w14:paraId="2F79BD40" w14:textId="77777777" w:rsidR="00121234" w:rsidRPr="00D50CFB" w:rsidRDefault="00121234" w:rsidP="003773FD">
            <w:pPr>
              <w:keepNext/>
              <w:keepLines/>
              <w:spacing w:before="60" w:after="60" w:line="240" w:lineRule="auto"/>
              <w:jc w:val="center"/>
              <w:rPr>
                <w:rFonts w:cstheme="minorHAnsi"/>
                <w:sz w:val="20"/>
              </w:rPr>
            </w:pPr>
            <w:r w:rsidRPr="00D50CFB">
              <w:rPr>
                <w:rFonts w:cstheme="minorHAnsi"/>
                <w:sz w:val="20"/>
              </w:rPr>
              <w:t>I</w:t>
            </w:r>
            <w:r w:rsidR="00D50CFB">
              <w:rPr>
                <w:rFonts w:cstheme="minorHAnsi"/>
                <w:sz w:val="20"/>
              </w:rPr>
              <w:br/>
            </w:r>
            <w:r w:rsidRPr="00D50CFB">
              <w:rPr>
                <w:rFonts w:cstheme="minorHAnsi"/>
                <w:sz w:val="20"/>
              </w:rPr>
              <w:t>gering</w:t>
            </w:r>
          </w:p>
        </w:tc>
        <w:tc>
          <w:tcPr>
            <w:tcW w:w="1120" w:type="pct"/>
            <w:tcBorders>
              <w:bottom w:val="single" w:sz="4" w:space="0" w:color="auto"/>
              <w:right w:val="single" w:sz="4" w:space="0" w:color="auto"/>
            </w:tcBorders>
            <w:shd w:val="clear" w:color="auto" w:fill="D9D9D9" w:themeFill="background1" w:themeFillShade="D9"/>
            <w:vAlign w:val="bottom"/>
            <w:hideMark/>
          </w:tcPr>
          <w:p w14:paraId="6C5E1AB0" w14:textId="77777777" w:rsidR="00121234" w:rsidRPr="00D50CFB" w:rsidRDefault="00121234" w:rsidP="003773FD">
            <w:pPr>
              <w:keepNext/>
              <w:keepLines/>
              <w:spacing w:before="60" w:after="60" w:line="240" w:lineRule="auto"/>
              <w:jc w:val="center"/>
              <w:rPr>
                <w:rFonts w:cstheme="minorHAnsi"/>
                <w:sz w:val="20"/>
              </w:rPr>
            </w:pPr>
            <w:r w:rsidRPr="00D50CFB">
              <w:rPr>
                <w:rFonts w:cstheme="minorHAnsi"/>
                <w:sz w:val="20"/>
              </w:rPr>
              <w:t>II</w:t>
            </w:r>
            <w:r w:rsidR="00D50CFB">
              <w:rPr>
                <w:rFonts w:cstheme="minorHAnsi"/>
                <w:sz w:val="20"/>
              </w:rPr>
              <w:br/>
            </w:r>
            <w:r w:rsidRPr="00D50CFB">
              <w:rPr>
                <w:rFonts w:cstheme="minorHAnsi"/>
                <w:sz w:val="20"/>
              </w:rPr>
              <w:t>mittel</w:t>
            </w:r>
          </w:p>
        </w:tc>
        <w:tc>
          <w:tcPr>
            <w:tcW w:w="1119" w:type="pct"/>
            <w:tcBorders>
              <w:bottom w:val="single" w:sz="4" w:space="0" w:color="auto"/>
            </w:tcBorders>
            <w:shd w:val="clear" w:color="auto" w:fill="D9D9D9" w:themeFill="background1" w:themeFillShade="D9"/>
            <w:vAlign w:val="bottom"/>
            <w:hideMark/>
          </w:tcPr>
          <w:p w14:paraId="7132B4FD" w14:textId="77777777" w:rsidR="00121234" w:rsidRPr="00D50CFB" w:rsidRDefault="00121234" w:rsidP="003773FD">
            <w:pPr>
              <w:keepNext/>
              <w:keepLines/>
              <w:spacing w:before="60" w:after="60" w:line="240" w:lineRule="auto"/>
              <w:jc w:val="center"/>
              <w:rPr>
                <w:rFonts w:cstheme="minorHAnsi"/>
                <w:sz w:val="20"/>
              </w:rPr>
            </w:pPr>
            <w:r w:rsidRPr="00D50CFB">
              <w:rPr>
                <w:rFonts w:cstheme="minorHAnsi"/>
                <w:sz w:val="20"/>
              </w:rPr>
              <w:t>III</w:t>
            </w:r>
            <w:r w:rsidR="00D50CFB">
              <w:rPr>
                <w:rFonts w:cstheme="minorHAnsi"/>
                <w:sz w:val="20"/>
              </w:rPr>
              <w:br/>
            </w:r>
            <w:r w:rsidRPr="00D50CFB">
              <w:rPr>
                <w:rFonts w:cstheme="minorHAnsi"/>
                <w:sz w:val="20"/>
              </w:rPr>
              <w:t>hoch</w:t>
            </w:r>
          </w:p>
        </w:tc>
      </w:tr>
      <w:tr w:rsidR="00D50CFB" w:rsidRPr="00D50CFB" w14:paraId="72230EBA" w14:textId="77777777" w:rsidTr="00121234">
        <w:tc>
          <w:tcPr>
            <w:tcW w:w="1641" w:type="pct"/>
            <w:tcBorders>
              <w:bottom w:val="single" w:sz="4" w:space="0" w:color="auto"/>
              <w:right w:val="single" w:sz="4" w:space="0" w:color="auto"/>
            </w:tcBorders>
            <w:hideMark/>
          </w:tcPr>
          <w:p w14:paraId="27C2F77D" w14:textId="77777777" w:rsidR="00121234" w:rsidRPr="00D50CFB" w:rsidRDefault="00121234" w:rsidP="00D50CFB">
            <w:pPr>
              <w:keepNext/>
              <w:keepLines/>
              <w:spacing w:before="80" w:after="80" w:line="240" w:lineRule="auto"/>
              <w:rPr>
                <w:rFonts w:cstheme="minorHAnsi"/>
                <w:sz w:val="20"/>
              </w:rPr>
            </w:pPr>
            <w:r w:rsidRPr="00D50CFB">
              <w:rPr>
                <w:rFonts w:cstheme="minorHAnsi"/>
                <w:sz w:val="20"/>
              </w:rPr>
              <w:t>1   sehr gering</w:t>
            </w:r>
          </w:p>
        </w:tc>
        <w:tc>
          <w:tcPr>
            <w:tcW w:w="1120" w:type="pct"/>
            <w:tcBorders>
              <w:bottom w:val="single" w:sz="4" w:space="0" w:color="auto"/>
              <w:right w:val="single" w:sz="4" w:space="0" w:color="auto"/>
            </w:tcBorders>
            <w:hideMark/>
          </w:tcPr>
          <w:p w14:paraId="7D9D4B13"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w:t>
            </w:r>
          </w:p>
        </w:tc>
        <w:tc>
          <w:tcPr>
            <w:tcW w:w="1120" w:type="pct"/>
            <w:tcBorders>
              <w:bottom w:val="single" w:sz="4" w:space="0" w:color="auto"/>
              <w:right w:val="single" w:sz="4" w:space="0" w:color="auto"/>
            </w:tcBorders>
            <w:hideMark/>
          </w:tcPr>
          <w:p w14:paraId="165621D9"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w:t>
            </w:r>
          </w:p>
        </w:tc>
        <w:tc>
          <w:tcPr>
            <w:tcW w:w="1119" w:type="pct"/>
            <w:tcBorders>
              <w:bottom w:val="single" w:sz="4" w:space="0" w:color="auto"/>
            </w:tcBorders>
            <w:shd w:val="clear" w:color="auto" w:fill="EAF1DD" w:themeFill="accent3" w:themeFillTint="33"/>
            <w:hideMark/>
          </w:tcPr>
          <w:p w14:paraId="015D44BF"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w:t>
            </w:r>
          </w:p>
        </w:tc>
      </w:tr>
      <w:tr w:rsidR="00D50CFB" w:rsidRPr="00D50CFB" w14:paraId="392F9C35" w14:textId="77777777" w:rsidTr="00121234">
        <w:tc>
          <w:tcPr>
            <w:tcW w:w="1641" w:type="pct"/>
            <w:tcBorders>
              <w:bottom w:val="single" w:sz="4" w:space="0" w:color="auto"/>
              <w:right w:val="single" w:sz="4" w:space="0" w:color="auto"/>
            </w:tcBorders>
            <w:hideMark/>
          </w:tcPr>
          <w:p w14:paraId="45F8F061" w14:textId="77777777" w:rsidR="00121234" w:rsidRPr="00D50CFB" w:rsidRDefault="00121234" w:rsidP="00D50CFB">
            <w:pPr>
              <w:keepNext/>
              <w:keepLines/>
              <w:spacing w:before="80" w:after="80" w:line="240" w:lineRule="auto"/>
              <w:rPr>
                <w:rFonts w:cstheme="minorHAnsi"/>
                <w:sz w:val="20"/>
              </w:rPr>
            </w:pPr>
            <w:r w:rsidRPr="00D50CFB">
              <w:rPr>
                <w:rFonts w:cstheme="minorHAnsi"/>
                <w:sz w:val="20"/>
              </w:rPr>
              <w:t>2   gering</w:t>
            </w:r>
          </w:p>
        </w:tc>
        <w:tc>
          <w:tcPr>
            <w:tcW w:w="1120" w:type="pct"/>
            <w:tcBorders>
              <w:bottom w:val="single" w:sz="4" w:space="0" w:color="auto"/>
              <w:right w:val="single" w:sz="4" w:space="0" w:color="auto"/>
            </w:tcBorders>
            <w:hideMark/>
          </w:tcPr>
          <w:p w14:paraId="7A2A9386"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w:t>
            </w:r>
          </w:p>
        </w:tc>
        <w:tc>
          <w:tcPr>
            <w:tcW w:w="1120" w:type="pct"/>
            <w:tcBorders>
              <w:bottom w:val="single" w:sz="4" w:space="0" w:color="auto"/>
              <w:right w:val="single" w:sz="4" w:space="0" w:color="auto"/>
            </w:tcBorders>
            <w:shd w:val="clear" w:color="auto" w:fill="EAF1DD" w:themeFill="accent3" w:themeFillTint="33"/>
            <w:hideMark/>
          </w:tcPr>
          <w:p w14:paraId="4E6A7729"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w:t>
            </w:r>
          </w:p>
        </w:tc>
        <w:tc>
          <w:tcPr>
            <w:tcW w:w="1119" w:type="pct"/>
            <w:tcBorders>
              <w:bottom w:val="single" w:sz="4" w:space="0" w:color="auto"/>
            </w:tcBorders>
            <w:shd w:val="clear" w:color="auto" w:fill="EAF1DD" w:themeFill="accent3" w:themeFillTint="33"/>
            <w:hideMark/>
          </w:tcPr>
          <w:p w14:paraId="656A46EB"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w:t>
            </w:r>
          </w:p>
        </w:tc>
      </w:tr>
      <w:tr w:rsidR="00D50CFB" w:rsidRPr="00D50CFB" w14:paraId="4F0E66BC" w14:textId="77777777" w:rsidTr="00121234">
        <w:tc>
          <w:tcPr>
            <w:tcW w:w="1641" w:type="pct"/>
            <w:tcBorders>
              <w:bottom w:val="single" w:sz="4" w:space="0" w:color="auto"/>
              <w:right w:val="single" w:sz="4" w:space="0" w:color="auto"/>
            </w:tcBorders>
            <w:hideMark/>
          </w:tcPr>
          <w:p w14:paraId="72887A3D" w14:textId="77777777" w:rsidR="00121234" w:rsidRPr="00D50CFB" w:rsidRDefault="00121234" w:rsidP="00D50CFB">
            <w:pPr>
              <w:keepNext/>
              <w:keepLines/>
              <w:spacing w:before="80" w:after="80" w:line="240" w:lineRule="auto"/>
              <w:rPr>
                <w:rFonts w:cstheme="minorHAnsi"/>
                <w:sz w:val="20"/>
              </w:rPr>
            </w:pPr>
            <w:r w:rsidRPr="00D50CFB">
              <w:rPr>
                <w:rFonts w:cstheme="minorHAnsi"/>
                <w:sz w:val="20"/>
              </w:rPr>
              <w:t>3   mittel</w:t>
            </w:r>
          </w:p>
        </w:tc>
        <w:tc>
          <w:tcPr>
            <w:tcW w:w="1120" w:type="pct"/>
            <w:tcBorders>
              <w:bottom w:val="single" w:sz="4" w:space="0" w:color="auto"/>
              <w:right w:val="single" w:sz="4" w:space="0" w:color="auto"/>
            </w:tcBorders>
            <w:shd w:val="clear" w:color="auto" w:fill="EAF1DD" w:themeFill="accent3" w:themeFillTint="33"/>
            <w:hideMark/>
          </w:tcPr>
          <w:p w14:paraId="78C65FF5"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w:t>
            </w:r>
          </w:p>
        </w:tc>
        <w:tc>
          <w:tcPr>
            <w:tcW w:w="1120" w:type="pct"/>
            <w:tcBorders>
              <w:bottom w:val="single" w:sz="4" w:space="0" w:color="auto"/>
              <w:right w:val="single" w:sz="4" w:space="0" w:color="auto"/>
            </w:tcBorders>
            <w:shd w:val="clear" w:color="auto" w:fill="EAF1DD" w:themeFill="accent3" w:themeFillTint="33"/>
            <w:hideMark/>
          </w:tcPr>
          <w:p w14:paraId="6D5C261F"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w:t>
            </w:r>
          </w:p>
        </w:tc>
        <w:tc>
          <w:tcPr>
            <w:tcW w:w="1119" w:type="pct"/>
            <w:tcBorders>
              <w:bottom w:val="single" w:sz="4" w:space="0" w:color="auto"/>
            </w:tcBorders>
            <w:shd w:val="clear" w:color="auto" w:fill="C2D69B" w:themeFill="accent3" w:themeFillTint="99"/>
            <w:hideMark/>
          </w:tcPr>
          <w:p w14:paraId="032F77AA"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r>
      <w:tr w:rsidR="00D50CFB" w:rsidRPr="00D50CFB" w14:paraId="038D78AD" w14:textId="77777777" w:rsidTr="00121234">
        <w:tc>
          <w:tcPr>
            <w:tcW w:w="1641" w:type="pct"/>
            <w:tcBorders>
              <w:bottom w:val="single" w:sz="4" w:space="0" w:color="auto"/>
              <w:right w:val="single" w:sz="4" w:space="0" w:color="auto"/>
            </w:tcBorders>
            <w:hideMark/>
          </w:tcPr>
          <w:p w14:paraId="76881A0E" w14:textId="77777777" w:rsidR="00121234" w:rsidRPr="00D50CFB" w:rsidRDefault="00121234" w:rsidP="00D50CFB">
            <w:pPr>
              <w:keepNext/>
              <w:keepLines/>
              <w:spacing w:before="80" w:after="80" w:line="240" w:lineRule="auto"/>
              <w:rPr>
                <w:rFonts w:cstheme="minorHAnsi"/>
                <w:sz w:val="20"/>
              </w:rPr>
            </w:pPr>
            <w:r w:rsidRPr="00D50CFB">
              <w:rPr>
                <w:rFonts w:cstheme="minorHAnsi"/>
                <w:sz w:val="20"/>
              </w:rPr>
              <w:t>4   hoch</w:t>
            </w:r>
          </w:p>
        </w:tc>
        <w:tc>
          <w:tcPr>
            <w:tcW w:w="1120" w:type="pct"/>
            <w:tcBorders>
              <w:bottom w:val="single" w:sz="4" w:space="0" w:color="auto"/>
              <w:right w:val="single" w:sz="4" w:space="0" w:color="auto"/>
            </w:tcBorders>
            <w:shd w:val="clear" w:color="auto" w:fill="EAF1DD" w:themeFill="accent3" w:themeFillTint="33"/>
            <w:hideMark/>
          </w:tcPr>
          <w:p w14:paraId="5E5C812C"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w:t>
            </w:r>
          </w:p>
        </w:tc>
        <w:tc>
          <w:tcPr>
            <w:tcW w:w="1120" w:type="pct"/>
            <w:tcBorders>
              <w:bottom w:val="single" w:sz="4" w:space="0" w:color="auto"/>
              <w:right w:val="single" w:sz="4" w:space="0" w:color="auto"/>
            </w:tcBorders>
            <w:shd w:val="clear" w:color="auto" w:fill="C2D69B" w:themeFill="accent3" w:themeFillTint="99"/>
            <w:hideMark/>
          </w:tcPr>
          <w:p w14:paraId="1DD45904"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c>
          <w:tcPr>
            <w:tcW w:w="1119" w:type="pct"/>
            <w:tcBorders>
              <w:bottom w:val="single" w:sz="4" w:space="0" w:color="auto"/>
            </w:tcBorders>
            <w:shd w:val="clear" w:color="auto" w:fill="C2D69B" w:themeFill="accent3" w:themeFillTint="99"/>
            <w:hideMark/>
          </w:tcPr>
          <w:p w14:paraId="7667B4BC"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r>
      <w:tr w:rsidR="00D50CFB" w:rsidRPr="00D50CFB" w14:paraId="6C255692" w14:textId="77777777" w:rsidTr="00121234">
        <w:tc>
          <w:tcPr>
            <w:tcW w:w="1641" w:type="pct"/>
            <w:tcBorders>
              <w:bottom w:val="single" w:sz="4" w:space="0" w:color="auto"/>
              <w:right w:val="single" w:sz="4" w:space="0" w:color="auto"/>
            </w:tcBorders>
            <w:hideMark/>
          </w:tcPr>
          <w:p w14:paraId="655B395F" w14:textId="77777777" w:rsidR="00121234" w:rsidRPr="00D50CFB" w:rsidRDefault="00121234" w:rsidP="00D50CFB">
            <w:pPr>
              <w:keepNext/>
              <w:keepLines/>
              <w:spacing w:before="80" w:after="80" w:line="240" w:lineRule="auto"/>
              <w:rPr>
                <w:rFonts w:cstheme="minorHAnsi"/>
                <w:sz w:val="20"/>
              </w:rPr>
            </w:pPr>
            <w:r w:rsidRPr="00D50CFB">
              <w:rPr>
                <w:rFonts w:cstheme="minorHAnsi"/>
                <w:sz w:val="20"/>
              </w:rPr>
              <w:t>5   sehr hoch</w:t>
            </w:r>
          </w:p>
        </w:tc>
        <w:tc>
          <w:tcPr>
            <w:tcW w:w="1120" w:type="pct"/>
            <w:tcBorders>
              <w:bottom w:val="single" w:sz="4" w:space="0" w:color="auto"/>
              <w:right w:val="single" w:sz="4" w:space="0" w:color="auto"/>
            </w:tcBorders>
            <w:shd w:val="clear" w:color="auto" w:fill="C2D69B" w:themeFill="accent3" w:themeFillTint="99"/>
            <w:hideMark/>
          </w:tcPr>
          <w:p w14:paraId="77B4D803"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c>
          <w:tcPr>
            <w:tcW w:w="1120" w:type="pct"/>
            <w:tcBorders>
              <w:bottom w:val="single" w:sz="4" w:space="0" w:color="auto"/>
              <w:right w:val="single" w:sz="4" w:space="0" w:color="auto"/>
            </w:tcBorders>
            <w:shd w:val="clear" w:color="auto" w:fill="C2D69B" w:themeFill="accent3" w:themeFillTint="99"/>
            <w:hideMark/>
          </w:tcPr>
          <w:p w14:paraId="6FCFD782"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c>
          <w:tcPr>
            <w:tcW w:w="1119" w:type="pct"/>
            <w:tcBorders>
              <w:bottom w:val="single" w:sz="4" w:space="0" w:color="auto"/>
            </w:tcBorders>
            <w:shd w:val="clear" w:color="auto" w:fill="C2D69B" w:themeFill="accent3" w:themeFillTint="99"/>
            <w:hideMark/>
          </w:tcPr>
          <w:p w14:paraId="138B9023"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r>
      <w:tr w:rsidR="00121234" w:rsidRPr="00D50CFB" w14:paraId="284A5938" w14:textId="77777777" w:rsidTr="00121234">
        <w:tc>
          <w:tcPr>
            <w:tcW w:w="1641" w:type="pct"/>
            <w:tcBorders>
              <w:right w:val="single" w:sz="4" w:space="0" w:color="auto"/>
            </w:tcBorders>
            <w:hideMark/>
          </w:tcPr>
          <w:p w14:paraId="6F77004B" w14:textId="77777777" w:rsidR="00121234" w:rsidRPr="00D50CFB" w:rsidRDefault="00121234" w:rsidP="00D50CFB">
            <w:pPr>
              <w:keepNext/>
              <w:keepLines/>
              <w:spacing w:before="80" w:after="80" w:line="240" w:lineRule="auto"/>
              <w:rPr>
                <w:rFonts w:cstheme="minorHAnsi"/>
                <w:sz w:val="20"/>
              </w:rPr>
            </w:pPr>
            <w:r w:rsidRPr="00D50CFB">
              <w:rPr>
                <w:rFonts w:cstheme="minorHAnsi"/>
                <w:sz w:val="20"/>
              </w:rPr>
              <w:t>6   hervorragend</w:t>
            </w:r>
          </w:p>
        </w:tc>
        <w:tc>
          <w:tcPr>
            <w:tcW w:w="1120" w:type="pct"/>
            <w:tcBorders>
              <w:right w:val="single" w:sz="4" w:space="0" w:color="auto"/>
            </w:tcBorders>
            <w:shd w:val="clear" w:color="auto" w:fill="C2D69B" w:themeFill="accent3" w:themeFillTint="99"/>
            <w:hideMark/>
          </w:tcPr>
          <w:p w14:paraId="435334C2"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c>
          <w:tcPr>
            <w:tcW w:w="1120" w:type="pct"/>
            <w:tcBorders>
              <w:right w:val="single" w:sz="4" w:space="0" w:color="auto"/>
            </w:tcBorders>
            <w:shd w:val="clear" w:color="auto" w:fill="C2D69B" w:themeFill="accent3" w:themeFillTint="99"/>
            <w:hideMark/>
          </w:tcPr>
          <w:p w14:paraId="6A1BC586"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c>
          <w:tcPr>
            <w:tcW w:w="1119" w:type="pct"/>
            <w:shd w:val="clear" w:color="auto" w:fill="C2D69B" w:themeFill="accent3" w:themeFillTint="99"/>
            <w:hideMark/>
          </w:tcPr>
          <w:p w14:paraId="467597B8" w14:textId="77777777" w:rsidR="00121234" w:rsidRPr="00D50CFB" w:rsidRDefault="00121234" w:rsidP="00D50CFB">
            <w:pPr>
              <w:keepNext/>
              <w:keepLines/>
              <w:spacing w:before="80" w:after="80" w:line="240" w:lineRule="auto"/>
              <w:jc w:val="center"/>
              <w:rPr>
                <w:rFonts w:cstheme="minorHAnsi"/>
                <w:sz w:val="20"/>
              </w:rPr>
            </w:pPr>
            <w:r w:rsidRPr="00D50CFB">
              <w:rPr>
                <w:rFonts w:cstheme="minorHAnsi"/>
                <w:sz w:val="20"/>
              </w:rPr>
              <w:t>eBS</w:t>
            </w:r>
          </w:p>
        </w:tc>
      </w:tr>
    </w:tbl>
    <w:p w14:paraId="474D77FC" w14:textId="77777777" w:rsidR="00121234" w:rsidRPr="00D50CFB" w:rsidRDefault="00121234" w:rsidP="00D50CFB">
      <w:pPr>
        <w:pStyle w:val="Textkrperaltt"/>
        <w:keepNext/>
        <w:keepLines/>
        <w:spacing w:before="120" w:after="0"/>
        <w:rPr>
          <w:sz w:val="18"/>
          <w:szCs w:val="18"/>
        </w:rPr>
      </w:pPr>
      <w:r w:rsidRPr="00D50CFB">
        <w:rPr>
          <w:sz w:val="18"/>
          <w:szCs w:val="18"/>
        </w:rPr>
        <w:t>-- :</w:t>
      </w:r>
      <w:r w:rsidRPr="00D50CFB">
        <w:rPr>
          <w:sz w:val="18"/>
          <w:szCs w:val="18"/>
        </w:rPr>
        <w:tab/>
        <w:t xml:space="preserve">keine erhebliche Beeinträchtigung zu erwarten, d. h. kein Eingriff </w:t>
      </w:r>
    </w:p>
    <w:p w14:paraId="0200D2B2" w14:textId="77777777" w:rsidR="00121234" w:rsidRPr="00D50CFB" w:rsidRDefault="00121234" w:rsidP="00D50CFB">
      <w:pPr>
        <w:pStyle w:val="Textkrperaltt"/>
        <w:keepNext/>
        <w:keepLines/>
        <w:spacing w:after="0"/>
        <w:rPr>
          <w:iCs/>
          <w:sz w:val="18"/>
          <w:szCs w:val="18"/>
        </w:rPr>
      </w:pPr>
      <w:r w:rsidRPr="00D50CFB">
        <w:rPr>
          <w:iCs/>
          <w:sz w:val="18"/>
          <w:szCs w:val="18"/>
        </w:rPr>
        <w:t>eB :</w:t>
      </w:r>
      <w:r w:rsidRPr="00D50CFB">
        <w:rPr>
          <w:iCs/>
          <w:sz w:val="18"/>
          <w:szCs w:val="18"/>
        </w:rPr>
        <w:tab/>
        <w:t xml:space="preserve">erhebliche Beeinträchtigung zu erwarten, d. h. Kompensation durch Integrierte Biotopbewertung </w:t>
      </w:r>
    </w:p>
    <w:p w14:paraId="749FA976" w14:textId="77777777" w:rsidR="00121234" w:rsidRPr="00D50CFB" w:rsidRDefault="00121234" w:rsidP="003773FD">
      <w:pPr>
        <w:pStyle w:val="Textkrperaltt"/>
        <w:ind w:left="709" w:hanging="709"/>
        <w:jc w:val="left"/>
        <w:rPr>
          <w:iCs/>
          <w:sz w:val="18"/>
          <w:szCs w:val="18"/>
        </w:rPr>
      </w:pPr>
      <w:r w:rsidRPr="00D50CFB">
        <w:rPr>
          <w:iCs/>
          <w:sz w:val="18"/>
          <w:szCs w:val="18"/>
        </w:rPr>
        <w:t xml:space="preserve">eBS : </w:t>
      </w:r>
      <w:r w:rsidRPr="00D50CFB">
        <w:rPr>
          <w:iCs/>
          <w:sz w:val="18"/>
          <w:szCs w:val="18"/>
        </w:rPr>
        <w:tab/>
        <w:t xml:space="preserve">erhebliche Beeinträchtigung besonderer Schwere zu erwarten, d. h. </w:t>
      </w:r>
      <w:r w:rsidR="00121EFC" w:rsidRPr="00D50CFB">
        <w:rPr>
          <w:iCs/>
          <w:sz w:val="18"/>
          <w:szCs w:val="18"/>
        </w:rPr>
        <w:t>funktions</w:t>
      </w:r>
      <w:r w:rsidRPr="00D50CFB">
        <w:rPr>
          <w:iCs/>
          <w:sz w:val="18"/>
          <w:szCs w:val="18"/>
        </w:rPr>
        <w:t>bezogene Kompensation erforderlich</w:t>
      </w:r>
    </w:p>
    <w:p w14:paraId="2C3519EB" w14:textId="77777777" w:rsidR="00B75073" w:rsidRPr="00D50CFB" w:rsidRDefault="00B75073" w:rsidP="00B75073">
      <w:pPr>
        <w:pStyle w:val="Textkrperaltt"/>
      </w:pPr>
      <w:r w:rsidRPr="00D50CFB">
        <w:t>Die Grundlage für die Ermittlung erheblicher Beeinträchtigungen und erheblicher Beeinträchtigungen besonderer Schwere bildet die technische Planung, die das geplante Vorhaben in seinen wesentlichen physischen Merkmalen darstellt und beschreibt.</w:t>
      </w:r>
    </w:p>
    <w:p w14:paraId="0C301521" w14:textId="77777777" w:rsidR="00B75073" w:rsidRPr="007909B8" w:rsidRDefault="00B75073" w:rsidP="00B75073">
      <w:pPr>
        <w:pStyle w:val="Textkrperaltt"/>
      </w:pPr>
      <w:r w:rsidRPr="007909B8">
        <w:t>Hieraus werden die voraussichtlich umweltrelevanten Projektwirkungen bzw. Wirkfaktoren nach Art, Umfang und zeitlicher Dauer des Auftretens abgeleitet. Sie werden nach ihren Ursachen in drei Gruppen unterschieden</w:t>
      </w:r>
      <w:r>
        <w:t xml:space="preserve"> (vgl. Gutachten RLBP, Merkblätter 9, 10)</w:t>
      </w:r>
      <w:r w:rsidRPr="007909B8">
        <w:t>:</w:t>
      </w:r>
    </w:p>
    <w:p w14:paraId="2BA754C7" w14:textId="77777777" w:rsidR="00B75073" w:rsidRPr="007909B8" w:rsidRDefault="00B75073" w:rsidP="00B75073">
      <w:pPr>
        <w:pStyle w:val="Aufzhlung1fortlnach6pt"/>
      </w:pPr>
      <w:r>
        <w:t>anlagebedingte Wirkungen, d.</w:t>
      </w:r>
      <w:r w:rsidRPr="007909B8">
        <w:t xml:space="preserve">h. dauerhafte Wirkungen, die durch den Baukörper </w:t>
      </w:r>
      <w:r>
        <w:t>des</w:t>
      </w:r>
      <w:r w:rsidRPr="007909B8">
        <w:t xml:space="preserve"> Straße</w:t>
      </w:r>
      <w:r>
        <w:t>nbauvorhabens</w:t>
      </w:r>
      <w:r w:rsidRPr="007909B8">
        <w:t xml:space="preserve"> verursacht werden,</w:t>
      </w:r>
    </w:p>
    <w:p w14:paraId="4D6C1C33" w14:textId="77777777" w:rsidR="00B75073" w:rsidRPr="007909B8" w:rsidRDefault="00B75073" w:rsidP="00B75073">
      <w:pPr>
        <w:pStyle w:val="Aufzhlung1fortlnach6pt"/>
      </w:pPr>
      <w:r>
        <w:t>betriebsbedingte Wirkungen, d.</w:t>
      </w:r>
      <w:r w:rsidRPr="007909B8">
        <w:t xml:space="preserve">h. dauerhafte Wirkungen, die durch den Straßenverkehr und die Unterhaltung der Straße </w:t>
      </w:r>
      <w:r>
        <w:t xml:space="preserve">(z.B. Tausalze) </w:t>
      </w:r>
      <w:r w:rsidRPr="007909B8">
        <w:t>verursacht werden,</w:t>
      </w:r>
    </w:p>
    <w:p w14:paraId="4782BC6D" w14:textId="77777777" w:rsidR="00B75073" w:rsidRDefault="00B75073" w:rsidP="00B75073">
      <w:pPr>
        <w:pStyle w:val="Aufzhlung1schlussnach12pt"/>
      </w:pPr>
      <w:r w:rsidRPr="007909B8">
        <w:t>baubedingte Wirkungen, d.h. temporäre Wirkungen, die während des Baus der Straße</w:t>
      </w:r>
      <w:r>
        <w:t xml:space="preserve"> oder des Ingenieurbauwerkes</w:t>
      </w:r>
      <w:r w:rsidRPr="007909B8">
        <w:t xml:space="preserve"> auftreten.</w:t>
      </w:r>
    </w:p>
    <w:p w14:paraId="7D836AA6" w14:textId="7D2E3D77" w:rsidR="00B75073" w:rsidRPr="007F5EC4" w:rsidRDefault="00B75073" w:rsidP="00B75073">
      <w:pPr>
        <w:pStyle w:val="Textkrperaltt"/>
      </w:pPr>
      <w:r w:rsidRPr="007F5EC4">
        <w:t xml:space="preserve">Die für eine Eingriffsermittlung im Rahmen der integrierten Biotopbewertung und der Bewertung der Beeinträchtigungen der weiteren Schutzgüter im Regelfall relevanten Projektwirkungen sind in den folgenden Kapiteln aufgeführt. Hierbei findet bei den weiteren Schutzgütern eine Beschränkung auf die erheblichen Beeinträchtigungen besonderer Schwere statt. Erhebliche Beeinträchtigungen werden im Rahmen der integrierten Biotopbewertung mitberücksichtigt (vgl. Kap. </w:t>
      </w:r>
      <w:r w:rsidRPr="007F5EC4">
        <w:fldChar w:fldCharType="begin"/>
      </w:r>
      <w:r w:rsidRPr="007F5EC4">
        <w:instrText xml:space="preserve"> REF _Ref48728961 \r \h </w:instrText>
      </w:r>
      <w:r w:rsidRPr="007F5EC4">
        <w:fldChar w:fldCharType="separate"/>
      </w:r>
      <w:r w:rsidR="00E24AB8">
        <w:t>1.2</w:t>
      </w:r>
      <w:r w:rsidRPr="007F5EC4">
        <w:fldChar w:fldCharType="end"/>
      </w:r>
      <w:r w:rsidRPr="007F5EC4">
        <w:t>).</w:t>
      </w:r>
      <w:r w:rsidR="00253BD1">
        <w:t xml:space="preserve"> Bei den Bewertungen hat der LBM RP Fachkonventionen getroffen.</w:t>
      </w:r>
    </w:p>
    <w:p w14:paraId="359F6654" w14:textId="77777777" w:rsidR="001C316D" w:rsidRPr="007F5EC4" w:rsidRDefault="001C316D" w:rsidP="001C316D">
      <w:pPr>
        <w:pStyle w:val="Textkrper"/>
      </w:pPr>
      <w:r w:rsidRPr="007F5EC4">
        <w:t>Bei der Identifizierung der maßgeblichen Wertstufe für die jeweils schutzgut- bzw. funktionsbezogen</w:t>
      </w:r>
      <w:r w:rsidR="00BC5EB7" w:rsidRPr="007F5EC4">
        <w:t>e</w:t>
      </w:r>
      <w:r w:rsidRPr="007F5EC4">
        <w:t xml:space="preserve"> vorzunehmende Bestimmung von erheblichen Beeinträchtigungen besonderer Schwere ist zu beachten, dass in den einzelnen Wertstufen unterschiedliche wertbestimmende Merkmale oder Kriterien (Erfassungskriterien) zutreffen können, nach denen mehrere Wertstufen des Bewertungsrahmens angesprochen sein können. In Anlehnung an § 7 Absatz 3 Satz 3 der LKompVO </w:t>
      </w:r>
      <w:r w:rsidRPr="007F5EC4">
        <w:rPr>
          <w:b/>
        </w:rPr>
        <w:t>ist bei Betroffenheit unterschiedlicher Wertstufen der Funktionen innerhalb eines Schutzgutes die jeweils höchste Wertstufe für die Bewertung bei der Bestimmung von erheblichen Beeinträchtigungen besonderer Schwere des Schutzgutes</w:t>
      </w:r>
      <w:r w:rsidRPr="007F5EC4">
        <w:t xml:space="preserve"> heranzuziehen (Kap. 2.3 Praxisleitfaden).  </w:t>
      </w:r>
    </w:p>
    <w:p w14:paraId="3F258074" w14:textId="2C34F018" w:rsidR="001C316D" w:rsidRPr="007F5EC4" w:rsidRDefault="001C316D" w:rsidP="001C316D">
      <w:pPr>
        <w:pStyle w:val="Textkrper"/>
      </w:pPr>
      <w:r w:rsidRPr="007F5EC4">
        <w:t>Die Intensität der vorhabenbedingten Wirkungen wird durch die drei Wirkungsstufen gering, mittel und hoch ausgedrückt. Sie wird anhand der Stärke, Dauer und Reichweite des Eingriffs in Relation zur Empfindlichkeit der betroffenen Schutzgüter gegenüber dem Eingriff festgelegt und hängt sehr stark von den Umständen des jeweiligen Vorhabentyps ab</w:t>
      </w:r>
      <w:r w:rsidR="00DA2D78">
        <w:t>.</w:t>
      </w:r>
    </w:p>
    <w:p w14:paraId="1CBDB71D" w14:textId="77777777" w:rsidR="00B75073" w:rsidRPr="00677F53" w:rsidRDefault="00B75073" w:rsidP="00B75073">
      <w:pPr>
        <w:pStyle w:val="Textkrperaltt"/>
      </w:pPr>
      <w:r w:rsidRPr="00677F53">
        <w:t xml:space="preserve">Je nach Vorhabenart und –größe sind die für das jeweilige Vorhaben relevanten Projektwirkungen auszuwählen und </w:t>
      </w:r>
      <w:r>
        <w:t>zu beschreiben (mit Angabe von Wirkfaktor / Art der Wirkung, Reichweite der Wirkung und Umfang der Wirkung). Im Einzelfall können weitere Beeinträchtigungen auftreten, die einzelfallspezifisch zu bewerten sind.</w:t>
      </w:r>
    </w:p>
    <w:p w14:paraId="35268643" w14:textId="64CE32AF" w:rsidR="00B75073" w:rsidRDefault="00B75073" w:rsidP="00B75073">
      <w:pPr>
        <w:pStyle w:val="Textkrperaltt"/>
      </w:pPr>
      <w:r>
        <w:t xml:space="preserve">Soweit möglich sind quantitative Angaben zu machen (Flächengrößen, Durchfahrungslängen, Anzahl betroffene Brutpaare etc.), ansonsten sind die Wirkungen qualitativ zu beschreiben. Flächenbilanzierungen werden i.d.R. in m² ohne Nachkommastellen dargestellt. </w:t>
      </w:r>
      <w:r w:rsidR="00BD4A43">
        <w:t xml:space="preserve">Sie sind </w:t>
      </w:r>
      <w:r w:rsidR="00AC1F68">
        <w:t xml:space="preserve">i.d.R </w:t>
      </w:r>
      <w:r w:rsidR="00BD4A43">
        <w:t xml:space="preserve">in den GIS-Programmen genauestens zu ermitteln und sollen nicht </w:t>
      </w:r>
      <w:r w:rsidR="007B5CBE">
        <w:t xml:space="preserve">auf höhere Werte </w:t>
      </w:r>
      <w:r w:rsidR="00BD4A43">
        <w:t>gerundet werden.</w:t>
      </w:r>
      <w:r w:rsidR="00BD4A43">
        <w:rPr>
          <w:rStyle w:val="Funotenzeichen"/>
        </w:rPr>
        <w:footnoteReference w:id="34"/>
      </w:r>
    </w:p>
    <w:p w14:paraId="21F9910F" w14:textId="7589A79D" w:rsidR="005250D0" w:rsidRDefault="0024112E" w:rsidP="005250D0">
      <w:pPr>
        <w:pStyle w:val="Textkrperaltt"/>
      </w:pPr>
      <w:r>
        <w:t xml:space="preserve">Als Mindestanforderung (auch bei Kleinprojekten, vgl. </w:t>
      </w:r>
      <w:r w:rsidR="0031340A">
        <w:t>AM 3) muss der LBP eine Bilanz der bau- und anlagenbedingt überprägten Biotoptypen enthalten</w:t>
      </w:r>
      <w:r w:rsidR="00F30DC7">
        <w:t>, z.B. in Form der Berechnungstabelle zur</w:t>
      </w:r>
      <w:r w:rsidR="00E35F90">
        <w:t xml:space="preserve"> </w:t>
      </w:r>
      <w:r w:rsidR="00F30DC7">
        <w:t>integrierte</w:t>
      </w:r>
      <w:r w:rsidR="002E7A5A">
        <w:t>n</w:t>
      </w:r>
      <w:r w:rsidR="00F30DC7">
        <w:t xml:space="preserve"> Biotopbewertung </w:t>
      </w:r>
      <w:r w:rsidR="00E35F90">
        <w:t>(</w:t>
      </w:r>
      <w:r w:rsidR="00F30DC7">
        <w:t xml:space="preserve">vgl. </w:t>
      </w:r>
      <w:r w:rsidR="00E35F90">
        <w:t>Anlage V)</w:t>
      </w:r>
      <w:r w:rsidR="0031340A">
        <w:t xml:space="preserve">. </w:t>
      </w:r>
      <w:r w:rsidR="00E35F90">
        <w:t>Sofern eBS-Fälle vorliegen</w:t>
      </w:r>
      <w:r w:rsidR="00F30DC7">
        <w:t>,</w:t>
      </w:r>
      <w:r w:rsidR="00E35F90">
        <w:t xml:space="preserve"> sind diese</w:t>
      </w:r>
      <w:r w:rsidR="0031340A">
        <w:t xml:space="preserve"> </w:t>
      </w:r>
      <w:r w:rsidR="00E35F90">
        <w:t>im</w:t>
      </w:r>
      <w:r w:rsidR="0031340A">
        <w:t xml:space="preserve"> Rahmen der</w:t>
      </w:r>
      <w:r w:rsidR="00CF25DF">
        <w:t xml:space="preserve"> </w:t>
      </w:r>
      <w:r w:rsidR="001F47AC">
        <w:t>„</w:t>
      </w:r>
      <w:r w:rsidR="00DA43FF">
        <w:t>Tabellarische</w:t>
      </w:r>
      <w:r w:rsidR="001F47AC">
        <w:t>n</w:t>
      </w:r>
      <w:r w:rsidR="00CF25DF" w:rsidRPr="00CF25DF">
        <w:t xml:space="preserve"> Gegenüberstellu</w:t>
      </w:r>
      <w:r w:rsidR="00CF25DF">
        <w:t>ng von Eingriff und Kompensation</w:t>
      </w:r>
      <w:r w:rsidR="001F47AC">
        <w:t>“</w:t>
      </w:r>
      <w:r w:rsidR="0031340A">
        <w:t xml:space="preserve"> </w:t>
      </w:r>
      <w:r w:rsidR="00E35F90">
        <w:t xml:space="preserve">aufzuführen </w:t>
      </w:r>
      <w:r w:rsidR="0031340A">
        <w:t>(An</w:t>
      </w:r>
      <w:r w:rsidR="00F73179">
        <w:t>la</w:t>
      </w:r>
      <w:r w:rsidR="00FB0BD5">
        <w:t>ge IV</w:t>
      </w:r>
      <w:r w:rsidR="0031340A">
        <w:t>)</w:t>
      </w:r>
      <w:r w:rsidR="005250D0">
        <w:t>.</w:t>
      </w:r>
    </w:p>
    <w:p w14:paraId="7E3EA252" w14:textId="029AC5CF" w:rsidR="007B5CBE" w:rsidRDefault="005250D0" w:rsidP="005250D0">
      <w:pPr>
        <w:pStyle w:val="Textkrperaltt"/>
      </w:pPr>
      <w:r w:rsidRPr="003679AB">
        <w:t xml:space="preserve">Die Bezeichnung der Konflikte beinhaltet ein Kürzel für das betroffene </w:t>
      </w:r>
      <w:r w:rsidR="00AC6637">
        <w:t>Schutzgut</w:t>
      </w:r>
      <w:r w:rsidRPr="003679AB">
        <w:t xml:space="preserve">. Außerdem </w:t>
      </w:r>
      <w:r w:rsidR="00D322B4">
        <w:t xml:space="preserve">sollten </w:t>
      </w:r>
      <w:r w:rsidRPr="003679AB">
        <w:t>die Konflikte durchnummeriert</w:t>
      </w:r>
      <w:r>
        <w:t xml:space="preserve"> </w:t>
      </w:r>
      <w:r w:rsidR="00D322B4">
        <w:t>werden</w:t>
      </w:r>
      <w:r w:rsidRPr="003679AB">
        <w:t>.</w:t>
      </w:r>
      <w:r>
        <w:t xml:space="preserve"> </w:t>
      </w:r>
      <w:r w:rsidR="00E35F90" w:rsidRPr="00D322B4">
        <w:t>Abhängig vom Vorhaben können die Konfliktnummern nach Schutzgütern getrennt nummeriert werden (1 B, 2 B, 3 B, 1 Bo, 1 K, 1 L</w:t>
      </w:r>
      <w:r w:rsidR="00DB4C7B">
        <w:t>, 2 L</w:t>
      </w:r>
      <w:r w:rsidR="00E35F90" w:rsidRPr="00D322B4">
        <w:t xml:space="preserve"> etc.)</w:t>
      </w:r>
      <w:r w:rsidR="00E35F90">
        <w:t>, s</w:t>
      </w:r>
      <w:r w:rsidR="0012495D">
        <w:t xml:space="preserve">oweit sinnvoll </w:t>
      </w:r>
      <w:r w:rsidR="00E35F90">
        <w:t>können</w:t>
      </w:r>
      <w:r w:rsidR="0012495D">
        <w:t xml:space="preserve"> </w:t>
      </w:r>
      <w:r w:rsidR="004403D7">
        <w:t xml:space="preserve">vergleichbare </w:t>
      </w:r>
      <w:r w:rsidR="0012495D">
        <w:t xml:space="preserve">Beeinträchtigungen </w:t>
      </w:r>
      <w:r w:rsidR="00E35F90">
        <w:t xml:space="preserve">auch </w:t>
      </w:r>
      <w:r w:rsidR="0012495D">
        <w:t xml:space="preserve">unter </w:t>
      </w:r>
      <w:r w:rsidR="004403D7">
        <w:t>eine</w:t>
      </w:r>
      <w:r w:rsidR="00427904">
        <w:t>r</w:t>
      </w:r>
      <w:r w:rsidR="0012495D">
        <w:t xml:space="preserve"> K</w:t>
      </w:r>
      <w:r w:rsidR="004403D7">
        <w:t>onflikt</w:t>
      </w:r>
      <w:r w:rsidR="00427904">
        <w:t>nummer</w:t>
      </w:r>
      <w:r w:rsidR="0012495D">
        <w:t xml:space="preserve"> subsummier</w:t>
      </w:r>
      <w:r w:rsidR="00E35F90">
        <w:t>t werden</w:t>
      </w:r>
      <w:r w:rsidR="0012495D">
        <w:t xml:space="preserve"> (z.B. kann der Konflikt „1 </w:t>
      </w:r>
      <w:r w:rsidR="00427904">
        <w:t xml:space="preserve">B, K, L </w:t>
      </w:r>
      <w:r w:rsidR="0012495D">
        <w:t xml:space="preserve">Verlust von Waldbiotopen“ die Beeinträchtigung verschiedener </w:t>
      </w:r>
      <w:r w:rsidR="00427904">
        <w:t>Schutzgüter</w:t>
      </w:r>
      <w:r w:rsidR="0012495D">
        <w:t xml:space="preserve"> abbilden</w:t>
      </w:r>
      <w:r w:rsidR="004403D7">
        <w:t>).</w:t>
      </w:r>
      <w:r w:rsidR="00D322B4" w:rsidRPr="00D322B4">
        <w:t xml:space="preserve"> </w:t>
      </w:r>
      <w:r w:rsidR="00E35F90">
        <w:t>B</w:t>
      </w:r>
      <w:r w:rsidR="00E35F90" w:rsidRPr="00D322B4">
        <w:t xml:space="preserve">ei größeren Projekten können </w:t>
      </w:r>
      <w:r w:rsidR="00D322B4" w:rsidRPr="00D322B4">
        <w:t xml:space="preserve">Konflikte </w:t>
      </w:r>
      <w:r w:rsidR="00E35F90">
        <w:t xml:space="preserve">ggf. </w:t>
      </w:r>
      <w:r w:rsidR="00D322B4" w:rsidRPr="00D322B4">
        <w:t>auch zusammengefasst werden</w:t>
      </w:r>
      <w:r w:rsidR="00AC1F68">
        <w:t>.</w:t>
      </w:r>
    </w:p>
    <w:p w14:paraId="43E614A2" w14:textId="2B7B88B3" w:rsidR="005250D0" w:rsidRPr="007F5EC4" w:rsidRDefault="00D322B4" w:rsidP="005250D0">
      <w:pPr>
        <w:pStyle w:val="Textkrperaltt"/>
      </w:pPr>
      <w:r>
        <w:t>Insgesamt sind d</w:t>
      </w:r>
      <w:r w:rsidR="005250D0">
        <w:t xml:space="preserve">abei </w:t>
      </w:r>
      <w:r w:rsidR="005250D0" w:rsidRPr="007F5EC4">
        <w:t xml:space="preserve">für die </w:t>
      </w:r>
      <w:r w:rsidR="00F95611" w:rsidRPr="007F5EC4">
        <w:t>Schutz</w:t>
      </w:r>
      <w:r w:rsidR="005250D0" w:rsidRPr="007F5EC4">
        <w:t>güter des Naturhaushalts und für das Landschaftsbild</w:t>
      </w:r>
      <w:r w:rsidR="00F95611" w:rsidRPr="007F5EC4">
        <w:t xml:space="preserve"> und deren Funktionen</w:t>
      </w:r>
      <w:r w:rsidR="005250D0" w:rsidRPr="007F5EC4">
        <w:t xml:space="preserve"> </w:t>
      </w:r>
      <w:r w:rsidR="00F95611" w:rsidRPr="007F5EC4">
        <w:t>analog zu Anl</w:t>
      </w:r>
      <w:r w:rsidR="00CB6595" w:rsidRPr="007F5EC4">
        <w:t>age</w:t>
      </w:r>
      <w:r w:rsidR="00F95611" w:rsidRPr="007F5EC4">
        <w:t xml:space="preserve"> 7.2 des Praxisleitfadens zur Ermittlung des Kompensationsbedarf</w:t>
      </w:r>
      <w:r w:rsidR="00C06E7D" w:rsidRPr="007F5EC4">
        <w:t>s</w:t>
      </w:r>
      <w:r w:rsidR="003813FD">
        <w:t xml:space="preserve"> in RLP</w:t>
      </w:r>
      <w:r w:rsidR="00F95611" w:rsidRPr="007F5EC4">
        <w:t xml:space="preserve"> </w:t>
      </w:r>
      <w:r w:rsidR="005250D0" w:rsidRPr="007F5EC4">
        <w:t>folgende Konfliktkürzel zu verwenden:</w:t>
      </w:r>
    </w:p>
    <w:p w14:paraId="6CB2539B" w14:textId="3E86C3EA" w:rsidR="00F41861" w:rsidRPr="007F5EC4" w:rsidRDefault="007F5EC4" w:rsidP="00714114">
      <w:pPr>
        <w:pStyle w:val="Aufzhlung1fortlnach0pt"/>
        <w:keepNext/>
        <w:keepLines/>
        <w:ind w:left="2155" w:hanging="2155"/>
      </w:pPr>
      <w:r w:rsidRPr="007F5EC4">
        <w:t xml:space="preserve">1 B, 2 B etc.: </w:t>
      </w:r>
      <w:r w:rsidRPr="007F5EC4">
        <w:tab/>
        <w:t xml:space="preserve">Beeinträchtigungen der </w:t>
      </w:r>
      <w:r w:rsidRPr="007F5EC4">
        <w:rPr>
          <w:b/>
        </w:rPr>
        <w:t>Biotop</w:t>
      </w:r>
      <w:r w:rsidRPr="007F5EC4">
        <w:t>funktion</w:t>
      </w:r>
    </w:p>
    <w:p w14:paraId="103E4976" w14:textId="77777777" w:rsidR="007F5EC4" w:rsidRPr="007F5EC4" w:rsidRDefault="007F5EC4" w:rsidP="00714114">
      <w:pPr>
        <w:pStyle w:val="Aufzhlung1fortlnach0pt"/>
        <w:keepNext/>
        <w:keepLines/>
        <w:ind w:left="2155" w:hanging="2155"/>
      </w:pPr>
      <w:r w:rsidRPr="007F5EC4">
        <w:t xml:space="preserve">1 H, 2 H etc.: </w:t>
      </w:r>
      <w:r w:rsidRPr="007F5EC4">
        <w:tab/>
        <w:t xml:space="preserve">Beeinträchtigungen der Vielfalt von Tierarten einschließlich der innerartlichen Vielfalt und ihren </w:t>
      </w:r>
      <w:r w:rsidRPr="007F5EC4">
        <w:rPr>
          <w:b/>
        </w:rPr>
        <w:t>Habitaten</w:t>
      </w:r>
    </w:p>
    <w:p w14:paraId="4094F9ED" w14:textId="77777777" w:rsidR="00F41861" w:rsidRPr="007F5EC4" w:rsidRDefault="00F41861" w:rsidP="00714114">
      <w:pPr>
        <w:pStyle w:val="Aufzhlung1fortlnach0pt"/>
        <w:keepNext/>
        <w:keepLines/>
        <w:ind w:left="2155" w:hanging="2155"/>
      </w:pPr>
      <w:r w:rsidRPr="007F5EC4">
        <w:t>1</w:t>
      </w:r>
      <w:r w:rsidR="00427904" w:rsidRPr="007F5EC4">
        <w:t xml:space="preserve"> P</w:t>
      </w:r>
      <w:r w:rsidRPr="007F5EC4">
        <w:t>, 2</w:t>
      </w:r>
      <w:r w:rsidR="00427904" w:rsidRPr="007F5EC4">
        <w:t xml:space="preserve"> P</w:t>
      </w:r>
      <w:r w:rsidRPr="007F5EC4">
        <w:t xml:space="preserve"> etc.: </w:t>
      </w:r>
      <w:r w:rsidRPr="007F5EC4">
        <w:tab/>
        <w:t xml:space="preserve">Beeinträchtigungen der Vielfalt von </w:t>
      </w:r>
      <w:r w:rsidRPr="007F5EC4">
        <w:rPr>
          <w:b/>
        </w:rPr>
        <w:t>Pflanzen</w:t>
      </w:r>
      <w:r w:rsidRPr="007F5EC4">
        <w:t>arten einschließlich der innerartlichen Vielfalt</w:t>
      </w:r>
    </w:p>
    <w:p w14:paraId="2E44CC92" w14:textId="77777777" w:rsidR="00F41861" w:rsidRPr="007F5EC4" w:rsidRDefault="00427904" w:rsidP="00714114">
      <w:pPr>
        <w:pStyle w:val="Aufzhlung1fortlnach0pt"/>
        <w:keepNext/>
        <w:keepLines/>
        <w:ind w:left="2155" w:hanging="2155"/>
      </w:pPr>
      <w:r w:rsidRPr="007F5EC4">
        <w:t xml:space="preserve">1 </w:t>
      </w:r>
      <w:r w:rsidR="00F41861" w:rsidRPr="007F5EC4">
        <w:t xml:space="preserve">Bo, </w:t>
      </w:r>
      <w:r w:rsidRPr="007F5EC4">
        <w:t xml:space="preserve">2 </w:t>
      </w:r>
      <w:r w:rsidR="00F41861" w:rsidRPr="007F5EC4">
        <w:t xml:space="preserve">Bo etc.: </w:t>
      </w:r>
      <w:r w:rsidR="00F41861" w:rsidRPr="007F5EC4">
        <w:tab/>
        <w:t xml:space="preserve">Beeinträchtigungen der natürlichen </w:t>
      </w:r>
      <w:r w:rsidR="00F41861" w:rsidRPr="007F5EC4">
        <w:rPr>
          <w:b/>
        </w:rPr>
        <w:t>Boden</w:t>
      </w:r>
      <w:r w:rsidR="00F41861" w:rsidRPr="007F5EC4">
        <w:t>funktio</w:t>
      </w:r>
      <w:r w:rsidR="00AB0914" w:rsidRPr="007F5EC4">
        <w:t>nen</w:t>
      </w:r>
      <w:r w:rsidR="00F41861" w:rsidRPr="007F5EC4">
        <w:t xml:space="preserve"> </w:t>
      </w:r>
      <w:r w:rsidR="00AB0914" w:rsidRPr="007F5EC4">
        <w:t>(</w:t>
      </w:r>
      <w:r w:rsidR="00F41861" w:rsidRPr="007F5EC4">
        <w:t>natürliche Bodenfruchtbarkeit, Filter- und Pufferfunktion, Regler- und Speicherfunktion Wasser</w:t>
      </w:r>
      <w:r w:rsidR="00AB0914" w:rsidRPr="007F5EC4">
        <w:t>)</w:t>
      </w:r>
      <w:r w:rsidR="00F41861" w:rsidRPr="007F5EC4">
        <w:t>; Vielfalt von Bodentypen und Bodenformen sowie von Geotopen als Ausdruck des natürlichen und kulturellen Erbes</w:t>
      </w:r>
    </w:p>
    <w:p w14:paraId="2068BDDB" w14:textId="77777777" w:rsidR="00F41861" w:rsidRPr="007F5EC4" w:rsidRDefault="00427904" w:rsidP="00714114">
      <w:pPr>
        <w:pStyle w:val="Aufzhlung1fortlnach0pt"/>
        <w:ind w:left="2155" w:hanging="2155"/>
      </w:pPr>
      <w:r w:rsidRPr="007F5EC4">
        <w:t xml:space="preserve">1 </w:t>
      </w:r>
      <w:r w:rsidR="00F41861" w:rsidRPr="007F5EC4">
        <w:t xml:space="preserve">Ow, </w:t>
      </w:r>
      <w:r w:rsidRPr="007F5EC4">
        <w:t xml:space="preserve">2 </w:t>
      </w:r>
      <w:r w:rsidR="00F41861" w:rsidRPr="007F5EC4">
        <w:t>Ow etc.:</w:t>
      </w:r>
      <w:r w:rsidR="00F41861" w:rsidRPr="007F5EC4">
        <w:tab/>
        <w:t xml:space="preserve">Beeinträchtigung von Funktionen </w:t>
      </w:r>
      <w:r w:rsidR="00CB6595" w:rsidRPr="007F5EC4">
        <w:t>für den</w:t>
      </w:r>
      <w:r w:rsidR="00F41861" w:rsidRPr="007F5EC4">
        <w:t xml:space="preserve"> </w:t>
      </w:r>
      <w:r w:rsidR="00CB6595" w:rsidRPr="007F5EC4">
        <w:t>Natur</w:t>
      </w:r>
      <w:r w:rsidR="00F41861" w:rsidRPr="007F5EC4">
        <w:t>haushalt, die sich aus der Qua</w:t>
      </w:r>
      <w:r w:rsidR="00F946D6" w:rsidRPr="007F5EC4">
        <w:t>l</w:t>
      </w:r>
      <w:r w:rsidR="00F41861" w:rsidRPr="007F5EC4">
        <w:t>ität und Qua</w:t>
      </w:r>
      <w:r w:rsidR="00266017" w:rsidRPr="007F5EC4">
        <w:t>n</w:t>
      </w:r>
      <w:r w:rsidR="00F946D6" w:rsidRPr="007F5EC4">
        <w:t>t</w:t>
      </w:r>
      <w:r w:rsidR="00F41861" w:rsidRPr="007F5EC4">
        <w:t xml:space="preserve">ität der </w:t>
      </w:r>
      <w:r w:rsidR="00F41861" w:rsidRPr="007F5EC4">
        <w:rPr>
          <w:b/>
        </w:rPr>
        <w:t>Oberflächengewässer</w:t>
      </w:r>
      <w:r w:rsidR="00F41861" w:rsidRPr="007F5EC4">
        <w:t xml:space="preserve"> einschließlich der natürlichen Selbstreinigungsfähigkeit der Fließgewässer ergeben (Oberflächengewässer)</w:t>
      </w:r>
    </w:p>
    <w:p w14:paraId="6D48329A" w14:textId="77777777" w:rsidR="00F41861" w:rsidRPr="007F5EC4" w:rsidRDefault="00427904" w:rsidP="00714114">
      <w:pPr>
        <w:pStyle w:val="Aufzhlung1fortlnach0pt"/>
        <w:ind w:left="2155" w:hanging="2155"/>
      </w:pPr>
      <w:r w:rsidRPr="007F5EC4">
        <w:t xml:space="preserve">1 </w:t>
      </w:r>
      <w:r w:rsidR="00F41861" w:rsidRPr="007F5EC4">
        <w:t xml:space="preserve">Gw, </w:t>
      </w:r>
      <w:r w:rsidRPr="007F5EC4">
        <w:t xml:space="preserve">2 </w:t>
      </w:r>
      <w:r w:rsidR="00F41861" w:rsidRPr="007F5EC4">
        <w:t>Gw etc.:</w:t>
      </w:r>
      <w:r w:rsidR="00F41861" w:rsidRPr="007F5EC4">
        <w:tab/>
        <w:t xml:space="preserve">Beeinträchtigung von Funktionen </w:t>
      </w:r>
      <w:r w:rsidR="00F946D6" w:rsidRPr="007F5EC4">
        <w:t>für den</w:t>
      </w:r>
      <w:r w:rsidR="00F41861" w:rsidRPr="007F5EC4">
        <w:t xml:space="preserve"> Naturhaushalt, die sich aus der Qualität und Quantität des </w:t>
      </w:r>
      <w:r w:rsidR="00F41861" w:rsidRPr="007F5EC4">
        <w:rPr>
          <w:b/>
        </w:rPr>
        <w:t>Grundwasser</w:t>
      </w:r>
      <w:r w:rsidR="00F41861" w:rsidRPr="007F5EC4">
        <w:t>s ergeben</w:t>
      </w:r>
    </w:p>
    <w:p w14:paraId="05CA390E" w14:textId="77777777" w:rsidR="00F41861" w:rsidRPr="007F5EC4" w:rsidRDefault="00427904" w:rsidP="00714114">
      <w:pPr>
        <w:pStyle w:val="Aufzhlung1fortlnach0pt"/>
        <w:ind w:left="2155" w:hanging="2155"/>
      </w:pPr>
      <w:r w:rsidRPr="007F5EC4">
        <w:t xml:space="preserve">1 </w:t>
      </w:r>
      <w:r w:rsidR="00F41861" w:rsidRPr="007F5EC4">
        <w:t xml:space="preserve">Hw, </w:t>
      </w:r>
      <w:r w:rsidRPr="007F5EC4">
        <w:t xml:space="preserve">2 </w:t>
      </w:r>
      <w:r w:rsidR="00F41861" w:rsidRPr="007F5EC4">
        <w:t>Hw etc.:</w:t>
      </w:r>
      <w:r w:rsidR="00F41861" w:rsidRPr="007F5EC4">
        <w:tab/>
        <w:t xml:space="preserve">Beeinträchtigung der </w:t>
      </w:r>
      <w:r w:rsidR="00F41861" w:rsidRPr="007F5EC4">
        <w:rPr>
          <w:b/>
        </w:rPr>
        <w:t>Hochwasserschutz</w:t>
      </w:r>
      <w:r w:rsidR="00F41861" w:rsidRPr="007F5EC4">
        <w:t>funktion und Funktionen im Niederschlags-Abflusshaushalt (Retentionsfunktion)</w:t>
      </w:r>
    </w:p>
    <w:p w14:paraId="39FB9259" w14:textId="77777777" w:rsidR="00F41861" w:rsidRPr="007F5EC4" w:rsidRDefault="007C64E4" w:rsidP="00714114">
      <w:pPr>
        <w:pStyle w:val="Aufzhlung1fortlnach0pt"/>
        <w:ind w:left="2155" w:hanging="2155"/>
      </w:pPr>
      <w:r w:rsidRPr="007F5EC4">
        <w:t xml:space="preserve">1 </w:t>
      </w:r>
      <w:r w:rsidR="00F41861" w:rsidRPr="007F5EC4">
        <w:t xml:space="preserve">K, </w:t>
      </w:r>
      <w:r w:rsidRPr="007F5EC4">
        <w:t xml:space="preserve">2 </w:t>
      </w:r>
      <w:r w:rsidR="00F41861" w:rsidRPr="007F5EC4">
        <w:t xml:space="preserve">K etc.: </w:t>
      </w:r>
      <w:r w:rsidR="00F41861" w:rsidRPr="007F5EC4">
        <w:tab/>
        <w:t xml:space="preserve">Beeinträchtigung der klimatischen oder lufthygienischen Ausgleichs-funktion sowie der </w:t>
      </w:r>
      <w:r w:rsidR="00F41861" w:rsidRPr="007F5EC4">
        <w:rPr>
          <w:b/>
        </w:rPr>
        <w:t>Klima</w:t>
      </w:r>
      <w:r w:rsidR="00F41861" w:rsidRPr="00E35F90">
        <w:t>schutz</w:t>
      </w:r>
      <w:r w:rsidR="00F41861" w:rsidRPr="007F5EC4">
        <w:t>funktion</w:t>
      </w:r>
      <w:r w:rsidR="00F946D6" w:rsidRPr="007F5EC4">
        <w:t>en</w:t>
      </w:r>
      <w:r w:rsidR="00F41861" w:rsidRPr="007F5EC4">
        <w:t xml:space="preserve"> durch Treibhausgassenken /-speicher</w:t>
      </w:r>
    </w:p>
    <w:p w14:paraId="032A2605" w14:textId="77777777" w:rsidR="0068303C" w:rsidRPr="007F5EC4" w:rsidRDefault="007C64E4" w:rsidP="00714114">
      <w:pPr>
        <w:pStyle w:val="Aufzhlung1fortlnach0pt"/>
        <w:ind w:left="2155" w:hanging="2155"/>
      </w:pPr>
      <w:r w:rsidRPr="007F5EC4">
        <w:t xml:space="preserve">1 </w:t>
      </w:r>
      <w:r w:rsidR="0068303C" w:rsidRPr="007F5EC4">
        <w:t>L</w:t>
      </w:r>
      <w:r w:rsidRPr="007F5EC4">
        <w:t>,</w:t>
      </w:r>
      <w:r w:rsidR="0068303C" w:rsidRPr="007F5EC4">
        <w:t xml:space="preserve"> </w:t>
      </w:r>
      <w:r w:rsidRPr="007F5EC4">
        <w:t xml:space="preserve">2 </w:t>
      </w:r>
      <w:r w:rsidR="0068303C" w:rsidRPr="007F5EC4">
        <w:t>L etc.:</w:t>
      </w:r>
      <w:r w:rsidR="0068303C" w:rsidRPr="007F5EC4">
        <w:tab/>
        <w:t xml:space="preserve">Beeinträchtigung des </w:t>
      </w:r>
      <w:r w:rsidR="0068303C" w:rsidRPr="00A00A37">
        <w:rPr>
          <w:b/>
        </w:rPr>
        <w:t>Landschaftsbildes</w:t>
      </w:r>
      <w:r w:rsidR="0068303C" w:rsidRPr="007F5EC4">
        <w:t xml:space="preserve"> als Vielfalt von Landschaft als Ausdruck des natürlichen und kulturellen Erbes </w:t>
      </w:r>
      <w:r w:rsidR="008E1977" w:rsidRPr="007F5EC4">
        <w:t>sowie</w:t>
      </w:r>
      <w:r w:rsidR="0068303C" w:rsidRPr="007F5EC4">
        <w:t xml:space="preserve"> der Funktionen im Bereich des Erlebens und Wahrnehmens von Landschaft einschließlich landschaftsgebundener Erholungsfunktion</w:t>
      </w:r>
    </w:p>
    <w:p w14:paraId="03013E73" w14:textId="64D69667" w:rsidR="005250D0" w:rsidRPr="00E35F90" w:rsidRDefault="005250D0" w:rsidP="006D7633">
      <w:pPr>
        <w:pStyle w:val="Textkrpernachx"/>
      </w:pPr>
      <w:r w:rsidRPr="007F5EC4">
        <w:t>Die Konflikte sind in die Kartendarstellung (</w:t>
      </w:r>
      <w:r w:rsidR="00766825" w:rsidRPr="007F5EC4">
        <w:t xml:space="preserve">Bestands- und Konfliktplan, </w:t>
      </w:r>
      <w:r w:rsidRPr="007F5EC4">
        <w:t xml:space="preserve">Unterlage 19.1.2 nach RE 2012) zu </w:t>
      </w:r>
      <w:r w:rsidRPr="00E35F90">
        <w:t>übernehmen (vgl.</w:t>
      </w:r>
      <w:r w:rsidR="00255909" w:rsidRPr="00E35F90">
        <w:t xml:space="preserve"> </w:t>
      </w:r>
      <w:r w:rsidR="00D322B4" w:rsidRPr="00E35F90">
        <w:t>Anlage I</w:t>
      </w:r>
      <w:r w:rsidRPr="00E35F90">
        <w:t xml:space="preserve">). </w:t>
      </w:r>
    </w:p>
    <w:p w14:paraId="61C570D5" w14:textId="20263202" w:rsidR="00D310EC" w:rsidRDefault="005250D0" w:rsidP="005250D0">
      <w:pPr>
        <w:pStyle w:val="Textkrper"/>
      </w:pPr>
      <w:r w:rsidRPr="00E35F90">
        <w:t xml:space="preserve">In der Unterlage 9.3 sind die Eingriffe (Konflikte) nach den </w:t>
      </w:r>
      <w:r w:rsidR="00AC6637" w:rsidRPr="00E35F90">
        <w:t>Schutzgüter</w:t>
      </w:r>
      <w:r w:rsidRPr="00E35F90">
        <w:t>n sortiert vergleichend den Kompensationsmaßnahmen gegenüber zu stellen</w:t>
      </w:r>
      <w:r w:rsidR="006C6285" w:rsidRPr="00E35F90">
        <w:t xml:space="preserve"> (vgl. Anlage </w:t>
      </w:r>
      <w:r w:rsidR="00FB0BD5">
        <w:t>IV</w:t>
      </w:r>
      <w:r w:rsidR="006C6285" w:rsidRPr="00E35F90">
        <w:t xml:space="preserve">, </w:t>
      </w:r>
      <w:r w:rsidR="00DA43FF">
        <w:t>Tabellarische</w:t>
      </w:r>
      <w:r w:rsidR="001F47AC">
        <w:t>n</w:t>
      </w:r>
      <w:r w:rsidR="006C6285" w:rsidRPr="00E35F90">
        <w:t xml:space="preserve"> Gegenüberstellung</w:t>
      </w:r>
      <w:r w:rsidR="006D7633" w:rsidRPr="00E35F90">
        <w:t xml:space="preserve"> von Eingriff und Kompensation</w:t>
      </w:r>
      <w:r w:rsidR="006C6285" w:rsidRPr="00E35F90">
        <w:t>)</w:t>
      </w:r>
      <w:r w:rsidRPr="00E35F90">
        <w:t>.</w:t>
      </w:r>
    </w:p>
    <w:p w14:paraId="6E868EE9" w14:textId="77777777" w:rsidR="00100ABF" w:rsidRPr="00F30DC7" w:rsidRDefault="00AD1E63" w:rsidP="00BC6D32">
      <w:pPr>
        <w:pStyle w:val="berschrift3"/>
        <w:keepLines/>
        <w:numPr>
          <w:ilvl w:val="1"/>
          <w:numId w:val="34"/>
        </w:numPr>
        <w:tabs>
          <w:tab w:val="num" w:pos="6181"/>
        </w:tabs>
        <w:ind w:left="1077" w:hanging="1077"/>
      </w:pPr>
      <w:bookmarkStart w:id="146" w:name="_Ref80001753"/>
      <w:bookmarkStart w:id="147" w:name="_Ref80172410"/>
      <w:bookmarkStart w:id="148" w:name="_Toc143588016"/>
      <w:bookmarkStart w:id="149" w:name="_Toc33721227"/>
      <w:r w:rsidRPr="00F30DC7">
        <w:t xml:space="preserve">Integrierte </w:t>
      </w:r>
      <w:r w:rsidR="00100ABF" w:rsidRPr="00F30DC7">
        <w:t>Biotopbewertung</w:t>
      </w:r>
      <w:bookmarkEnd w:id="146"/>
      <w:bookmarkEnd w:id="147"/>
      <w:bookmarkEnd w:id="148"/>
    </w:p>
    <w:p w14:paraId="3B257CA7" w14:textId="77777777" w:rsidR="000368B4" w:rsidRPr="007F5EC4" w:rsidRDefault="000368B4" w:rsidP="00F30DC7">
      <w:pPr>
        <w:pStyle w:val="Textkrper"/>
        <w:keepNext/>
        <w:keepLines/>
      </w:pPr>
      <w:r w:rsidRPr="007F5EC4">
        <w:t xml:space="preserve">Bei den Biotopen, bei denen mindestens eine erhebliche Beeinträchtigung (eB) zu erwarten ist, muss der biotopwertbezogene Kompensationsbedarf ermittelt werden. </w:t>
      </w:r>
    </w:p>
    <w:p w14:paraId="282BDDD3" w14:textId="44677B71" w:rsidR="00C47736" w:rsidRDefault="00697B07" w:rsidP="00F30DC7">
      <w:pPr>
        <w:pStyle w:val="Textkrper"/>
        <w:keepNext/>
        <w:keepLines/>
      </w:pPr>
      <w:r w:rsidRPr="007F5EC4">
        <w:t>Zur Einschätzung, ob eine erhebliche Beeinträchtigung vorliegt, ist die Matrixtabelle zur Bewertung der Schwere der Beeinträchtigungen der Schutzgüter (</w:t>
      </w:r>
      <w:r w:rsidR="00EA3218" w:rsidRPr="007F5EC4">
        <w:t>s. nachfolgende Tabelle</w:t>
      </w:r>
      <w:r w:rsidR="00121234" w:rsidRPr="007F5EC4">
        <w:t xml:space="preserve">) </w:t>
      </w:r>
      <w:r w:rsidRPr="007F5EC4">
        <w:t>heranzuziehen. Liegen Projektwirkungen mit hoher Intensität vor, sind immer mindestens erhebliche Beeinträchtigungen anzunehmen. Bei einer mittleren Wirkintensität ist bei Biotoptypen sehr geringer Bedeutung keine erhebliche Beeinträchtigung zu erwarten. Bei einer geringen Wirkintensität liegt ab einer mittleren Bedeutung des Biotops eine erhebliche Beeinträchtigung vor</w:t>
      </w:r>
      <w:r w:rsidR="00AB289E">
        <w:t>. (Die Wirkintensitäten werden in den nachfolgenden Kapiteln betrachtet)</w:t>
      </w:r>
      <w:r w:rsidRPr="007F5EC4">
        <w:t xml:space="preserve">. </w:t>
      </w:r>
    </w:p>
    <w:p w14:paraId="037B4E8E" w14:textId="42061EA1" w:rsidR="009467AB" w:rsidRPr="00D50CFB" w:rsidRDefault="009467AB" w:rsidP="009467AB">
      <w:pPr>
        <w:pStyle w:val="Beschriftung"/>
        <w:keepNext/>
        <w:keepLines/>
      </w:pPr>
      <w:r w:rsidRPr="00D50CFB">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D50CFB">
        <w:noBreakHyphen/>
      </w:r>
      <w:r>
        <w:t>2</w:t>
      </w:r>
      <w:r w:rsidRPr="00D50CFB">
        <w:t>:</w:t>
      </w:r>
      <w:r w:rsidRPr="00D50CFB">
        <w:tab/>
        <w:t xml:space="preserve">Matrixtabelle zur Bewertung der Schwere der Beeinträchtigungen </w:t>
      </w:r>
      <w:r>
        <w:t>im Rahmen der integrierten Biotopbewertung</w:t>
      </w:r>
      <w:r w:rsidRPr="00D50CFB">
        <w:t xml:space="preserve"> (aus MKUEM 2021)  </w:t>
      </w:r>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2972"/>
        <w:gridCol w:w="1841"/>
        <w:gridCol w:w="1841"/>
        <w:gridCol w:w="1840"/>
      </w:tblGrid>
      <w:tr w:rsidR="005D0DB4" w:rsidRPr="00C4491A" w14:paraId="23C627C5" w14:textId="77777777" w:rsidTr="007F5EC4">
        <w:trPr>
          <w:tblHeader/>
        </w:trPr>
        <w:tc>
          <w:tcPr>
            <w:tcW w:w="1749" w:type="pct"/>
            <w:vMerge w:val="restart"/>
            <w:tcBorders>
              <w:bottom w:val="single" w:sz="4" w:space="0" w:color="auto"/>
              <w:right w:val="single" w:sz="4" w:space="0" w:color="auto"/>
            </w:tcBorders>
            <w:shd w:val="clear" w:color="auto" w:fill="D9D9D9" w:themeFill="background1" w:themeFillShade="D9"/>
            <w:vAlign w:val="center"/>
            <w:hideMark/>
          </w:tcPr>
          <w:p w14:paraId="35E9A23F" w14:textId="77777777" w:rsidR="005D0DB4" w:rsidRDefault="005D0DB4" w:rsidP="00931F74">
            <w:pPr>
              <w:spacing w:beforeLines="40" w:before="96" w:afterLines="40" w:after="96" w:line="240" w:lineRule="auto"/>
              <w:jc w:val="left"/>
              <w:rPr>
                <w:rFonts w:cstheme="minorHAnsi"/>
                <w:b/>
                <w:sz w:val="20"/>
              </w:rPr>
            </w:pPr>
            <w:r w:rsidRPr="00931F74">
              <w:rPr>
                <w:rFonts w:cstheme="minorHAnsi"/>
                <w:b/>
                <w:sz w:val="20"/>
              </w:rPr>
              <w:t>Bedeutung der Funktionen des jeweiligen Schutzguts nach Wertstufen</w:t>
            </w:r>
          </w:p>
          <w:p w14:paraId="5F02265F" w14:textId="77777777" w:rsidR="00931F74" w:rsidRPr="00931F74" w:rsidRDefault="00931F74" w:rsidP="00931F74">
            <w:pPr>
              <w:spacing w:beforeLines="40" w:before="96" w:afterLines="40" w:after="96" w:line="240" w:lineRule="auto"/>
              <w:jc w:val="left"/>
              <w:rPr>
                <w:rFonts w:cstheme="minorHAnsi"/>
                <w:b/>
                <w:sz w:val="20"/>
              </w:rPr>
            </w:pPr>
            <w:r w:rsidRPr="00931F74">
              <w:rPr>
                <w:rFonts w:cstheme="minorHAnsi"/>
                <w:sz w:val="20"/>
                <w:szCs w:val="20"/>
              </w:rPr>
              <w:t xml:space="preserve">(inkl. der </w:t>
            </w:r>
            <w:r w:rsidRPr="00931F74">
              <w:rPr>
                <w:sz w:val="20"/>
                <w:szCs w:val="20"/>
              </w:rPr>
              <w:t>biotopabhängigen Auf- und Abwertungen sowie lageabhängige Zu- und Abschläge)</w:t>
            </w:r>
          </w:p>
        </w:tc>
        <w:tc>
          <w:tcPr>
            <w:tcW w:w="3251" w:type="pct"/>
            <w:gridSpan w:val="3"/>
            <w:tcBorders>
              <w:bottom w:val="single" w:sz="4" w:space="0" w:color="auto"/>
            </w:tcBorders>
            <w:shd w:val="clear" w:color="auto" w:fill="D9D9D9" w:themeFill="background1" w:themeFillShade="D9"/>
            <w:vAlign w:val="bottom"/>
            <w:hideMark/>
          </w:tcPr>
          <w:p w14:paraId="70870265" w14:textId="77777777" w:rsidR="005D0DB4" w:rsidRPr="00931F74" w:rsidRDefault="005D0DB4" w:rsidP="00931F74">
            <w:pPr>
              <w:spacing w:beforeLines="40" w:before="96" w:afterLines="40" w:after="96" w:line="240" w:lineRule="auto"/>
              <w:jc w:val="center"/>
              <w:rPr>
                <w:b/>
                <w:bCs/>
                <w:sz w:val="20"/>
                <w:szCs w:val="22"/>
              </w:rPr>
            </w:pPr>
            <w:r w:rsidRPr="00931F74">
              <w:rPr>
                <w:b/>
                <w:bCs/>
                <w:sz w:val="20"/>
                <w:szCs w:val="22"/>
              </w:rPr>
              <w:t xml:space="preserve">Intensität der vorhabenbezogenen Wirkungen / </w:t>
            </w:r>
          </w:p>
          <w:p w14:paraId="0673CE83" w14:textId="77777777" w:rsidR="005D0DB4" w:rsidRPr="00931F74" w:rsidRDefault="005D0DB4" w:rsidP="00931F74">
            <w:pPr>
              <w:spacing w:beforeLines="40" w:before="96" w:afterLines="40" w:after="96" w:line="240" w:lineRule="auto"/>
              <w:jc w:val="center"/>
              <w:rPr>
                <w:rFonts w:cstheme="minorHAnsi"/>
                <w:b/>
                <w:sz w:val="20"/>
              </w:rPr>
            </w:pPr>
            <w:r w:rsidRPr="00931F74">
              <w:rPr>
                <w:b/>
                <w:bCs/>
                <w:sz w:val="20"/>
                <w:szCs w:val="22"/>
              </w:rPr>
              <w:t>Wirkungsstufe</w:t>
            </w:r>
          </w:p>
        </w:tc>
      </w:tr>
      <w:tr w:rsidR="005D0DB4" w:rsidRPr="00C4491A" w14:paraId="568086F1" w14:textId="77777777" w:rsidTr="007F5EC4">
        <w:trPr>
          <w:tblHeader/>
        </w:trPr>
        <w:tc>
          <w:tcPr>
            <w:tcW w:w="1749" w:type="pct"/>
            <w:vMerge/>
            <w:tcBorders>
              <w:bottom w:val="single" w:sz="4" w:space="0" w:color="auto"/>
              <w:right w:val="single" w:sz="4" w:space="0" w:color="auto"/>
            </w:tcBorders>
            <w:shd w:val="clear" w:color="auto" w:fill="D9D9D9" w:themeFill="background1" w:themeFillShade="D9"/>
            <w:vAlign w:val="center"/>
            <w:hideMark/>
          </w:tcPr>
          <w:p w14:paraId="03F0828B" w14:textId="77777777" w:rsidR="005D0DB4" w:rsidRPr="00931F74" w:rsidRDefault="005D0DB4" w:rsidP="00931F74">
            <w:pPr>
              <w:spacing w:beforeLines="40" w:before="96" w:afterLines="40" w:after="96" w:line="240" w:lineRule="auto"/>
              <w:rPr>
                <w:rFonts w:cstheme="minorHAnsi"/>
                <w:sz w:val="20"/>
              </w:rPr>
            </w:pPr>
          </w:p>
        </w:tc>
        <w:tc>
          <w:tcPr>
            <w:tcW w:w="1084" w:type="pct"/>
            <w:tcBorders>
              <w:bottom w:val="single" w:sz="4" w:space="0" w:color="auto"/>
              <w:right w:val="single" w:sz="4" w:space="0" w:color="auto"/>
            </w:tcBorders>
            <w:shd w:val="clear" w:color="auto" w:fill="D9D9D9" w:themeFill="background1" w:themeFillShade="D9"/>
            <w:vAlign w:val="bottom"/>
            <w:hideMark/>
          </w:tcPr>
          <w:p w14:paraId="3CCCB708"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I</w:t>
            </w:r>
          </w:p>
          <w:p w14:paraId="14969203"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gering</w:t>
            </w:r>
          </w:p>
        </w:tc>
        <w:tc>
          <w:tcPr>
            <w:tcW w:w="1084" w:type="pct"/>
            <w:tcBorders>
              <w:bottom w:val="single" w:sz="4" w:space="0" w:color="auto"/>
              <w:right w:val="single" w:sz="4" w:space="0" w:color="auto"/>
            </w:tcBorders>
            <w:shd w:val="clear" w:color="auto" w:fill="D9D9D9" w:themeFill="background1" w:themeFillShade="D9"/>
            <w:vAlign w:val="bottom"/>
            <w:hideMark/>
          </w:tcPr>
          <w:p w14:paraId="6F6C4A57"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II</w:t>
            </w:r>
          </w:p>
          <w:p w14:paraId="286CCFDC"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mittel</w:t>
            </w:r>
          </w:p>
        </w:tc>
        <w:tc>
          <w:tcPr>
            <w:tcW w:w="1084" w:type="pct"/>
            <w:tcBorders>
              <w:bottom w:val="single" w:sz="4" w:space="0" w:color="auto"/>
            </w:tcBorders>
            <w:shd w:val="clear" w:color="auto" w:fill="D9D9D9" w:themeFill="background1" w:themeFillShade="D9"/>
            <w:vAlign w:val="bottom"/>
            <w:hideMark/>
          </w:tcPr>
          <w:p w14:paraId="716F0642"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III</w:t>
            </w:r>
          </w:p>
          <w:p w14:paraId="4B4FFBED" w14:textId="78BFB8AC" w:rsidR="00420B25" w:rsidRPr="00931F74" w:rsidRDefault="00C305F7" w:rsidP="00C305F7">
            <w:pPr>
              <w:spacing w:beforeLines="40" w:before="96" w:afterLines="40" w:after="96" w:line="240" w:lineRule="auto"/>
              <w:jc w:val="center"/>
              <w:rPr>
                <w:rFonts w:cstheme="minorHAnsi"/>
                <w:sz w:val="20"/>
              </w:rPr>
            </w:pPr>
            <w:r>
              <w:rPr>
                <w:rFonts w:cstheme="minorHAnsi"/>
                <w:sz w:val="20"/>
              </w:rPr>
              <w:t>h</w:t>
            </w:r>
            <w:r w:rsidR="005D0DB4" w:rsidRPr="00931F74">
              <w:rPr>
                <w:rFonts w:cstheme="minorHAnsi"/>
                <w:sz w:val="20"/>
              </w:rPr>
              <w:t>och</w:t>
            </w:r>
          </w:p>
        </w:tc>
      </w:tr>
      <w:tr w:rsidR="005D0DB4" w:rsidRPr="00C4491A" w14:paraId="7509C6AD" w14:textId="77777777" w:rsidTr="007F5EC4">
        <w:tc>
          <w:tcPr>
            <w:tcW w:w="1749" w:type="pct"/>
            <w:tcBorders>
              <w:bottom w:val="single" w:sz="4" w:space="0" w:color="auto"/>
              <w:right w:val="single" w:sz="4" w:space="0" w:color="auto"/>
            </w:tcBorders>
            <w:hideMark/>
          </w:tcPr>
          <w:p w14:paraId="1BC5AF35" w14:textId="77777777" w:rsidR="005D0DB4" w:rsidRPr="00931F74" w:rsidRDefault="005D0DB4" w:rsidP="00931F74">
            <w:pPr>
              <w:spacing w:beforeLines="40" w:before="96" w:afterLines="40" w:after="96" w:line="240" w:lineRule="auto"/>
              <w:jc w:val="left"/>
              <w:rPr>
                <w:rFonts w:cstheme="minorHAnsi"/>
                <w:sz w:val="20"/>
              </w:rPr>
            </w:pPr>
            <w:r w:rsidRPr="00931F74">
              <w:rPr>
                <w:rFonts w:cstheme="minorHAnsi"/>
                <w:sz w:val="20"/>
              </w:rPr>
              <w:t>1   sehr gering: Biotoptypen mit 0 bis 4 Wertpunkten</w:t>
            </w:r>
          </w:p>
        </w:tc>
        <w:tc>
          <w:tcPr>
            <w:tcW w:w="1084" w:type="pct"/>
            <w:tcBorders>
              <w:bottom w:val="single" w:sz="4" w:space="0" w:color="auto"/>
              <w:right w:val="single" w:sz="4" w:space="0" w:color="auto"/>
            </w:tcBorders>
            <w:hideMark/>
          </w:tcPr>
          <w:p w14:paraId="09DF4E10"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w:t>
            </w:r>
          </w:p>
        </w:tc>
        <w:tc>
          <w:tcPr>
            <w:tcW w:w="1084" w:type="pct"/>
            <w:tcBorders>
              <w:bottom w:val="single" w:sz="4" w:space="0" w:color="auto"/>
              <w:right w:val="single" w:sz="4" w:space="0" w:color="auto"/>
            </w:tcBorders>
            <w:hideMark/>
          </w:tcPr>
          <w:p w14:paraId="56C26C11"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w:t>
            </w:r>
          </w:p>
        </w:tc>
        <w:tc>
          <w:tcPr>
            <w:tcW w:w="1084" w:type="pct"/>
            <w:tcBorders>
              <w:bottom w:val="single" w:sz="4" w:space="0" w:color="auto"/>
            </w:tcBorders>
            <w:shd w:val="clear" w:color="auto" w:fill="EAF1DD" w:themeFill="accent3" w:themeFillTint="33"/>
            <w:hideMark/>
          </w:tcPr>
          <w:p w14:paraId="7BB8A11D"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w:t>
            </w:r>
          </w:p>
        </w:tc>
      </w:tr>
      <w:tr w:rsidR="005D0DB4" w:rsidRPr="00C4491A" w14:paraId="6C2717B9" w14:textId="77777777" w:rsidTr="007F5EC4">
        <w:tc>
          <w:tcPr>
            <w:tcW w:w="1749" w:type="pct"/>
            <w:tcBorders>
              <w:bottom w:val="single" w:sz="4" w:space="0" w:color="auto"/>
              <w:right w:val="single" w:sz="4" w:space="0" w:color="auto"/>
            </w:tcBorders>
            <w:hideMark/>
          </w:tcPr>
          <w:p w14:paraId="1317BF7B" w14:textId="77777777" w:rsidR="005D0DB4" w:rsidRPr="00931F74" w:rsidRDefault="005D0DB4" w:rsidP="00931F74">
            <w:pPr>
              <w:spacing w:beforeLines="40" w:before="96" w:afterLines="40" w:after="96" w:line="240" w:lineRule="auto"/>
              <w:jc w:val="left"/>
              <w:rPr>
                <w:rFonts w:cstheme="minorHAnsi"/>
                <w:sz w:val="20"/>
              </w:rPr>
            </w:pPr>
            <w:r w:rsidRPr="00931F74">
              <w:rPr>
                <w:rFonts w:cstheme="minorHAnsi"/>
                <w:sz w:val="20"/>
              </w:rPr>
              <w:t>2   gering: Biotoptypen mit 5 bis 8 Wertpunkten</w:t>
            </w:r>
          </w:p>
        </w:tc>
        <w:tc>
          <w:tcPr>
            <w:tcW w:w="1084" w:type="pct"/>
            <w:tcBorders>
              <w:bottom w:val="single" w:sz="4" w:space="0" w:color="auto"/>
              <w:right w:val="single" w:sz="4" w:space="0" w:color="auto"/>
            </w:tcBorders>
            <w:hideMark/>
          </w:tcPr>
          <w:p w14:paraId="11198311"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w:t>
            </w:r>
          </w:p>
        </w:tc>
        <w:tc>
          <w:tcPr>
            <w:tcW w:w="1084" w:type="pct"/>
            <w:tcBorders>
              <w:bottom w:val="single" w:sz="4" w:space="0" w:color="auto"/>
              <w:right w:val="single" w:sz="4" w:space="0" w:color="auto"/>
            </w:tcBorders>
            <w:shd w:val="clear" w:color="auto" w:fill="EAF1DD" w:themeFill="accent3" w:themeFillTint="33"/>
            <w:hideMark/>
          </w:tcPr>
          <w:p w14:paraId="1AC5CB31"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w:t>
            </w:r>
          </w:p>
        </w:tc>
        <w:tc>
          <w:tcPr>
            <w:tcW w:w="1084" w:type="pct"/>
            <w:tcBorders>
              <w:bottom w:val="single" w:sz="4" w:space="0" w:color="auto"/>
            </w:tcBorders>
            <w:shd w:val="clear" w:color="auto" w:fill="EAF1DD" w:themeFill="accent3" w:themeFillTint="33"/>
            <w:hideMark/>
          </w:tcPr>
          <w:p w14:paraId="3110CA21"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w:t>
            </w:r>
          </w:p>
        </w:tc>
      </w:tr>
      <w:tr w:rsidR="005D0DB4" w:rsidRPr="00C4491A" w14:paraId="52DC08E3" w14:textId="77777777" w:rsidTr="007F5EC4">
        <w:tc>
          <w:tcPr>
            <w:tcW w:w="1749" w:type="pct"/>
            <w:tcBorders>
              <w:bottom w:val="single" w:sz="4" w:space="0" w:color="auto"/>
              <w:right w:val="single" w:sz="4" w:space="0" w:color="auto"/>
            </w:tcBorders>
            <w:hideMark/>
          </w:tcPr>
          <w:p w14:paraId="32C5F5D7" w14:textId="77777777" w:rsidR="005D0DB4" w:rsidRPr="00931F74" w:rsidRDefault="005D0DB4" w:rsidP="00931F74">
            <w:pPr>
              <w:spacing w:beforeLines="40" w:before="96" w:afterLines="40" w:after="96" w:line="240" w:lineRule="auto"/>
              <w:jc w:val="left"/>
              <w:rPr>
                <w:rFonts w:cstheme="minorHAnsi"/>
                <w:sz w:val="20"/>
              </w:rPr>
            </w:pPr>
            <w:r w:rsidRPr="00931F74">
              <w:rPr>
                <w:rFonts w:cstheme="minorHAnsi"/>
                <w:sz w:val="20"/>
              </w:rPr>
              <w:t>3   mittel: Biotoptypen mit 9 bis 12 Wertpunkten</w:t>
            </w:r>
          </w:p>
        </w:tc>
        <w:tc>
          <w:tcPr>
            <w:tcW w:w="1084" w:type="pct"/>
            <w:tcBorders>
              <w:bottom w:val="single" w:sz="4" w:space="0" w:color="auto"/>
              <w:right w:val="single" w:sz="4" w:space="0" w:color="auto"/>
            </w:tcBorders>
            <w:shd w:val="clear" w:color="auto" w:fill="EAF1DD" w:themeFill="accent3" w:themeFillTint="33"/>
            <w:hideMark/>
          </w:tcPr>
          <w:p w14:paraId="6F7506A7"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w:t>
            </w:r>
          </w:p>
        </w:tc>
        <w:tc>
          <w:tcPr>
            <w:tcW w:w="1084" w:type="pct"/>
            <w:tcBorders>
              <w:bottom w:val="single" w:sz="4" w:space="0" w:color="auto"/>
              <w:right w:val="single" w:sz="4" w:space="0" w:color="auto"/>
            </w:tcBorders>
            <w:shd w:val="clear" w:color="auto" w:fill="EAF1DD" w:themeFill="accent3" w:themeFillTint="33"/>
            <w:hideMark/>
          </w:tcPr>
          <w:p w14:paraId="778D34CB"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w:t>
            </w:r>
          </w:p>
        </w:tc>
        <w:tc>
          <w:tcPr>
            <w:tcW w:w="1084" w:type="pct"/>
            <w:tcBorders>
              <w:bottom w:val="single" w:sz="4" w:space="0" w:color="auto"/>
            </w:tcBorders>
            <w:shd w:val="clear" w:color="auto" w:fill="C2D69B" w:themeFill="accent3" w:themeFillTint="99"/>
            <w:hideMark/>
          </w:tcPr>
          <w:p w14:paraId="7F2F40F6"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r>
      <w:tr w:rsidR="005D0DB4" w:rsidRPr="00C4491A" w14:paraId="5C7A223B" w14:textId="77777777" w:rsidTr="007F5EC4">
        <w:tc>
          <w:tcPr>
            <w:tcW w:w="1749" w:type="pct"/>
            <w:tcBorders>
              <w:bottom w:val="single" w:sz="4" w:space="0" w:color="auto"/>
              <w:right w:val="single" w:sz="4" w:space="0" w:color="auto"/>
            </w:tcBorders>
            <w:hideMark/>
          </w:tcPr>
          <w:p w14:paraId="5E4DDF7A" w14:textId="77777777" w:rsidR="005D0DB4" w:rsidRPr="00931F74" w:rsidRDefault="005D0DB4" w:rsidP="00931F74">
            <w:pPr>
              <w:spacing w:beforeLines="40" w:before="96" w:afterLines="40" w:after="96" w:line="240" w:lineRule="auto"/>
              <w:jc w:val="left"/>
              <w:rPr>
                <w:rFonts w:cstheme="minorHAnsi"/>
                <w:sz w:val="20"/>
              </w:rPr>
            </w:pPr>
            <w:r w:rsidRPr="00931F74">
              <w:rPr>
                <w:rFonts w:cstheme="minorHAnsi"/>
                <w:sz w:val="20"/>
              </w:rPr>
              <w:t>4   hoch: Biotoptypen mit 13 bis 16 Wertpunkten</w:t>
            </w:r>
          </w:p>
        </w:tc>
        <w:tc>
          <w:tcPr>
            <w:tcW w:w="1084" w:type="pct"/>
            <w:tcBorders>
              <w:bottom w:val="single" w:sz="4" w:space="0" w:color="auto"/>
              <w:right w:val="single" w:sz="4" w:space="0" w:color="auto"/>
            </w:tcBorders>
            <w:shd w:val="clear" w:color="auto" w:fill="EAF1DD" w:themeFill="accent3" w:themeFillTint="33"/>
            <w:hideMark/>
          </w:tcPr>
          <w:p w14:paraId="6C83448D"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w:t>
            </w:r>
          </w:p>
        </w:tc>
        <w:tc>
          <w:tcPr>
            <w:tcW w:w="1084" w:type="pct"/>
            <w:tcBorders>
              <w:bottom w:val="single" w:sz="4" w:space="0" w:color="auto"/>
              <w:right w:val="single" w:sz="4" w:space="0" w:color="auto"/>
            </w:tcBorders>
            <w:shd w:val="clear" w:color="auto" w:fill="C2D69B" w:themeFill="accent3" w:themeFillTint="99"/>
            <w:hideMark/>
          </w:tcPr>
          <w:p w14:paraId="02E9D162"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c>
          <w:tcPr>
            <w:tcW w:w="1084" w:type="pct"/>
            <w:tcBorders>
              <w:bottom w:val="single" w:sz="4" w:space="0" w:color="auto"/>
            </w:tcBorders>
            <w:shd w:val="clear" w:color="auto" w:fill="C2D69B" w:themeFill="accent3" w:themeFillTint="99"/>
            <w:hideMark/>
          </w:tcPr>
          <w:p w14:paraId="5F124F54"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r>
      <w:tr w:rsidR="005D0DB4" w:rsidRPr="00C4491A" w14:paraId="0423DEF1" w14:textId="77777777" w:rsidTr="007F5EC4">
        <w:tc>
          <w:tcPr>
            <w:tcW w:w="1749" w:type="pct"/>
            <w:tcBorders>
              <w:bottom w:val="single" w:sz="4" w:space="0" w:color="auto"/>
              <w:right w:val="single" w:sz="4" w:space="0" w:color="auto"/>
            </w:tcBorders>
            <w:hideMark/>
          </w:tcPr>
          <w:p w14:paraId="548024AC" w14:textId="77777777" w:rsidR="005D0DB4" w:rsidRPr="00931F74" w:rsidRDefault="005D0DB4" w:rsidP="00931F74">
            <w:pPr>
              <w:spacing w:beforeLines="40" w:before="96" w:afterLines="40" w:after="96" w:line="240" w:lineRule="auto"/>
              <w:jc w:val="left"/>
              <w:rPr>
                <w:rFonts w:cstheme="minorHAnsi"/>
                <w:sz w:val="20"/>
              </w:rPr>
            </w:pPr>
            <w:r w:rsidRPr="00931F74">
              <w:rPr>
                <w:rFonts w:cstheme="minorHAnsi"/>
                <w:sz w:val="20"/>
              </w:rPr>
              <w:t>5   sehr hoch: Biotoptypen mit 17 bis 20 Wertpunkten</w:t>
            </w:r>
          </w:p>
        </w:tc>
        <w:tc>
          <w:tcPr>
            <w:tcW w:w="1084" w:type="pct"/>
            <w:tcBorders>
              <w:bottom w:val="single" w:sz="4" w:space="0" w:color="auto"/>
              <w:right w:val="single" w:sz="4" w:space="0" w:color="auto"/>
            </w:tcBorders>
            <w:shd w:val="clear" w:color="auto" w:fill="C2D69B" w:themeFill="accent3" w:themeFillTint="99"/>
            <w:hideMark/>
          </w:tcPr>
          <w:p w14:paraId="530BC242"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c>
          <w:tcPr>
            <w:tcW w:w="1084" w:type="pct"/>
            <w:tcBorders>
              <w:bottom w:val="single" w:sz="4" w:space="0" w:color="auto"/>
              <w:right w:val="single" w:sz="4" w:space="0" w:color="auto"/>
            </w:tcBorders>
            <w:shd w:val="clear" w:color="auto" w:fill="C2D69B" w:themeFill="accent3" w:themeFillTint="99"/>
            <w:hideMark/>
          </w:tcPr>
          <w:p w14:paraId="05284DC6"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c>
          <w:tcPr>
            <w:tcW w:w="1084" w:type="pct"/>
            <w:tcBorders>
              <w:bottom w:val="single" w:sz="4" w:space="0" w:color="auto"/>
            </w:tcBorders>
            <w:shd w:val="clear" w:color="auto" w:fill="C2D69B" w:themeFill="accent3" w:themeFillTint="99"/>
            <w:hideMark/>
          </w:tcPr>
          <w:p w14:paraId="763C58B4"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r>
      <w:tr w:rsidR="005D0DB4" w:rsidRPr="00C4491A" w14:paraId="63B5AD89" w14:textId="77777777" w:rsidTr="007F5EC4">
        <w:tc>
          <w:tcPr>
            <w:tcW w:w="1749" w:type="pct"/>
            <w:tcBorders>
              <w:right w:val="single" w:sz="4" w:space="0" w:color="auto"/>
            </w:tcBorders>
            <w:hideMark/>
          </w:tcPr>
          <w:p w14:paraId="6F2C663D" w14:textId="77777777" w:rsidR="005D0DB4" w:rsidRPr="00931F74" w:rsidRDefault="005D0DB4" w:rsidP="00931F74">
            <w:pPr>
              <w:spacing w:beforeLines="40" w:before="96" w:afterLines="40" w:after="96" w:line="240" w:lineRule="auto"/>
              <w:jc w:val="left"/>
              <w:rPr>
                <w:rFonts w:cstheme="minorHAnsi"/>
                <w:sz w:val="20"/>
              </w:rPr>
            </w:pPr>
            <w:r w:rsidRPr="00931F74">
              <w:rPr>
                <w:rFonts w:cstheme="minorHAnsi"/>
                <w:sz w:val="20"/>
              </w:rPr>
              <w:t>6   hervorragend: Biotoptypen mit 21 bis 24 Wertpunkten</w:t>
            </w:r>
          </w:p>
        </w:tc>
        <w:tc>
          <w:tcPr>
            <w:tcW w:w="1084" w:type="pct"/>
            <w:tcBorders>
              <w:right w:val="single" w:sz="4" w:space="0" w:color="auto"/>
            </w:tcBorders>
            <w:shd w:val="clear" w:color="auto" w:fill="C2D69B" w:themeFill="accent3" w:themeFillTint="99"/>
            <w:hideMark/>
          </w:tcPr>
          <w:p w14:paraId="155B3630"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c>
          <w:tcPr>
            <w:tcW w:w="1084" w:type="pct"/>
            <w:tcBorders>
              <w:right w:val="single" w:sz="4" w:space="0" w:color="auto"/>
            </w:tcBorders>
            <w:shd w:val="clear" w:color="auto" w:fill="C2D69B" w:themeFill="accent3" w:themeFillTint="99"/>
            <w:hideMark/>
          </w:tcPr>
          <w:p w14:paraId="673A8502"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c>
          <w:tcPr>
            <w:tcW w:w="1084" w:type="pct"/>
            <w:shd w:val="clear" w:color="auto" w:fill="C2D69B" w:themeFill="accent3" w:themeFillTint="99"/>
            <w:hideMark/>
          </w:tcPr>
          <w:p w14:paraId="4B0D990F" w14:textId="77777777" w:rsidR="005D0DB4" w:rsidRPr="00931F74" w:rsidRDefault="005D0DB4" w:rsidP="00931F74">
            <w:pPr>
              <w:spacing w:beforeLines="40" w:before="96" w:afterLines="40" w:after="96" w:line="240" w:lineRule="auto"/>
              <w:jc w:val="center"/>
              <w:rPr>
                <w:rFonts w:cstheme="minorHAnsi"/>
                <w:sz w:val="20"/>
              </w:rPr>
            </w:pPr>
            <w:r w:rsidRPr="00931F74">
              <w:rPr>
                <w:rFonts w:cstheme="minorHAnsi"/>
                <w:sz w:val="20"/>
              </w:rPr>
              <w:t>eBS</w:t>
            </w:r>
          </w:p>
        </w:tc>
      </w:tr>
    </w:tbl>
    <w:p w14:paraId="4BCF5FD9" w14:textId="77777777" w:rsidR="005D0DB4" w:rsidRPr="007F5EC4" w:rsidRDefault="005D0DB4" w:rsidP="000368B4">
      <w:pPr>
        <w:pStyle w:val="Textkrper"/>
      </w:pPr>
    </w:p>
    <w:p w14:paraId="6D9CE411" w14:textId="77777777" w:rsidR="000368B4" w:rsidRPr="00035E13" w:rsidRDefault="00697B07" w:rsidP="000368B4">
      <w:pPr>
        <w:pStyle w:val="Textkrper"/>
        <w:rPr>
          <w:b/>
        </w:rPr>
      </w:pPr>
      <w:r w:rsidRPr="00035E13">
        <w:rPr>
          <w:b/>
        </w:rPr>
        <w:t xml:space="preserve">Der biotopwertbezogene Kompensationsbedarf </w:t>
      </w:r>
      <w:r w:rsidR="000368B4" w:rsidRPr="00035E13">
        <w:rPr>
          <w:b/>
        </w:rPr>
        <w:t xml:space="preserve">ist für jedes betroffene Biotop </w:t>
      </w:r>
      <w:r w:rsidRPr="00035E13">
        <w:rPr>
          <w:b/>
        </w:rPr>
        <w:t xml:space="preserve">als </w:t>
      </w:r>
      <w:r w:rsidR="000368B4" w:rsidRPr="00035E13">
        <w:rPr>
          <w:b/>
        </w:rPr>
        <w:t>Produkt aus der Differenz zwischen den Biotopwerten des zu erwartenden Zustandes nach dem Eingriff (</w:t>
      </w:r>
      <w:r w:rsidR="000368B4" w:rsidRPr="00A778E6">
        <w:rPr>
          <w:b/>
        </w:rPr>
        <w:t>BW nach Eingriff</w:t>
      </w:r>
      <w:r w:rsidR="000368B4" w:rsidRPr="00035E13">
        <w:rPr>
          <w:b/>
        </w:rPr>
        <w:t>) und des Zustandes vor dem Eingriff (</w:t>
      </w:r>
      <w:r w:rsidR="000368B4" w:rsidRPr="00A778E6">
        <w:rPr>
          <w:b/>
        </w:rPr>
        <w:t>BW vor Eingriff</w:t>
      </w:r>
      <w:r w:rsidR="000368B4" w:rsidRPr="00035E13">
        <w:rPr>
          <w:b/>
        </w:rPr>
        <w:t xml:space="preserve">) und der voraussichtlich beeinträchtigten Fläche in Quadratmeter (m²) zu ermitteln. Dabei sind gegebenenfalls vorzunehmende </w:t>
      </w:r>
      <w:r w:rsidR="002A652B" w:rsidRPr="00035E13">
        <w:rPr>
          <w:b/>
        </w:rPr>
        <w:t xml:space="preserve">biotopabhängige </w:t>
      </w:r>
      <w:r w:rsidR="000368B4" w:rsidRPr="00035E13">
        <w:rPr>
          <w:b/>
        </w:rPr>
        <w:t xml:space="preserve">Auf- und Abwertungen sowie </w:t>
      </w:r>
      <w:r w:rsidR="002A652B" w:rsidRPr="00035E13">
        <w:rPr>
          <w:b/>
        </w:rPr>
        <w:t xml:space="preserve">lageabhängige </w:t>
      </w:r>
      <w:r w:rsidR="000368B4" w:rsidRPr="00035E13">
        <w:rPr>
          <w:b/>
        </w:rPr>
        <w:t xml:space="preserve">Zu- und Abschläge </w:t>
      </w:r>
      <w:r w:rsidR="00087F4D" w:rsidRPr="00035E13">
        <w:rPr>
          <w:b/>
        </w:rPr>
        <w:t xml:space="preserve">gemäß dem Praxisleitfaden </w:t>
      </w:r>
      <w:r w:rsidR="003B5ACE" w:rsidRPr="00035E13">
        <w:rPr>
          <w:b/>
        </w:rPr>
        <w:t xml:space="preserve">und gemäß den nachfolgenden Festlegungen des LBM </w:t>
      </w:r>
      <w:r w:rsidR="000368B4" w:rsidRPr="00035E13">
        <w:rPr>
          <w:b/>
        </w:rPr>
        <w:t xml:space="preserve">zu berücksichtigen. </w:t>
      </w:r>
    </w:p>
    <w:p w14:paraId="36E65105" w14:textId="3FDE64DD" w:rsidR="00B75073" w:rsidRDefault="000368B4" w:rsidP="000368B4">
      <w:pPr>
        <w:pStyle w:val="Textkrper"/>
      </w:pPr>
      <w:r w:rsidRPr="007F5EC4">
        <w:t>Für naturschutzfachlich wichtige punktuelle</w:t>
      </w:r>
      <w:r w:rsidR="002A652B" w:rsidRPr="007F5EC4">
        <w:t xml:space="preserve"> (z.B. </w:t>
      </w:r>
      <w:r w:rsidR="00761FC9">
        <w:t>markante Einzelb</w:t>
      </w:r>
      <w:r w:rsidR="002A652B" w:rsidRPr="007F5EC4">
        <w:t>äume)</w:t>
      </w:r>
      <w:r w:rsidRPr="007F5EC4">
        <w:t xml:space="preserve"> und linienförmige Biotope / Strukturen </w:t>
      </w:r>
      <w:r w:rsidR="002A652B" w:rsidRPr="007F5EC4">
        <w:t xml:space="preserve">(z.B. Mauern) </w:t>
      </w:r>
      <w:r w:rsidRPr="007F5EC4">
        <w:t xml:space="preserve">sind abweichende Flächenregelungen anzuwenden (vgl. Anlage 7.6 des </w:t>
      </w:r>
      <w:r w:rsidR="00766825" w:rsidRPr="007F5EC4">
        <w:t>Praxisleitfadens</w:t>
      </w:r>
      <w:r w:rsidRPr="007F5EC4">
        <w:t>).</w:t>
      </w:r>
      <w:r w:rsidR="00761FC9">
        <w:t xml:space="preserve"> Zu beachten ist, dass</w:t>
      </w:r>
      <w:r w:rsidR="00761FC9" w:rsidRPr="00761FC9">
        <w:t xml:space="preserve"> Bäume</w:t>
      </w:r>
      <w:r w:rsidR="00761FC9">
        <w:t>, die im Verbund zu anderen Bäumen stehen (Baumgruppe, Baumreihe, Allee),</w:t>
      </w:r>
      <w:r w:rsidR="00761FC9" w:rsidRPr="00761FC9">
        <w:t xml:space="preserve"> nach Möglichkeit flächig </w:t>
      </w:r>
      <w:r w:rsidR="00761FC9">
        <w:t>erfasst werden</w:t>
      </w:r>
      <w:r w:rsidR="00761FC9" w:rsidRPr="00761FC9">
        <w:t>.</w:t>
      </w:r>
      <w:r w:rsidR="00761FC9">
        <w:t xml:space="preserve"> Die abweichende Regelung kommt daher insbesondere für markante, landschaftsbildprägende Einzelbäume zur Anwendung.</w:t>
      </w:r>
    </w:p>
    <w:p w14:paraId="3CBEF593" w14:textId="749A6F44" w:rsidR="007A6B2F" w:rsidRPr="007F5EC4" w:rsidRDefault="007A6B2F" w:rsidP="000368B4">
      <w:pPr>
        <w:pStyle w:val="Textkrper"/>
      </w:pPr>
      <w:r>
        <w:t xml:space="preserve">Ebenfalls erforderlich ist eine </w:t>
      </w:r>
      <w:r w:rsidRPr="007A6B2F">
        <w:t>gesonderte Bilanz der gesetzlich geschützten Biotope und der FFH-LRT (innerhalb und a</w:t>
      </w:r>
      <w:r>
        <w:t>uch außerhalb von FFH-Gebieten</w:t>
      </w:r>
      <w:r w:rsidR="004F622B">
        <w:t>, kurze Auflistung und Benennung im Text</w:t>
      </w:r>
      <w:r>
        <w:t xml:space="preserve">). </w:t>
      </w:r>
    </w:p>
    <w:p w14:paraId="04DFCA31" w14:textId="101A0EF1" w:rsidR="00513BD2" w:rsidRDefault="00513BD2" w:rsidP="000368B4">
      <w:pPr>
        <w:pStyle w:val="Textkrper"/>
      </w:pPr>
      <w:r w:rsidRPr="007F5EC4">
        <w:t>Die Werte können in die Berechnungstabelle (s</w:t>
      </w:r>
      <w:r w:rsidRPr="00F30DC7">
        <w:t>. Anlage V</w:t>
      </w:r>
      <w:r w:rsidR="004C34A2" w:rsidRPr="00F30DC7">
        <w:t>)</w:t>
      </w:r>
      <w:r w:rsidR="004C34A2">
        <w:t xml:space="preserve"> eingetragen werden</w:t>
      </w:r>
      <w:r w:rsidR="0082179D">
        <w:t xml:space="preserve"> (s. auch </w:t>
      </w:r>
      <w:r w:rsidR="0082179D" w:rsidRPr="00C305F7">
        <w:t>AM 4 Fallbeispiel Straßenbau)</w:t>
      </w:r>
      <w:r w:rsidRPr="00C305F7">
        <w:t>.</w:t>
      </w:r>
      <w:r w:rsidR="001B40DB" w:rsidRPr="00C305F7">
        <w:t xml:space="preserve"> Es sind nur die Biotoptypen aufzuführen die einer Änderungen / Beeinträchtigung unterliegen.</w:t>
      </w:r>
      <w:r w:rsidR="000633E9">
        <w:t xml:space="preserve"> </w:t>
      </w:r>
      <w:r w:rsidR="000633E9" w:rsidRPr="000633E9">
        <w:t xml:space="preserve">Ggf. kann der Eingriffsbereich </w:t>
      </w:r>
      <w:r w:rsidR="009D1B26">
        <w:t>alle</w:t>
      </w:r>
      <w:r w:rsidR="004F622B">
        <w:t>r</w:t>
      </w:r>
      <w:r w:rsidR="009D1B26">
        <w:t xml:space="preserve"> direkten und indirekten Wirkungen </w:t>
      </w:r>
      <w:r w:rsidR="000633E9" w:rsidRPr="000633E9">
        <w:t>als Arbeitshilfe gesondert im Bestands- und Konfliktplan abgegrenzt werden.</w:t>
      </w:r>
    </w:p>
    <w:p w14:paraId="2F9C2EA7" w14:textId="77777777" w:rsidR="004175A7" w:rsidRPr="00F30DC7" w:rsidRDefault="004175A7" w:rsidP="00BC6D32">
      <w:pPr>
        <w:pStyle w:val="berschrift4"/>
        <w:numPr>
          <w:ilvl w:val="2"/>
          <w:numId w:val="34"/>
        </w:numPr>
        <w:tabs>
          <w:tab w:val="num" w:pos="1474"/>
        </w:tabs>
        <w:ind w:left="1191" w:hanging="1191"/>
      </w:pPr>
      <w:bookmarkStart w:id="150" w:name="_Ref114060842"/>
      <w:bookmarkStart w:id="151" w:name="_Toc143588017"/>
      <w:r w:rsidRPr="00F30DC7">
        <w:t>Anlage- und baubedingte Flächeninanspruchnahmen</w:t>
      </w:r>
      <w:bookmarkEnd w:id="150"/>
      <w:bookmarkEnd w:id="151"/>
    </w:p>
    <w:p w14:paraId="15B685BA" w14:textId="77777777" w:rsidR="004175A7" w:rsidRDefault="004175A7" w:rsidP="000368B4">
      <w:pPr>
        <w:pStyle w:val="Textkrper"/>
      </w:pPr>
      <w:r>
        <w:t xml:space="preserve">Anlage- und baubedingte Flächeninanspruchnahmen, die </w:t>
      </w:r>
      <w:r w:rsidR="00CA43B7">
        <w:t xml:space="preserve">zu einem dauerhaften oder temporären Verlust von Biotopen führen, besitzen eine </w:t>
      </w:r>
      <w:r w:rsidR="00CA43B7" w:rsidRPr="00CA43B7">
        <w:rPr>
          <w:b/>
        </w:rPr>
        <w:t>hohe Intensität der vorhabenbezogenen Wirkungen (III)</w:t>
      </w:r>
      <w:r w:rsidR="00CA43B7">
        <w:t xml:space="preserve">. Da entsprechend der Matrixtabelle der eB-Fall bei Wirkungsstufe III ab einer sehr geringen Bedeutung des Biotoptyps ausgelöst wird, sind </w:t>
      </w:r>
      <w:r w:rsidR="00CA43B7" w:rsidRPr="00CA43B7">
        <w:rPr>
          <w:b/>
        </w:rPr>
        <w:t>anlage- und baubedingte Biotopverluste flächendeckend zu bilanzieren</w:t>
      </w:r>
      <w:r w:rsidR="00CA43B7">
        <w:t>.</w:t>
      </w:r>
    </w:p>
    <w:p w14:paraId="1634E7DF" w14:textId="77777777" w:rsidR="00CA43B7" w:rsidRDefault="00CA43B7" w:rsidP="000368B4">
      <w:pPr>
        <w:pStyle w:val="Textkrper"/>
      </w:pPr>
      <w:r>
        <w:t>Der Kompensationsbedarf Biotoptypen</w:t>
      </w:r>
      <w:r w:rsidR="00D95214">
        <w:t xml:space="preserve"> (KB)</w:t>
      </w:r>
      <w:r>
        <w:t xml:space="preserve"> errechnet sich dabei aus der Differenz zwischen dem Biotopwert vor dem Eingriff und dem Biotopwert nach dem Eingriff</w:t>
      </w:r>
      <w:r w:rsidR="00E266E1">
        <w:t>, multipliziert mit der Flächengröße</w:t>
      </w:r>
      <w:r>
        <w:t>.</w:t>
      </w:r>
    </w:p>
    <w:p w14:paraId="06B00B70" w14:textId="77777777" w:rsidR="00D95214" w:rsidRPr="008F44D1" w:rsidRDefault="00D95214" w:rsidP="00D95214">
      <w:pPr>
        <w:pStyle w:val="Textkrper"/>
        <w:rPr>
          <w:b/>
        </w:rPr>
      </w:pPr>
      <w:r w:rsidRPr="008F44D1">
        <w:rPr>
          <w:b/>
        </w:rPr>
        <w:t xml:space="preserve">KB = Σ [[[BW1 vor Eingriff – BW1 nach Eingriff] x Fläche Eingriff] + </w:t>
      </w:r>
      <w:r w:rsidRPr="008F44D1">
        <w:rPr>
          <w:b/>
        </w:rPr>
        <w:tab/>
      </w:r>
      <w:r w:rsidRPr="008F44D1">
        <w:rPr>
          <w:b/>
        </w:rPr>
        <w:br/>
        <w:t xml:space="preserve"> </w:t>
      </w:r>
      <w:r w:rsidRPr="008F44D1">
        <w:rPr>
          <w:b/>
        </w:rPr>
        <w:tab/>
        <w:t xml:space="preserve"> [[BW2 vor Eingriff – BW2 nach Eingriff] x Fläche Eingriff] etc.]</w:t>
      </w:r>
    </w:p>
    <w:p w14:paraId="02CE3851" w14:textId="77777777" w:rsidR="009A3C8E" w:rsidRPr="00F30DC7" w:rsidRDefault="009A3C8E" w:rsidP="00F30DC7">
      <w:pPr>
        <w:pStyle w:val="Textkrpernachx"/>
      </w:pPr>
      <w:r w:rsidRPr="00F30DC7">
        <w:t xml:space="preserve">Die Berechnung ist für jedes betroffene Biotop durchzuführen. Mehrere Flächen desselben Biotoptyps können, sofern sie die gleichen Wertpunkte haben, dabei zusammengefasst werden. </w:t>
      </w:r>
    </w:p>
    <w:p w14:paraId="3C533858" w14:textId="30BA7226" w:rsidR="00E266E1" w:rsidRDefault="000368B4" w:rsidP="00437ADD">
      <w:pPr>
        <w:pStyle w:val="Textkrper"/>
      </w:pPr>
      <w:r w:rsidRPr="009A3C8E">
        <w:t xml:space="preserve">Der </w:t>
      </w:r>
      <w:r w:rsidRPr="009A3C8E">
        <w:rPr>
          <w:b/>
        </w:rPr>
        <w:t>Biotopwert vor Eingriff</w:t>
      </w:r>
      <w:r w:rsidRPr="009A3C8E">
        <w:t xml:space="preserve"> ist der im Rahmen der Biotop</w:t>
      </w:r>
      <w:r w:rsidR="001C0B44">
        <w:t>typen</w:t>
      </w:r>
      <w:r w:rsidRPr="009A3C8E">
        <w:t xml:space="preserve">kartierung ermittelte </w:t>
      </w:r>
      <w:r w:rsidR="00C305F7">
        <w:br/>
      </w:r>
      <w:r w:rsidRPr="009A3C8E">
        <w:t xml:space="preserve">Biotopwert im Ist-Zustand (vgl. Kap. </w:t>
      </w:r>
      <w:r w:rsidRPr="009A3C8E">
        <w:fldChar w:fldCharType="begin"/>
      </w:r>
      <w:r w:rsidRPr="009A3C8E">
        <w:instrText xml:space="preserve"> REF _Ref80000498 \r \h </w:instrText>
      </w:r>
      <w:r w:rsidR="004C34A2" w:rsidRPr="009A3C8E">
        <w:instrText xml:space="preserve"> \* MERGEFORMAT </w:instrText>
      </w:r>
      <w:r w:rsidRPr="009A3C8E">
        <w:fldChar w:fldCharType="separate"/>
      </w:r>
      <w:r w:rsidR="00E24AB8">
        <w:t>3.2.1</w:t>
      </w:r>
      <w:r w:rsidRPr="009A3C8E">
        <w:fldChar w:fldCharType="end"/>
      </w:r>
      <w:r w:rsidRPr="009A3C8E">
        <w:t>)</w:t>
      </w:r>
      <w:r w:rsidR="00087F4D" w:rsidRPr="009A3C8E">
        <w:t xml:space="preserve"> im Eingriffsbereich</w:t>
      </w:r>
      <w:r w:rsidRPr="009A3C8E">
        <w:t xml:space="preserve">. </w:t>
      </w:r>
    </w:p>
    <w:p w14:paraId="64C62078" w14:textId="77777777" w:rsidR="009A3C8E" w:rsidRDefault="009A3C8E" w:rsidP="009A3C8E">
      <w:pPr>
        <w:pStyle w:val="Textkrper"/>
      </w:pPr>
      <w:r w:rsidRPr="00DF0881">
        <w:t xml:space="preserve">Als </w:t>
      </w:r>
      <w:r w:rsidRPr="00DF0881">
        <w:rPr>
          <w:b/>
        </w:rPr>
        <w:t xml:space="preserve">Zustand nach dem Eingriff sind </w:t>
      </w:r>
      <w:r w:rsidRPr="00DF0881">
        <w:t>im Bereich anlagebedingter</w:t>
      </w:r>
      <w:r w:rsidR="00715CFE">
        <w:t xml:space="preserve"> Beeinträchtigungen für Straßenn</w:t>
      </w:r>
      <w:r w:rsidRPr="00DF0881">
        <w:t xml:space="preserve">ebenflächen </w:t>
      </w:r>
      <w:r>
        <w:t>folgende</w:t>
      </w:r>
      <w:r w:rsidRPr="00DF0881">
        <w:t xml:space="preserve"> „Straßenbiotope</w:t>
      </w:r>
      <w:r>
        <w:t xml:space="preserve">“ </w:t>
      </w:r>
      <w:r w:rsidRPr="00DF0881">
        <w:t>zu wählen</w:t>
      </w:r>
      <w:r>
        <w:t>:</w:t>
      </w:r>
    </w:p>
    <w:p w14:paraId="57DE1E2D" w14:textId="59AF9675" w:rsidR="00612190" w:rsidRPr="0060353F" w:rsidRDefault="00612190" w:rsidP="00612190">
      <w:pPr>
        <w:pStyle w:val="Aufzhlung1fortlnach0pt"/>
        <w:spacing w:after="120"/>
      </w:pPr>
      <w:r w:rsidRPr="00560A37">
        <w:t>Verkehrs- und Wirtschaftswege inkl. Entwässerungsrinne an Straße</w:t>
      </w:r>
      <w:r>
        <w:t>n</w:t>
      </w:r>
      <w:r w:rsidRPr="00560A37">
        <w:t>, Straßenabläufe, befestigte Straßengräben etc.</w:t>
      </w:r>
      <w:r>
        <w:t xml:space="preserve"> </w:t>
      </w:r>
      <w:r w:rsidRPr="00560A37">
        <w:t>0 – 9 BW</w:t>
      </w:r>
      <w:r w:rsidR="00A16DE7">
        <w:t>: V</w:t>
      </w:r>
      <w:r>
        <w:t xml:space="preserve"> (genaue Aufschlüsselung s. </w:t>
      </w:r>
      <w:r w:rsidRPr="0060353F">
        <w:t>Praxisleitfaden)</w:t>
      </w:r>
    </w:p>
    <w:p w14:paraId="52178737" w14:textId="5A3EA299" w:rsidR="009A3C8E" w:rsidRPr="0060353F" w:rsidRDefault="009A3C8E" w:rsidP="008542AD">
      <w:pPr>
        <w:pStyle w:val="Aufzhlung1fortlnach6pt"/>
      </w:pPr>
      <w:r w:rsidRPr="0060353F">
        <w:t xml:space="preserve">Einsaaten Bankette mit Leitpfosten, Verkehrsschildern, </w:t>
      </w:r>
      <w:r w:rsidR="007D34E9" w:rsidRPr="0060353F">
        <w:t>mit</w:t>
      </w:r>
      <w:r w:rsidR="008929B7" w:rsidRPr="0060353F">
        <w:t xml:space="preserve"> </w:t>
      </w:r>
      <w:r w:rsidR="007D34E9" w:rsidRPr="0060353F">
        <w:t xml:space="preserve">/ </w:t>
      </w:r>
      <w:r w:rsidRPr="0060353F">
        <w:t xml:space="preserve">ohne Rückhaltesysteme: HC4 </w:t>
      </w:r>
      <w:r w:rsidR="008929B7" w:rsidRPr="0060353F">
        <w:t>-</w:t>
      </w:r>
      <w:r w:rsidRPr="0060353F">
        <w:t xml:space="preserve"> Verkehrsrasenfläche/ Bankett (3 BW)</w:t>
      </w:r>
    </w:p>
    <w:p w14:paraId="1F529C2F" w14:textId="42C088C3" w:rsidR="008929B7" w:rsidRPr="0060353F" w:rsidRDefault="008929B7" w:rsidP="008542AD">
      <w:pPr>
        <w:pStyle w:val="Aufzhlung1fortlnach6pt"/>
      </w:pPr>
      <w:r w:rsidRPr="0060353F">
        <w:t>Einsaaten Mittelstreifen: HC4 - Verkehrsrasenfläche / Mittelstreifen (3 BW)</w:t>
      </w:r>
    </w:p>
    <w:p w14:paraId="6BAB2152" w14:textId="63EB1ECA" w:rsidR="009A3C8E" w:rsidRPr="0060353F" w:rsidRDefault="009A3C8E" w:rsidP="008542AD">
      <w:pPr>
        <w:pStyle w:val="Aufzhlung1fortlnach6pt"/>
      </w:pPr>
      <w:r w:rsidRPr="0060353F">
        <w:t xml:space="preserve">Einsaaten </w:t>
      </w:r>
      <w:r w:rsidR="008929B7" w:rsidRPr="0060353F">
        <w:t xml:space="preserve">von </w:t>
      </w:r>
      <w:r w:rsidRPr="0060353F">
        <w:t>Entwässerungsmulden: HC3 - Straßenrand / Entwässerungsgräben mit artenarmer Krautschicht und Intensivunterhaltung (7 BW)</w:t>
      </w:r>
    </w:p>
    <w:p w14:paraId="1F2A268D" w14:textId="50F13A8E" w:rsidR="009A3C8E" w:rsidRPr="0060353F" w:rsidRDefault="009A3C8E" w:rsidP="008542AD">
      <w:pPr>
        <w:pStyle w:val="Aufzhlung1fortlnach6pt"/>
      </w:pPr>
      <w:r w:rsidRPr="0060353F">
        <w:t>Einsaaten in Sichtfeldern enger Kurven, an Knotenpunkten, Ein- u. Ausfahrrampen: HC3 - Straßenrand mit artenarmer Krautschicht und Intensivunterhaltung (7 BW)</w:t>
      </w:r>
    </w:p>
    <w:p w14:paraId="4CAD834C" w14:textId="72852257" w:rsidR="00420B25" w:rsidRDefault="008542AD" w:rsidP="00944989">
      <w:pPr>
        <w:pStyle w:val="Aufzhlung1fortlnach6pt"/>
      </w:pPr>
      <w:r>
        <w:t xml:space="preserve">sonstige Grünflächen mit oder ohne Gehölzbestand </w:t>
      </w:r>
      <w:r w:rsidR="00F94C0A" w:rsidRPr="00F94C0A">
        <w:t>z.B. im Bereich von R</w:t>
      </w:r>
      <w:r w:rsidR="00F94C0A">
        <w:t>astanlagen, im An</w:t>
      </w:r>
      <w:r w:rsidR="00F94C0A" w:rsidRPr="00F94C0A">
        <w:t>schlussstellenbereich</w:t>
      </w:r>
      <w:r>
        <w:t xml:space="preserve">: </w:t>
      </w:r>
      <w:r w:rsidRPr="004C34A2">
        <w:t xml:space="preserve">HC3 </w:t>
      </w:r>
      <w:r>
        <w:t>-</w:t>
      </w:r>
      <w:r w:rsidRPr="004C34A2">
        <w:t xml:space="preserve"> </w:t>
      </w:r>
      <w:r>
        <w:t xml:space="preserve">Straßenrand mit </w:t>
      </w:r>
      <w:r w:rsidRPr="008542AD">
        <w:t xml:space="preserve">artenarmer Krautschicht </w:t>
      </w:r>
      <w:r w:rsidR="00897FA0">
        <w:br/>
      </w:r>
      <w:r w:rsidRPr="008542AD">
        <w:t>oder mit Gehölzbestand junger Ausprägung bzw. mit intensiv gepflegtem Gehölzbestand</w:t>
      </w:r>
      <w:r w:rsidR="00420B25">
        <w:t xml:space="preserve"> </w:t>
      </w:r>
      <w:r w:rsidR="00420B25" w:rsidRPr="004C34A2">
        <w:t>(7 BW)</w:t>
      </w:r>
    </w:p>
    <w:p w14:paraId="6CDE7563" w14:textId="3CDE5052" w:rsidR="009A3C8E" w:rsidRDefault="008929B7" w:rsidP="00944989">
      <w:pPr>
        <w:pStyle w:val="Aufzhlung1fortlnach6pt"/>
        <w:spacing w:after="240"/>
      </w:pPr>
      <w:r>
        <w:t>Böschungen</w:t>
      </w:r>
      <w:r w:rsidR="008542AD">
        <w:t xml:space="preserve"> mit oder ohne Gehölzbestand:</w:t>
      </w:r>
      <w:r>
        <w:t xml:space="preserve"> </w:t>
      </w:r>
      <w:r w:rsidR="009A3C8E" w:rsidRPr="004C34A2">
        <w:t xml:space="preserve">HH1 / HH2 Straßenböschung Einschnitt/ Damm </w:t>
      </w:r>
      <w:r w:rsidR="008542AD">
        <w:t xml:space="preserve">mit </w:t>
      </w:r>
      <w:r w:rsidR="008542AD" w:rsidRPr="008542AD">
        <w:t>artenarmer Krautschicht oder mit Gehölzbestand junger Ausprägung bzw. mit intensiv gepflegtem Gehölzbestand</w:t>
      </w:r>
      <w:r w:rsidR="008542AD">
        <w:t xml:space="preserve"> </w:t>
      </w:r>
      <w:r w:rsidR="009A3C8E" w:rsidRPr="004C34A2">
        <w:t>(7 BW)</w:t>
      </w:r>
    </w:p>
    <w:p w14:paraId="7E824DE2" w14:textId="23D2FD80" w:rsidR="008542AD" w:rsidRDefault="008542AD" w:rsidP="008542AD">
      <w:pPr>
        <w:pStyle w:val="Textkrper"/>
        <w:rPr>
          <w:lang w:eastAsia="x-none"/>
        </w:rPr>
      </w:pPr>
      <w:r>
        <w:t xml:space="preserve">Wie auch den oben gelisteten Biotoptypen zu entnehmen ist, </w:t>
      </w:r>
      <w:r w:rsidR="00D96515">
        <w:t xml:space="preserve">ist </w:t>
      </w:r>
      <w:r>
        <w:t xml:space="preserve">als </w:t>
      </w:r>
      <w:r w:rsidRPr="008542AD">
        <w:rPr>
          <w:b/>
        </w:rPr>
        <w:t xml:space="preserve">Konvention für Begrünungsmaßnahmen </w:t>
      </w:r>
      <w:r w:rsidR="001508E6">
        <w:rPr>
          <w:b/>
        </w:rPr>
        <w:t>auf Straßennebenflächen</w:t>
      </w:r>
      <w:r w:rsidRPr="008542AD">
        <w:rPr>
          <w:b/>
        </w:rPr>
        <w:t xml:space="preserve"> maximal ein Biotopwert von 7 als Zustand nach Eingriff anzusetzen</w:t>
      </w:r>
      <w:r w:rsidR="006643E4">
        <w:rPr>
          <w:b/>
        </w:rPr>
        <w:t xml:space="preserve"> </w:t>
      </w:r>
      <w:r w:rsidR="006643E4">
        <w:rPr>
          <w:lang w:eastAsia="x-none"/>
        </w:rPr>
        <w:t xml:space="preserve">(vgl. Kap. </w:t>
      </w:r>
      <w:r w:rsidR="006643E4">
        <w:rPr>
          <w:lang w:eastAsia="x-none"/>
        </w:rPr>
        <w:fldChar w:fldCharType="begin"/>
      </w:r>
      <w:r w:rsidR="006643E4">
        <w:rPr>
          <w:lang w:eastAsia="x-none"/>
        </w:rPr>
        <w:instrText xml:space="preserve"> REF _Ref122447492 \r \h </w:instrText>
      </w:r>
      <w:r w:rsidR="006643E4">
        <w:rPr>
          <w:lang w:eastAsia="x-none"/>
        </w:rPr>
      </w:r>
      <w:r w:rsidR="006643E4">
        <w:rPr>
          <w:lang w:eastAsia="x-none"/>
        </w:rPr>
        <w:fldChar w:fldCharType="separate"/>
      </w:r>
      <w:r w:rsidR="00E24AB8">
        <w:rPr>
          <w:lang w:eastAsia="x-none"/>
        </w:rPr>
        <w:t>6.1.2</w:t>
      </w:r>
      <w:r w:rsidR="006643E4">
        <w:rPr>
          <w:lang w:eastAsia="x-none"/>
        </w:rPr>
        <w:fldChar w:fldCharType="end"/>
      </w:r>
      <w:r w:rsidR="006643E4">
        <w:rPr>
          <w:lang w:eastAsia="x-none"/>
        </w:rPr>
        <w:t>)</w:t>
      </w:r>
      <w:r>
        <w:t xml:space="preserve">. Durch die Anrechnung einer artenarmen Krautschicht oder eines jungen bzw. intensiv gepflegten Gehölzbestandes werden Entwicklungsrisiken abgebildet. Gleichzeitig </w:t>
      </w:r>
      <w:r w:rsidR="00D96515">
        <w:t>sind durch die Beschränkung auf die junge Ausprägung von Gehölzen</w:t>
      </w:r>
      <w:r>
        <w:t xml:space="preserve"> </w:t>
      </w:r>
      <w:r w:rsidR="00D96515">
        <w:t>keine</w:t>
      </w:r>
      <w:r>
        <w:t xml:space="preserve"> </w:t>
      </w:r>
      <w:r w:rsidR="00D96515">
        <w:rPr>
          <w:lang w:eastAsia="x-none"/>
        </w:rPr>
        <w:t>time</w:t>
      </w:r>
      <w:r w:rsidR="000D7917">
        <w:rPr>
          <w:lang w:eastAsia="x-none"/>
        </w:rPr>
        <w:t xml:space="preserve"> </w:t>
      </w:r>
      <w:r w:rsidR="00D96515">
        <w:rPr>
          <w:lang w:eastAsia="x-none"/>
        </w:rPr>
        <w:t>lag-Effekte zusätzlich zu berücksichtigen.</w:t>
      </w:r>
    </w:p>
    <w:p w14:paraId="7D610469" w14:textId="5D08832D" w:rsidR="00D96515" w:rsidRPr="008542AD" w:rsidRDefault="00D96515" w:rsidP="008542AD">
      <w:pPr>
        <w:pStyle w:val="Textkrper"/>
      </w:pPr>
      <w:r>
        <w:rPr>
          <w:lang w:eastAsia="x-none"/>
        </w:rPr>
        <w:t xml:space="preserve">Eine Ausnahme stellen </w:t>
      </w:r>
      <w:r w:rsidRPr="004C34A2">
        <w:t>Baumreihen, Baumgruppen, Einzelbäume</w:t>
      </w:r>
      <w:r>
        <w:t xml:space="preserve"> oder Alleen im Bereich der Straßennebenflächen dar. Diese können mit ihrem tatsächlichen Biotopwert (ggf. mit Lageabschlägen, vgl. Kap. </w:t>
      </w:r>
      <w:r>
        <w:fldChar w:fldCharType="begin"/>
      </w:r>
      <w:r>
        <w:instrText xml:space="preserve"> REF _Ref80000498 \r \h </w:instrText>
      </w:r>
      <w:r>
        <w:fldChar w:fldCharType="separate"/>
      </w:r>
      <w:r w:rsidR="00E24AB8">
        <w:t>3.2.1</w:t>
      </w:r>
      <w:r>
        <w:fldChar w:fldCharType="end"/>
      </w:r>
      <w:r>
        <w:t>) in Ansatz gebracht werden.</w:t>
      </w:r>
      <w:r w:rsidRPr="004C34A2">
        <w:t xml:space="preserve"> </w:t>
      </w:r>
    </w:p>
    <w:p w14:paraId="2646B61D" w14:textId="18DAA870" w:rsidR="00213549" w:rsidRDefault="00D96515" w:rsidP="00213549">
      <w:pPr>
        <w:pStyle w:val="Textkrper"/>
      </w:pPr>
      <w:r>
        <w:rPr>
          <w:b/>
        </w:rPr>
        <w:t xml:space="preserve">Flächen unter </w:t>
      </w:r>
      <w:r w:rsidR="007907E8" w:rsidRPr="007907E8">
        <w:rPr>
          <w:b/>
        </w:rPr>
        <w:t>Brücken</w:t>
      </w:r>
      <w:r>
        <w:rPr>
          <w:b/>
        </w:rPr>
        <w:t xml:space="preserve"> </w:t>
      </w:r>
      <w:r w:rsidRPr="00D96515">
        <w:t xml:space="preserve">werden </w:t>
      </w:r>
      <w:r>
        <w:t>als anlagebedingte Flächeninanspruchnahme gewertet. Bei Brücken,</w:t>
      </w:r>
      <w:r w:rsidR="007907E8">
        <w:t xml:space="preserve"> </w:t>
      </w:r>
      <w:r w:rsidR="009C181C">
        <w:t>d</w:t>
      </w:r>
      <w:r w:rsidR="007907E8">
        <w:t>ie eine lichte Höhe von</w:t>
      </w:r>
      <w:r w:rsidR="007907E8" w:rsidRPr="007907E8">
        <w:t xml:space="preserve"> weniger als 10 m </w:t>
      </w:r>
      <w:r w:rsidR="007907E8">
        <w:t xml:space="preserve">aufweisen, </w:t>
      </w:r>
      <w:r>
        <w:t>wird für</w:t>
      </w:r>
      <w:r w:rsidR="007907E8">
        <w:t xml:space="preserve"> den Zustand nach Eingriff für die überspannte </w:t>
      </w:r>
      <w:r w:rsidR="007907E8" w:rsidRPr="007907E8">
        <w:t xml:space="preserve">Fläche </w:t>
      </w:r>
      <w:r w:rsidR="00213549">
        <w:t xml:space="preserve">im Regelfall </w:t>
      </w:r>
      <w:r w:rsidR="007907E8" w:rsidRPr="007907E8">
        <w:t>der Biotoptyp Verkehrsstraße (Code VA) verwendet.</w:t>
      </w:r>
      <w:r>
        <w:t xml:space="preserve"> </w:t>
      </w:r>
      <w:r w:rsidR="00213549">
        <w:t>In Bereichen mit größerer lichter Höhe ist der Zustand nach Eingriff in Abhängigkeit von Verschattung und Wasserverhältnissen im Einzelfall festzulegen.</w:t>
      </w:r>
      <w:r w:rsidR="005844BE">
        <w:t xml:space="preserve"> Hierbei kann auch von der Möglichkeit einer Abwertung des vorhandenen Biotoptyps um 1 bis 3 Wertpunkte Gebrauch gemacht werden.</w:t>
      </w:r>
    </w:p>
    <w:p w14:paraId="17A12ADA" w14:textId="6730E1A5" w:rsidR="00213549" w:rsidRDefault="00213549" w:rsidP="009A3C8E">
      <w:pPr>
        <w:pStyle w:val="Textkrper"/>
      </w:pPr>
      <w:r>
        <w:t xml:space="preserve">Sofern insbesondere bei einem Umbau oder Ersatzneubau vorhandener Brückenbauwerke eine Verbesserung gegenüber dem Ausgangszustand zu erwarten ist (z.B. beim gequerten Fließgewässer), ist der Zustand nach Eingriff im Einzelfall </w:t>
      </w:r>
      <w:r w:rsidR="0073275F">
        <w:t>f</w:t>
      </w:r>
      <w:r>
        <w:t>estzulegen.</w:t>
      </w:r>
    </w:p>
    <w:p w14:paraId="2BAF035A" w14:textId="0129AC65" w:rsidR="007A6B2F" w:rsidRDefault="007A6B2F" w:rsidP="009A3C8E">
      <w:pPr>
        <w:pStyle w:val="Textkrper"/>
      </w:pPr>
      <w:r>
        <w:t xml:space="preserve">Die bau- und anlagebedingte Inanspruchnahme von </w:t>
      </w:r>
      <w:r w:rsidRPr="007A6B2F">
        <w:rPr>
          <w:b/>
        </w:rPr>
        <w:t>Gewässern</w:t>
      </w:r>
      <w:r>
        <w:t xml:space="preserve"> ist ebenfalls im Rahmen der integrierten Biotopbewertung zu bilanzieren. Z</w:t>
      </w:r>
      <w:r w:rsidRPr="007A6B2F">
        <w:t xml:space="preserve">usätzlich </w:t>
      </w:r>
      <w:r w:rsidR="00562FB4">
        <w:t>ist</w:t>
      </w:r>
      <w:r>
        <w:t xml:space="preserve"> bei dauerhaften Inanspruchnahmen die</w:t>
      </w:r>
      <w:r w:rsidRPr="007A6B2F">
        <w:t xml:space="preserve"> Art der Querung</w:t>
      </w:r>
      <w:r>
        <w:t xml:space="preserve"> bzw. des Ausbaus zu beschreiben und möglichst zu quantifizieren (z.B. Länge der Verrohrung, Verlegung). Bei temporären Inanspruchnahmen ist die </w:t>
      </w:r>
      <w:r w:rsidRPr="007A6B2F">
        <w:t>Art der temporären Beeinträchtigung, z.B. Länge der temporären Verlegungs-, Verrohrungsstrecke</w:t>
      </w:r>
      <w:r>
        <w:t xml:space="preserve"> oder Abriss vorhandener Brückenbauwerke zu beschreiben, um ggf. geeignete Vermeidungsmaßnahmen ableiten zu können. </w:t>
      </w:r>
    </w:p>
    <w:p w14:paraId="2A18EF3D" w14:textId="60B48362" w:rsidR="004F2848" w:rsidRDefault="007F7579" w:rsidP="00332A56">
      <w:pPr>
        <w:pStyle w:val="Textkrper"/>
      </w:pPr>
      <w:r w:rsidRPr="00CF70E3">
        <w:t>Auch auf Bauflächen wird der Zustand nach Eingriff dem Ausgangszustand gegenübergestellt</w:t>
      </w:r>
      <w:r>
        <w:t xml:space="preserve">. </w:t>
      </w:r>
      <w:r w:rsidR="00792F72" w:rsidRPr="00CF70E3">
        <w:t xml:space="preserve">Die Abgrenzung von </w:t>
      </w:r>
      <w:r w:rsidR="00792F72" w:rsidRPr="00CF70E3">
        <w:rPr>
          <w:b/>
        </w:rPr>
        <w:t>Bauflächen</w:t>
      </w:r>
      <w:r w:rsidR="00792F72" w:rsidRPr="00CF70E3">
        <w:t xml:space="preserve"> (Baustreifen, Baustelleneinrichtungen wie Baustraßen und Lagerplätze) erfolgt in Abstimmung mit der technischen Planung. Sofern für Arbeitsstreifen keine genaueren Daten vorliegen, werden pauschale Breiten angesetzt.</w:t>
      </w:r>
      <w:r w:rsidR="007A6B2F" w:rsidRPr="00CF70E3">
        <w:t xml:space="preserve"> </w:t>
      </w:r>
      <w:r w:rsidRPr="001D70E1">
        <w:t>Auf Bauflächen können entweder Wiederherstellungsmaßnahmen oder Ausgleichs- und Ersatzmaßnahmen</w:t>
      </w:r>
      <w:r>
        <w:t xml:space="preserve"> </w:t>
      </w:r>
      <w:r w:rsidRPr="001D70E1">
        <w:t>vorgesehen werden</w:t>
      </w:r>
      <w:r w:rsidR="004F2848">
        <w:t>:</w:t>
      </w:r>
      <w:r>
        <w:t xml:space="preserve"> </w:t>
      </w:r>
    </w:p>
    <w:p w14:paraId="4FE11691" w14:textId="0E014236" w:rsidR="00332A56" w:rsidRPr="00CF70E3" w:rsidRDefault="007F7579" w:rsidP="00373BAA">
      <w:pPr>
        <w:pStyle w:val="Aufzhlung1fortlnach6pt"/>
      </w:pPr>
      <w:r>
        <w:t>B</w:t>
      </w:r>
      <w:r w:rsidRPr="004F2848">
        <w:t>e</w:t>
      </w:r>
      <w:r w:rsidR="00332A56" w:rsidRPr="004F2848">
        <w:t xml:space="preserve">i </w:t>
      </w:r>
      <w:r w:rsidR="00332A56" w:rsidRPr="00373BAA">
        <w:t>Wiederherstellungsmaßnahmen</w:t>
      </w:r>
      <w:r w:rsidR="00332A56" w:rsidRPr="004F2848">
        <w:t xml:space="preserve"> </w:t>
      </w:r>
      <w:r w:rsidR="00ED6912">
        <w:t xml:space="preserve">(s. Kap. 6.1.3) </w:t>
      </w:r>
      <w:r w:rsidRPr="004F2848">
        <w:t xml:space="preserve">ist </w:t>
      </w:r>
      <w:r w:rsidR="00332A56" w:rsidRPr="004F2848">
        <w:t>die Straßenbauverwaltung nur für die Herrichtung der Fläche verantwortlich</w:t>
      </w:r>
      <w:r w:rsidRPr="004F2848">
        <w:t>.</w:t>
      </w:r>
      <w:r w:rsidR="00332A56" w:rsidRPr="00ED6912">
        <w:t xml:space="preserve"> </w:t>
      </w:r>
      <w:r w:rsidRPr="00ED6912">
        <w:t>A</w:t>
      </w:r>
      <w:r w:rsidR="00332A56" w:rsidRPr="00ED6912">
        <w:t xml:space="preserve">ls Zustand nach Eingriff </w:t>
      </w:r>
      <w:r w:rsidRPr="00ED6912">
        <w:t xml:space="preserve">ist </w:t>
      </w:r>
      <w:r w:rsidR="00332A56" w:rsidRPr="00ED6912">
        <w:t>der Zustand nach Fertigstellungs- und Entwicklungspflege (abnahmefähiger Zustand) an</w:t>
      </w:r>
      <w:r w:rsidRPr="00ED6912">
        <w:t>zu</w:t>
      </w:r>
      <w:r w:rsidR="00332A56" w:rsidRPr="00ED6912">
        <w:t>setz</w:t>
      </w:r>
      <w:r w:rsidRPr="00ED6912">
        <w:t>en</w:t>
      </w:r>
      <w:r w:rsidR="00EC39B0" w:rsidRPr="00ED6912">
        <w:t xml:space="preserve">. </w:t>
      </w:r>
      <w:r w:rsidR="00332A56" w:rsidRPr="001D70E1">
        <w:t xml:space="preserve">Sofern auf Bauflächen der Ausgangzustand innerhalb von </w:t>
      </w:r>
      <w:r w:rsidR="00EC39B0">
        <w:t xml:space="preserve">ca. </w:t>
      </w:r>
      <w:r w:rsidR="00332A56" w:rsidRPr="001D70E1">
        <w:t>5 Jahren wiederhergestellt werden kann (Rekultivierung z.B. von Acker- oder Intensivgrünlandflächen), entspricht der Zustand nach Eingriff dem Zustand vor dem Eingriff.</w:t>
      </w:r>
      <w:r w:rsidR="00EC39B0" w:rsidRPr="004F2848">
        <w:t xml:space="preserve"> Es ist kein time lag-Zuschlag erforderlich.</w:t>
      </w:r>
      <w:r w:rsidR="00332A56" w:rsidRPr="001D70E1">
        <w:t xml:space="preserve"> Rechnerisch ist der Eingriff damit in sich ausgeglichen. Besitzt der angesetzte Zustand nach Eingriff einen geringeren Wert, entsteht ein Kompensationsbedarf, der außerhalb der baubedingt in Anspruch genommenen Fläche zu kompensieren ist</w:t>
      </w:r>
      <w:r w:rsidR="00A55409">
        <w:t xml:space="preserve"> (keine Wiederherstellungsmaßnahme gemäß Kap. 6.1.3)</w:t>
      </w:r>
      <w:r w:rsidR="00D164D4">
        <w:t>.</w:t>
      </w:r>
    </w:p>
    <w:p w14:paraId="0BC4ED13" w14:textId="53F28A7D" w:rsidR="00CF70E3" w:rsidRDefault="00332A56" w:rsidP="00D51F92">
      <w:pPr>
        <w:pStyle w:val="Aufzhlung1fortlnach6pt"/>
      </w:pPr>
      <w:r w:rsidRPr="001D70E1">
        <w:t xml:space="preserve">Sind </w:t>
      </w:r>
      <w:r w:rsidRPr="00373BAA">
        <w:t>Ausgleichs- oder Ersatzmaßnahmen auf Bauflächen</w:t>
      </w:r>
      <w:r w:rsidRPr="001D70E1">
        <w:t xml:space="preserve"> vorgesehen, werden diese in das Kompensationskonzept integriert (s. Kap. </w:t>
      </w:r>
      <w:r w:rsidR="00224584" w:rsidRPr="001D70E1">
        <w:fldChar w:fldCharType="begin"/>
      </w:r>
      <w:r w:rsidR="00224584" w:rsidRPr="001D70E1">
        <w:instrText xml:space="preserve"> REF _Ref122425913 \r \h </w:instrText>
      </w:r>
      <w:r w:rsidR="006643E4" w:rsidRPr="001D70E1">
        <w:instrText xml:space="preserve"> \* MERGEFORMAT </w:instrText>
      </w:r>
      <w:r w:rsidR="00224584" w:rsidRPr="001D70E1">
        <w:fldChar w:fldCharType="separate"/>
      </w:r>
      <w:r w:rsidR="00E24AB8">
        <w:t>6.1.1</w:t>
      </w:r>
      <w:r w:rsidR="00224584" w:rsidRPr="001D70E1">
        <w:fldChar w:fldCharType="end"/>
      </w:r>
      <w:r w:rsidRPr="001D70E1">
        <w:t xml:space="preserve">). Auch bei einer Betroffenheit von Wäldern </w:t>
      </w:r>
      <w:r w:rsidR="00D164D4">
        <w:t xml:space="preserve">auf Baustreifen </w:t>
      </w:r>
      <w:r w:rsidRPr="001D70E1">
        <w:t xml:space="preserve">sollte die Wiederaufforstung der Wälder oder die Anlage von Waldrändern (z.B. zur Verminderung von Beeinträchtigungen durch Waldanschnitt) auf Bauflächen vorrangig als Ausgleich oder Ersatz behandelt werden, zumal hier Schnittstellen zum forstrechtlichen Ausgleich vorhanden sind. Als Zustand nach Eingriff ist dann der Zielzustand der Maßnahmenfläche anzusetzen (vgl. Kap. </w:t>
      </w:r>
      <w:r w:rsidR="004417A6" w:rsidRPr="001D70E1">
        <w:fldChar w:fldCharType="begin"/>
      </w:r>
      <w:r w:rsidR="004417A6" w:rsidRPr="001D70E1">
        <w:instrText xml:space="preserve"> REF _Ref114225968 \r \h </w:instrText>
      </w:r>
      <w:r w:rsidR="006643E4" w:rsidRPr="001D70E1">
        <w:instrText xml:space="preserve"> \* MERGEFORMAT </w:instrText>
      </w:r>
      <w:r w:rsidR="004417A6" w:rsidRPr="001D70E1">
        <w:fldChar w:fldCharType="separate"/>
      </w:r>
      <w:r w:rsidR="00E24AB8">
        <w:t>6.3.1</w:t>
      </w:r>
      <w:r w:rsidR="004417A6" w:rsidRPr="001D70E1">
        <w:fldChar w:fldCharType="end"/>
      </w:r>
      <w:r w:rsidRPr="001D70E1">
        <w:t>).</w:t>
      </w:r>
      <w:r w:rsidR="00DA195B">
        <w:t xml:space="preserve"> Ggf. sind aufgrund des </w:t>
      </w:r>
      <w:r w:rsidR="000D7917" w:rsidRPr="004F2848">
        <w:t>t</w:t>
      </w:r>
      <w:r w:rsidR="00DA195B" w:rsidRPr="004F2848">
        <w:t>ime</w:t>
      </w:r>
      <w:r w:rsidR="000D7917" w:rsidRPr="004F2848">
        <w:t xml:space="preserve"> </w:t>
      </w:r>
      <w:r w:rsidR="00DA195B" w:rsidRPr="004F2848">
        <w:t>lags zusätzliche Kompensationsflächen erforderlich.</w:t>
      </w:r>
    </w:p>
    <w:p w14:paraId="6A67F32B" w14:textId="2F7132AF" w:rsidR="00B25F64" w:rsidRDefault="00B25F64" w:rsidP="00373BAA">
      <w:pPr>
        <w:pStyle w:val="Aufzhlung1fortlnach6pt"/>
        <w:numPr>
          <w:ilvl w:val="0"/>
          <w:numId w:val="0"/>
        </w:numPr>
        <w:ind w:left="357"/>
      </w:pPr>
    </w:p>
    <w:p w14:paraId="6717F1B0" w14:textId="2D62D91F" w:rsidR="00332A56" w:rsidRDefault="00332A56" w:rsidP="00332A56">
      <w:pPr>
        <w:pStyle w:val="Textkrper"/>
        <w:rPr>
          <w:rFonts w:cs="Arial"/>
        </w:rPr>
      </w:pPr>
      <w:r>
        <w:t xml:space="preserve">Die </w:t>
      </w:r>
      <w:r w:rsidRPr="00332A56">
        <w:rPr>
          <w:b/>
        </w:rPr>
        <w:t>Berechnung des Kompensationsbedarfs</w:t>
      </w:r>
      <w:r>
        <w:t xml:space="preserve"> </w:t>
      </w:r>
      <w:r w:rsidRPr="00332A56">
        <w:rPr>
          <w:b/>
        </w:rPr>
        <w:t>Biotope</w:t>
      </w:r>
      <w:r>
        <w:t xml:space="preserve"> erfolgt in Tabellenform. </w:t>
      </w:r>
      <w:r>
        <w:rPr>
          <w:rFonts w:cs="Arial"/>
        </w:rPr>
        <w:t xml:space="preserve">Eine Vorlage für eine Berechnungstabelle im Excel-Format ist in </w:t>
      </w:r>
      <w:r w:rsidRPr="00761FC9">
        <w:rPr>
          <w:rFonts w:cs="Arial"/>
        </w:rPr>
        <w:t>Anlage V</w:t>
      </w:r>
      <w:r>
        <w:rPr>
          <w:rFonts w:cs="Arial"/>
        </w:rPr>
        <w:t xml:space="preserve"> aufgezeigt. (Ggf. können die Angaben auch mit dem Berechnungstool / Berechnungshilfe integrierte Biotopbewertung des MKUEM (</w:t>
      </w:r>
      <w:hyperlink r:id="rId107" w:history="1">
        <w:r w:rsidR="00D2781A">
          <w:rPr>
            <w:rStyle w:val="Hyperlink"/>
          </w:rPr>
          <w:t>Eingriff und Kompensation . Ministerium für Klimaschutz, Umwelt, Energie und Mobilität des Landes Rheinland-Pfalz (rlp.de)</w:t>
        </w:r>
      </w:hyperlink>
      <w:r>
        <w:t>)</w:t>
      </w:r>
      <w:r>
        <w:rPr>
          <w:rFonts w:cs="Arial"/>
        </w:rPr>
        <w:t xml:space="preserve"> erzeugt und in den LBP übernommen werden).</w:t>
      </w:r>
    </w:p>
    <w:p w14:paraId="37A73503" w14:textId="1523423E" w:rsidR="009A3C8E" w:rsidRPr="00DF0881" w:rsidRDefault="009A3C8E" w:rsidP="009A3C8E">
      <w:pPr>
        <w:pStyle w:val="Textkrper"/>
      </w:pPr>
      <w:r w:rsidRPr="00DF0881">
        <w:t xml:space="preserve">Die Gesamtsumme der Flächen vor dem Eingriff kann mit der Gesamtsumme der Flächen nach dem </w:t>
      </w:r>
      <w:r w:rsidRPr="00C130A8">
        <w:t xml:space="preserve">Eingriff übereinstimmen. Werden allerdings auf den Eingriffsflächen Kompensationsmaßnahmen durchgeführt, so sind diese nicht als Flächen nach dem Eingriff aufzuführen (s.o.), sondern gemäß Kap. </w:t>
      </w:r>
      <w:r w:rsidR="00714114" w:rsidRPr="00C130A8">
        <w:fldChar w:fldCharType="begin"/>
      </w:r>
      <w:r w:rsidR="00714114" w:rsidRPr="00C130A8">
        <w:instrText xml:space="preserve"> REF _Ref114216775 \r \h </w:instrText>
      </w:r>
      <w:r w:rsidR="00C130A8">
        <w:instrText xml:space="preserve"> \* MERGEFORMAT </w:instrText>
      </w:r>
      <w:r w:rsidR="00714114" w:rsidRPr="00C130A8">
        <w:fldChar w:fldCharType="separate"/>
      </w:r>
      <w:r w:rsidR="00E24AB8">
        <w:t>6.3</w:t>
      </w:r>
      <w:r w:rsidR="00714114" w:rsidRPr="00C130A8">
        <w:fldChar w:fldCharType="end"/>
      </w:r>
      <w:r w:rsidRPr="00C130A8">
        <w:t xml:space="preserve"> bei den Maßnahmenflächen. Die Gesamtsumme der Flächen nach dem Eingriff differiert dann zu der Gesamtsumme der Flächen vor dem Eingriff.</w:t>
      </w:r>
    </w:p>
    <w:p w14:paraId="378B318B" w14:textId="77777777" w:rsidR="0059383E" w:rsidRPr="00761FC9" w:rsidRDefault="0059383E" w:rsidP="0059383E">
      <w:pPr>
        <w:pStyle w:val="Zwischenberschrift"/>
      </w:pPr>
      <w:r w:rsidRPr="00761FC9">
        <w:t>Verlust von Einzelbäumen</w:t>
      </w:r>
    </w:p>
    <w:p w14:paraId="29951F06" w14:textId="592E0568" w:rsidR="00E80C55" w:rsidRPr="00406642" w:rsidRDefault="0059383E" w:rsidP="00E80C55">
      <w:pPr>
        <w:widowControl w:val="0"/>
        <w:spacing w:after="200" w:line="276" w:lineRule="auto"/>
        <w:rPr>
          <w:szCs w:val="22"/>
        </w:rPr>
      </w:pPr>
      <w:r w:rsidRPr="00761FC9">
        <w:rPr>
          <w:rFonts w:cs="Arial"/>
        </w:rPr>
        <w:t xml:space="preserve">Der Fläche von Einzelbäumen errechnet sich nach Anlage 7.6 des Praxisleitfadens, wonach der Stammumfang in cm der (fiktiven) Eingriffsfläche in m² entspricht (Spalte 5). </w:t>
      </w:r>
      <w:r w:rsidR="00761FC9" w:rsidRPr="00761FC9">
        <w:rPr>
          <w:rFonts w:cs="Arial"/>
        </w:rPr>
        <w:t>Es</w:t>
      </w:r>
      <w:r w:rsidR="00761FC9">
        <w:rPr>
          <w:rFonts w:cs="Arial"/>
        </w:rPr>
        <w:t xml:space="preserve"> ist allerdings darauf hinzuweisen, dass </w:t>
      </w:r>
      <w:r w:rsidR="00761FC9" w:rsidRPr="00761FC9">
        <w:t xml:space="preserve">Bäume nach Möglichkeit flächig </w:t>
      </w:r>
      <w:r w:rsidR="00761FC9">
        <w:t>erfasst werden</w:t>
      </w:r>
      <w:r w:rsidR="00761FC9" w:rsidRPr="00761FC9">
        <w:t xml:space="preserve"> (z.B. als </w:t>
      </w:r>
      <w:r w:rsidR="00761FC9">
        <w:t xml:space="preserve">abgegrenzte Fläche einer </w:t>
      </w:r>
      <w:r w:rsidR="00761FC9" w:rsidRPr="00761FC9">
        <w:t>Baumgruppe oder Baumreihe, Allee)</w:t>
      </w:r>
      <w:r w:rsidR="00761FC9">
        <w:t xml:space="preserve"> und die Regelung der Anlage 7.6 insbesondere bei markanten, landschaftsbildprägenden Einzelbäumen zur Anwendung kommt.</w:t>
      </w:r>
      <w:r w:rsidR="00E80C55">
        <w:t xml:space="preserve"> </w:t>
      </w:r>
      <w:r w:rsidR="00E80C55" w:rsidRPr="00406642">
        <w:rPr>
          <w:rFonts w:eastAsia="Calibri" w:cs="Arial"/>
          <w:szCs w:val="22"/>
          <w:lang w:eastAsia="en-US"/>
        </w:rPr>
        <w:t xml:space="preserve">Die </w:t>
      </w:r>
      <w:r w:rsidR="00E80C55">
        <w:rPr>
          <w:rFonts w:eastAsia="Calibri" w:cs="Arial"/>
          <w:szCs w:val="22"/>
          <w:lang w:eastAsia="en-US"/>
        </w:rPr>
        <w:t xml:space="preserve">fiktiven kronenüberschirmten </w:t>
      </w:r>
      <w:r w:rsidR="00E80C55" w:rsidRPr="00406642">
        <w:rPr>
          <w:rFonts w:eastAsia="Calibri" w:cs="Arial"/>
          <w:szCs w:val="22"/>
          <w:lang w:eastAsia="en-US"/>
        </w:rPr>
        <w:t>Einzelbaumflächen werden separat</w:t>
      </w:r>
      <w:r w:rsidR="00E80C55" w:rsidRPr="00640054">
        <w:rPr>
          <w:rFonts w:eastAsia="Calibri" w:cs="Arial"/>
          <w:szCs w:val="22"/>
          <w:lang w:eastAsia="en-US"/>
        </w:rPr>
        <w:t xml:space="preserve"> aufgeführt, damit Flächen nicht doppe</w:t>
      </w:r>
      <w:r w:rsidR="00E80C55" w:rsidRPr="00446FD4">
        <w:rPr>
          <w:rFonts w:eastAsia="Calibri" w:cs="Arial"/>
          <w:szCs w:val="22"/>
          <w:lang w:eastAsia="en-US"/>
        </w:rPr>
        <w:t>lt gerechnet werde</w:t>
      </w:r>
      <w:r w:rsidR="00E80C55">
        <w:rPr>
          <w:rFonts w:eastAsia="Calibri" w:cs="Arial"/>
          <w:szCs w:val="22"/>
          <w:lang w:eastAsia="en-US"/>
        </w:rPr>
        <w:t>n</w:t>
      </w:r>
      <w:r w:rsidR="00E80C55" w:rsidRPr="00446FD4">
        <w:rPr>
          <w:rFonts w:eastAsia="Calibri" w:cs="Arial"/>
          <w:szCs w:val="22"/>
          <w:lang w:eastAsia="en-US"/>
        </w:rPr>
        <w:t>.</w:t>
      </w:r>
      <w:r w:rsidR="00E80C55">
        <w:rPr>
          <w:rFonts w:eastAsia="Calibri" w:cs="Arial"/>
          <w:szCs w:val="22"/>
          <w:lang w:eastAsia="en-US"/>
        </w:rPr>
        <w:t xml:space="preserve"> (Bei </w:t>
      </w:r>
      <w:r w:rsidR="00F62A94">
        <w:rPr>
          <w:rFonts w:eastAsia="Calibri" w:cs="Arial"/>
          <w:szCs w:val="22"/>
          <w:lang w:eastAsia="en-US"/>
        </w:rPr>
        <w:t>einem</w:t>
      </w:r>
      <w:r w:rsidR="00E80C55">
        <w:rPr>
          <w:rFonts w:eastAsia="Calibri" w:cs="Arial"/>
          <w:szCs w:val="22"/>
          <w:lang w:eastAsia="en-US"/>
        </w:rPr>
        <w:t xml:space="preserve"> Einzelbaum wird ja bereits die Fläche „unter“ dem Baum gewertet</w:t>
      </w:r>
      <w:r w:rsidR="00E80C55" w:rsidRPr="00446FD4">
        <w:rPr>
          <w:rFonts w:eastAsia="Calibri" w:cs="Arial"/>
          <w:szCs w:val="22"/>
          <w:lang w:eastAsia="en-US"/>
        </w:rPr>
        <w:t>.</w:t>
      </w:r>
      <w:r w:rsidR="00E80C55">
        <w:rPr>
          <w:rFonts w:eastAsia="Calibri" w:cs="Arial"/>
          <w:szCs w:val="22"/>
          <w:lang w:eastAsia="en-US"/>
        </w:rPr>
        <w:t>)</w:t>
      </w:r>
      <w:r w:rsidR="00E80C55" w:rsidRPr="00446FD4">
        <w:rPr>
          <w:rFonts w:eastAsia="Calibri" w:cs="Arial"/>
          <w:szCs w:val="22"/>
          <w:lang w:eastAsia="en-US"/>
        </w:rPr>
        <w:t xml:space="preserve"> </w:t>
      </w:r>
      <w:r w:rsidR="00E80C55" w:rsidRPr="00406642">
        <w:rPr>
          <w:szCs w:val="22"/>
        </w:rPr>
        <w:t xml:space="preserve">Die Baumreihe wird gleich allen anderen Biotoptypen als eigenständige Fläche </w:t>
      </w:r>
      <w:r w:rsidR="00E80C55">
        <w:rPr>
          <w:szCs w:val="22"/>
        </w:rPr>
        <w:t xml:space="preserve">gezeichnet, </w:t>
      </w:r>
      <w:r w:rsidR="00E80C55" w:rsidRPr="00406642">
        <w:rPr>
          <w:szCs w:val="22"/>
        </w:rPr>
        <w:t xml:space="preserve">gewertet und kalkuliert. </w:t>
      </w:r>
    </w:p>
    <w:p w14:paraId="71F87D6E" w14:textId="2DFD7611" w:rsidR="0059383E" w:rsidRDefault="0059383E" w:rsidP="0059383E">
      <w:pPr>
        <w:pStyle w:val="Textkrper"/>
        <w:rPr>
          <w:rFonts w:cs="Arial"/>
        </w:rPr>
      </w:pPr>
    </w:p>
    <w:p w14:paraId="64F0E04A" w14:textId="77777777" w:rsidR="003D24F4" w:rsidRPr="00841339" w:rsidRDefault="0028788C" w:rsidP="00BC6D32">
      <w:pPr>
        <w:pStyle w:val="berschrift4"/>
        <w:numPr>
          <w:ilvl w:val="2"/>
          <w:numId w:val="34"/>
        </w:numPr>
        <w:tabs>
          <w:tab w:val="num" w:pos="1474"/>
        </w:tabs>
        <w:ind w:left="1191" w:hanging="1191"/>
      </w:pPr>
      <w:bookmarkStart w:id="152" w:name="_Ref114214330"/>
      <w:bookmarkStart w:id="153" w:name="_Toc143588018"/>
      <w:r w:rsidRPr="00841339">
        <w:t>Indirekte Beeinträchtigungen von Biotopen</w:t>
      </w:r>
      <w:bookmarkEnd w:id="152"/>
      <w:bookmarkEnd w:id="153"/>
    </w:p>
    <w:p w14:paraId="07D9767D" w14:textId="64CEE0DB" w:rsidR="0028788C" w:rsidRDefault="0028788C" w:rsidP="0088298E">
      <w:pPr>
        <w:pStyle w:val="Textkrper"/>
      </w:pPr>
      <w:r>
        <w:t>Neben Flächeninanspruchnahmen sind weitere Vorhabenwirkungen betrachtungsrelevant, die indirekt bzw. mittelbar auf Biotope einwirken. Diese Projektwirkungen besitzen eine geringe</w:t>
      </w:r>
      <w:r w:rsidR="00730AC0">
        <w:t>re</w:t>
      </w:r>
      <w:r>
        <w:t xml:space="preserve"> </w:t>
      </w:r>
      <w:r w:rsidRPr="0028788C">
        <w:t>Intensität der</w:t>
      </w:r>
      <w:r>
        <w:t xml:space="preserve"> vorhabenbezogenen Wirkungen </w:t>
      </w:r>
      <w:r w:rsidR="00562FB4">
        <w:t>als Flächeninanspruchnahmen</w:t>
      </w:r>
      <w:r w:rsidRPr="0028788C">
        <w:t>. Da entsprechend der Ma</w:t>
      </w:r>
      <w:r>
        <w:t>t</w:t>
      </w:r>
      <w:r w:rsidRPr="0028788C">
        <w:t>rixtabelle der eB-Fall bei Wirkungsstufe</w:t>
      </w:r>
      <w:r w:rsidR="00562FB4">
        <w:t xml:space="preserve">n unter III </w:t>
      </w:r>
      <w:r w:rsidR="006D5023">
        <w:t>erst bei einer geringen bzw. mittleren Bedeutung vorliegt</w:t>
      </w:r>
      <w:r w:rsidRPr="0028788C">
        <w:t xml:space="preserve">, sind </w:t>
      </w:r>
      <w:r>
        <w:t xml:space="preserve">indirekte Beeinträchtigungen nicht </w:t>
      </w:r>
      <w:r w:rsidRPr="0028788C">
        <w:t>flächendeckend zu bilanzieren</w:t>
      </w:r>
      <w:r>
        <w:t>.</w:t>
      </w:r>
      <w:r w:rsidR="006D5DB7">
        <w:t xml:space="preserve"> </w:t>
      </w:r>
    </w:p>
    <w:p w14:paraId="3CA359B3" w14:textId="2F2C2E95" w:rsidR="00952AD4" w:rsidRPr="00DF0881" w:rsidRDefault="006D5DB7" w:rsidP="00952AD4">
      <w:pPr>
        <w:pStyle w:val="Textkrper"/>
      </w:pPr>
      <w:r>
        <w:t xml:space="preserve">Wie bei den Flächenannahmen errechnet sich auch bei indirekten Beeinträchtigungen der Kompensationsbedarf Biotoptypen (KB) aus der Differenz zwischen dem Biotopwert vor dem Eingriff und dem Biotopwert nach dem Eingriff, multipliziert mit der Flächengröße. </w:t>
      </w:r>
      <w:r w:rsidRPr="00860CE1">
        <w:rPr>
          <w:b/>
        </w:rPr>
        <w:t>Indirekte Beeinträchtigungen werden innerhalb von Wirkzonen durch Abschläge beim Biotopwert nach dem Eingriff berücksichtigt (s.u.).</w:t>
      </w:r>
      <w:r w:rsidR="00952AD4">
        <w:t xml:space="preserve"> </w:t>
      </w:r>
      <w:r w:rsidR="00952AD4" w:rsidRPr="00DF0881">
        <w:t xml:space="preserve">Die Abwertungen sind kumulativ und im Gesamtrahmen „gedeckelt“. </w:t>
      </w:r>
      <w:r w:rsidR="009E4BE9">
        <w:t xml:space="preserve">Treffen mehrere Abwertungen auf einen Biotoptyp zu, beträgt die </w:t>
      </w:r>
      <w:r w:rsidR="009E4BE9" w:rsidRPr="00860CE1">
        <w:rPr>
          <w:b/>
        </w:rPr>
        <w:t>maximale Abwertung -5 Wertpunkte</w:t>
      </w:r>
      <w:r w:rsidR="009E4BE9">
        <w:t xml:space="preserve">. </w:t>
      </w:r>
      <w:r w:rsidR="00952AD4" w:rsidRPr="00DF0881">
        <w:t xml:space="preserve">Eine Unterschreitung von „0“ </w:t>
      </w:r>
      <w:r w:rsidR="00792F72">
        <w:t>ist</w:t>
      </w:r>
      <w:r w:rsidR="006B3DEB">
        <w:t xml:space="preserve"> systembedingt nicht möglich. </w:t>
      </w:r>
    </w:p>
    <w:p w14:paraId="61B4FC05" w14:textId="77777777" w:rsidR="007907E8" w:rsidRDefault="007907E8" w:rsidP="0088298E">
      <w:pPr>
        <w:pStyle w:val="Textkrper"/>
      </w:pPr>
      <w:r w:rsidRPr="00D96515">
        <w:t>Folgende indirekte Projektwirkungen sind im Rahmen der integrierten Biotopbewertung zu betrachten:</w:t>
      </w:r>
    </w:p>
    <w:p w14:paraId="5081A6B5" w14:textId="3B70655F" w:rsidR="00931F74" w:rsidRDefault="009071AD" w:rsidP="00BC6D32">
      <w:pPr>
        <w:pStyle w:val="Textkrper"/>
        <w:numPr>
          <w:ilvl w:val="0"/>
          <w:numId w:val="33"/>
        </w:numPr>
        <w:spacing w:after="0"/>
        <w:ind w:left="714" w:hanging="357"/>
      </w:pPr>
      <w:r>
        <w:t xml:space="preserve">anlage- und baubedingte </w:t>
      </w:r>
      <w:r w:rsidR="00931F74">
        <w:t xml:space="preserve">Beeinträchtigung von Waldbiotopen durch Waldanschnitt </w:t>
      </w:r>
    </w:p>
    <w:p w14:paraId="2E9C6808" w14:textId="64224D3C" w:rsidR="00A07F8B" w:rsidRDefault="00931F74" w:rsidP="00BC6D32">
      <w:pPr>
        <w:pStyle w:val="Textkrper"/>
        <w:numPr>
          <w:ilvl w:val="0"/>
          <w:numId w:val="33"/>
        </w:numPr>
        <w:spacing w:after="0"/>
        <w:ind w:left="714" w:hanging="357"/>
      </w:pPr>
      <w:r>
        <w:t>anlage- und baubedingte Beeinträchtigung des Grundwasserhaushalts</w:t>
      </w:r>
    </w:p>
    <w:p w14:paraId="414FBEB7" w14:textId="0B5288EF" w:rsidR="00931F74" w:rsidRDefault="00D96515" w:rsidP="00BC6D32">
      <w:pPr>
        <w:pStyle w:val="Textkrper"/>
        <w:numPr>
          <w:ilvl w:val="0"/>
          <w:numId w:val="33"/>
        </w:numPr>
        <w:ind w:left="714" w:hanging="357"/>
      </w:pPr>
      <w:r>
        <w:t xml:space="preserve">betriebsbedingte Emissionen (Schadstoffe und Stickstoff) </w:t>
      </w:r>
    </w:p>
    <w:p w14:paraId="2B545B15" w14:textId="2DAA5C94" w:rsidR="007907E8" w:rsidRDefault="007907E8" w:rsidP="0088298E">
      <w:pPr>
        <w:pStyle w:val="Textkrper"/>
      </w:pPr>
      <w:r>
        <w:t>Die Bewertung der Intensität der genannten vorhabenbezogenen Wirkungen sind der folgenden Tabelle zu entnehmen.</w:t>
      </w:r>
    </w:p>
    <w:p w14:paraId="493E39B1" w14:textId="178DE27D" w:rsidR="009467AB" w:rsidRPr="00D50CFB" w:rsidRDefault="009467AB" w:rsidP="009467AB">
      <w:pPr>
        <w:pStyle w:val="Beschriftung"/>
        <w:keepNext/>
        <w:keepLines/>
      </w:pPr>
      <w:r w:rsidRPr="00D50CFB">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D50CFB">
        <w:noBreakHyphen/>
      </w:r>
      <w:r>
        <w:t>3</w:t>
      </w:r>
      <w:r w:rsidRPr="00D50CFB">
        <w:t>:</w:t>
      </w:r>
      <w:r w:rsidRPr="00D50CFB">
        <w:tab/>
        <w:t xml:space="preserve">Matrixtabelle zur Bewertung der Schwere der </w:t>
      </w:r>
      <w:r>
        <w:t xml:space="preserve">indirekten </w:t>
      </w:r>
      <w:r w:rsidRPr="00D50CFB">
        <w:t xml:space="preserve">Beeinträchtigungen </w:t>
      </w:r>
      <w:r>
        <w:t>im Rahmen der integrierten Biotopbewertung</w:t>
      </w:r>
      <w:r w:rsidRPr="00D50CFB">
        <w:t xml:space="preserve"> (aus MKUEM 2021)  </w:t>
      </w:r>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2787"/>
        <w:gridCol w:w="1903"/>
        <w:gridCol w:w="1903"/>
        <w:gridCol w:w="1901"/>
      </w:tblGrid>
      <w:tr w:rsidR="00E510C9" w:rsidRPr="00C4491A" w14:paraId="4AE3315C" w14:textId="77777777" w:rsidTr="006D5DB7">
        <w:trPr>
          <w:tblHeader/>
        </w:trPr>
        <w:tc>
          <w:tcPr>
            <w:tcW w:w="1641" w:type="pct"/>
            <w:vMerge w:val="restart"/>
            <w:tcBorders>
              <w:bottom w:val="single" w:sz="4" w:space="0" w:color="auto"/>
              <w:right w:val="single" w:sz="4" w:space="0" w:color="auto"/>
            </w:tcBorders>
            <w:shd w:val="clear" w:color="auto" w:fill="D9D9D9" w:themeFill="background1" w:themeFillShade="D9"/>
            <w:hideMark/>
          </w:tcPr>
          <w:p w14:paraId="5E36FDFB" w14:textId="77777777" w:rsidR="00931F74" w:rsidRDefault="00E510C9" w:rsidP="006D5DB7">
            <w:pPr>
              <w:spacing w:beforeLines="40" w:before="96" w:afterLines="40" w:after="96" w:line="240" w:lineRule="auto"/>
              <w:jc w:val="left"/>
              <w:rPr>
                <w:rFonts w:cstheme="minorHAnsi"/>
                <w:b/>
                <w:sz w:val="20"/>
                <w:szCs w:val="20"/>
              </w:rPr>
            </w:pPr>
            <w:r w:rsidRPr="00931F74">
              <w:rPr>
                <w:rFonts w:cstheme="minorHAnsi"/>
                <w:b/>
                <w:sz w:val="20"/>
                <w:szCs w:val="20"/>
              </w:rPr>
              <w:t xml:space="preserve">Bedeutung der Funktionen des jeweiligen Schutzguts nach Wertstufen </w:t>
            </w:r>
          </w:p>
          <w:p w14:paraId="7D5A0337" w14:textId="77777777" w:rsidR="00E510C9" w:rsidRDefault="00E510C9" w:rsidP="006D5DB7">
            <w:pPr>
              <w:spacing w:beforeLines="40" w:before="96" w:afterLines="40" w:after="96" w:line="240" w:lineRule="auto"/>
              <w:jc w:val="left"/>
              <w:rPr>
                <w:sz w:val="20"/>
                <w:szCs w:val="20"/>
              </w:rPr>
            </w:pPr>
            <w:r w:rsidRPr="00931F74">
              <w:rPr>
                <w:rFonts w:cstheme="minorHAnsi"/>
                <w:sz w:val="20"/>
                <w:szCs w:val="20"/>
              </w:rPr>
              <w:t xml:space="preserve">(inkl. der </w:t>
            </w:r>
            <w:r w:rsidRPr="00931F74">
              <w:rPr>
                <w:sz w:val="20"/>
                <w:szCs w:val="20"/>
              </w:rPr>
              <w:t>biotopabhängigen Auf- und Abwertungen sowie lageabhängige Zu- und Abschläge)</w:t>
            </w:r>
          </w:p>
          <w:p w14:paraId="7EBA7FB7" w14:textId="27612989" w:rsidR="00372C77" w:rsidRPr="00931F74" w:rsidRDefault="00372C77" w:rsidP="006D5DB7">
            <w:pPr>
              <w:spacing w:beforeLines="40" w:before="96" w:afterLines="40" w:after="96" w:line="240" w:lineRule="auto"/>
              <w:jc w:val="left"/>
              <w:rPr>
                <w:rFonts w:cstheme="minorHAnsi"/>
                <w:sz w:val="20"/>
                <w:szCs w:val="20"/>
              </w:rPr>
            </w:pPr>
            <w:r w:rsidRPr="002B6436">
              <w:rPr>
                <w:color w:val="FF0000"/>
              </w:rPr>
              <w:t>Fachkonventionen LBM RP</w:t>
            </w:r>
          </w:p>
        </w:tc>
        <w:tc>
          <w:tcPr>
            <w:tcW w:w="3359" w:type="pct"/>
            <w:gridSpan w:val="3"/>
            <w:tcBorders>
              <w:bottom w:val="single" w:sz="4" w:space="0" w:color="auto"/>
            </w:tcBorders>
            <w:shd w:val="clear" w:color="auto" w:fill="D9D9D9" w:themeFill="background1" w:themeFillShade="D9"/>
            <w:vAlign w:val="bottom"/>
            <w:hideMark/>
          </w:tcPr>
          <w:p w14:paraId="53C28125" w14:textId="77777777" w:rsidR="00E510C9" w:rsidRPr="005948B7" w:rsidRDefault="00E510C9" w:rsidP="00931F74">
            <w:pPr>
              <w:spacing w:beforeLines="40" w:before="96" w:afterLines="40" w:after="96" w:line="240" w:lineRule="auto"/>
              <w:jc w:val="center"/>
              <w:rPr>
                <w:b/>
                <w:bCs/>
                <w:sz w:val="20"/>
                <w:szCs w:val="20"/>
              </w:rPr>
            </w:pPr>
            <w:r w:rsidRPr="005948B7">
              <w:rPr>
                <w:b/>
                <w:bCs/>
                <w:sz w:val="20"/>
                <w:szCs w:val="20"/>
              </w:rPr>
              <w:t xml:space="preserve">Intensität der vorhabenbezogenen Wirkungen / </w:t>
            </w:r>
          </w:p>
          <w:p w14:paraId="67E15768" w14:textId="77777777" w:rsidR="00E510C9" w:rsidRPr="005948B7" w:rsidRDefault="00E510C9" w:rsidP="00931F74">
            <w:pPr>
              <w:spacing w:beforeLines="40" w:before="96" w:afterLines="40" w:after="96" w:line="240" w:lineRule="auto"/>
              <w:jc w:val="center"/>
              <w:rPr>
                <w:rFonts w:cstheme="minorHAnsi"/>
                <w:b/>
                <w:sz w:val="20"/>
                <w:szCs w:val="20"/>
              </w:rPr>
            </w:pPr>
            <w:r w:rsidRPr="005948B7">
              <w:rPr>
                <w:b/>
                <w:bCs/>
                <w:sz w:val="20"/>
                <w:szCs w:val="20"/>
              </w:rPr>
              <w:t>Wirkungsstufe</w:t>
            </w:r>
          </w:p>
        </w:tc>
      </w:tr>
      <w:tr w:rsidR="00E510C9" w:rsidRPr="00C4491A" w14:paraId="04FD7E64" w14:textId="77777777" w:rsidTr="00E510C9">
        <w:trPr>
          <w:tblHeader/>
        </w:trPr>
        <w:tc>
          <w:tcPr>
            <w:tcW w:w="1641" w:type="pct"/>
            <w:vMerge/>
            <w:tcBorders>
              <w:bottom w:val="single" w:sz="4" w:space="0" w:color="auto"/>
              <w:right w:val="single" w:sz="4" w:space="0" w:color="auto"/>
            </w:tcBorders>
            <w:shd w:val="clear" w:color="auto" w:fill="D9D9D9" w:themeFill="background1" w:themeFillShade="D9"/>
            <w:vAlign w:val="center"/>
            <w:hideMark/>
          </w:tcPr>
          <w:p w14:paraId="08E96493" w14:textId="77777777" w:rsidR="00E510C9" w:rsidRPr="00931F74" w:rsidRDefault="00E510C9" w:rsidP="00931F74">
            <w:pPr>
              <w:spacing w:beforeLines="40" w:before="96" w:afterLines="40" w:after="96" w:line="240" w:lineRule="auto"/>
              <w:rPr>
                <w:rFonts w:cstheme="minorHAnsi"/>
                <w:sz w:val="20"/>
                <w:szCs w:val="20"/>
              </w:rPr>
            </w:pPr>
          </w:p>
        </w:tc>
        <w:tc>
          <w:tcPr>
            <w:tcW w:w="1120" w:type="pct"/>
            <w:tcBorders>
              <w:bottom w:val="single" w:sz="4" w:space="0" w:color="auto"/>
              <w:right w:val="single" w:sz="4" w:space="0" w:color="auto"/>
            </w:tcBorders>
            <w:shd w:val="clear" w:color="auto" w:fill="D9D9D9" w:themeFill="background1" w:themeFillShade="D9"/>
            <w:hideMark/>
          </w:tcPr>
          <w:p w14:paraId="7CC4202F" w14:textId="77777777" w:rsidR="00E510C9" w:rsidRPr="005948B7" w:rsidRDefault="00E510C9" w:rsidP="00931F74">
            <w:pPr>
              <w:spacing w:beforeLines="40" w:before="96" w:afterLines="40" w:after="96" w:line="240" w:lineRule="auto"/>
              <w:jc w:val="center"/>
              <w:rPr>
                <w:rFonts w:cstheme="minorHAnsi"/>
                <w:sz w:val="20"/>
                <w:szCs w:val="20"/>
              </w:rPr>
            </w:pPr>
            <w:r w:rsidRPr="005948B7">
              <w:rPr>
                <w:rFonts w:cstheme="minorHAnsi"/>
                <w:sz w:val="20"/>
                <w:szCs w:val="20"/>
              </w:rPr>
              <w:t>I</w:t>
            </w:r>
          </w:p>
          <w:p w14:paraId="0B13A18A" w14:textId="77777777" w:rsidR="00E510C9" w:rsidRPr="005948B7" w:rsidRDefault="00E510C9" w:rsidP="00931F74">
            <w:pPr>
              <w:spacing w:beforeLines="40" w:before="96" w:afterLines="40" w:after="96" w:line="240" w:lineRule="auto"/>
              <w:jc w:val="center"/>
              <w:rPr>
                <w:rFonts w:cstheme="minorHAnsi"/>
                <w:sz w:val="20"/>
                <w:szCs w:val="20"/>
              </w:rPr>
            </w:pPr>
            <w:r w:rsidRPr="005948B7">
              <w:rPr>
                <w:rFonts w:cstheme="minorHAnsi"/>
                <w:sz w:val="20"/>
                <w:szCs w:val="20"/>
              </w:rPr>
              <w:t>gering</w:t>
            </w:r>
          </w:p>
          <w:p w14:paraId="0B28E55B" w14:textId="77777777" w:rsidR="00931F74" w:rsidRPr="005948B7" w:rsidRDefault="00931F74" w:rsidP="00931F74">
            <w:pPr>
              <w:spacing w:beforeLines="40" w:before="96" w:afterLines="40" w:after="96" w:line="240" w:lineRule="auto"/>
              <w:jc w:val="center"/>
              <w:rPr>
                <w:rFonts w:cstheme="minorHAnsi"/>
                <w:b/>
                <w:color w:val="FF0000"/>
                <w:sz w:val="20"/>
                <w:szCs w:val="20"/>
              </w:rPr>
            </w:pPr>
            <w:r w:rsidRPr="005948B7">
              <w:rPr>
                <w:rFonts w:cstheme="minorHAnsi"/>
                <w:b/>
                <w:color w:val="FF0000"/>
                <w:sz w:val="20"/>
                <w:szCs w:val="20"/>
              </w:rPr>
              <w:t>Waldanschnitt</w:t>
            </w:r>
          </w:p>
          <w:p w14:paraId="3AF38CB4" w14:textId="77777777" w:rsidR="00931F74" w:rsidRPr="005948B7" w:rsidRDefault="00931F74" w:rsidP="00931F74">
            <w:pPr>
              <w:spacing w:beforeLines="40" w:before="96" w:afterLines="40" w:after="96" w:line="240" w:lineRule="auto"/>
              <w:jc w:val="center"/>
              <w:rPr>
                <w:rFonts w:cstheme="minorHAnsi"/>
                <w:b/>
                <w:color w:val="FF0000"/>
                <w:sz w:val="20"/>
                <w:szCs w:val="20"/>
              </w:rPr>
            </w:pPr>
            <w:r w:rsidRPr="005948B7">
              <w:rPr>
                <w:rFonts w:cstheme="minorHAnsi"/>
                <w:b/>
                <w:color w:val="FF0000"/>
                <w:sz w:val="20"/>
                <w:szCs w:val="20"/>
              </w:rPr>
              <w:t>Beeinträchtigung des Grundwasserhaushalts</w:t>
            </w:r>
          </w:p>
          <w:p w14:paraId="6F4BA6E5" w14:textId="54827552" w:rsidR="00A07F8B" w:rsidRPr="005948B7" w:rsidRDefault="003902DB" w:rsidP="003902DB">
            <w:pPr>
              <w:spacing w:beforeLines="40" w:before="96" w:afterLines="40" w:after="96" w:line="240" w:lineRule="auto"/>
              <w:jc w:val="center"/>
              <w:rPr>
                <w:rFonts w:cstheme="minorHAnsi"/>
                <w:sz w:val="20"/>
                <w:szCs w:val="20"/>
              </w:rPr>
            </w:pPr>
            <w:r w:rsidRPr="005948B7">
              <w:rPr>
                <w:rFonts w:cstheme="minorHAnsi"/>
                <w:b/>
                <w:color w:val="FF0000"/>
                <w:sz w:val="20"/>
                <w:szCs w:val="20"/>
              </w:rPr>
              <w:t>betriebsbedingte E</w:t>
            </w:r>
            <w:r w:rsidR="00A07F8B" w:rsidRPr="005948B7">
              <w:rPr>
                <w:rFonts w:cstheme="minorHAnsi"/>
                <w:b/>
                <w:color w:val="FF0000"/>
                <w:sz w:val="20"/>
                <w:szCs w:val="20"/>
              </w:rPr>
              <w:t>missionen</w:t>
            </w:r>
            <w:r w:rsidR="00D96515" w:rsidRPr="005948B7">
              <w:rPr>
                <w:rFonts w:cstheme="minorHAnsi"/>
                <w:b/>
                <w:color w:val="FF0000"/>
                <w:sz w:val="20"/>
                <w:szCs w:val="20"/>
              </w:rPr>
              <w:t xml:space="preserve"> </w:t>
            </w:r>
          </w:p>
        </w:tc>
        <w:tc>
          <w:tcPr>
            <w:tcW w:w="1120" w:type="pct"/>
            <w:tcBorders>
              <w:bottom w:val="single" w:sz="4" w:space="0" w:color="auto"/>
              <w:right w:val="single" w:sz="4" w:space="0" w:color="auto"/>
            </w:tcBorders>
            <w:shd w:val="clear" w:color="auto" w:fill="D9D9D9" w:themeFill="background1" w:themeFillShade="D9"/>
            <w:hideMark/>
          </w:tcPr>
          <w:p w14:paraId="444E8744" w14:textId="77777777" w:rsidR="00E510C9" w:rsidRPr="005948B7" w:rsidRDefault="00E510C9" w:rsidP="00931F74">
            <w:pPr>
              <w:spacing w:beforeLines="40" w:before="96" w:afterLines="40" w:after="96" w:line="240" w:lineRule="auto"/>
              <w:jc w:val="center"/>
              <w:rPr>
                <w:rFonts w:cstheme="minorHAnsi"/>
                <w:sz w:val="20"/>
                <w:szCs w:val="20"/>
              </w:rPr>
            </w:pPr>
            <w:r w:rsidRPr="005948B7">
              <w:rPr>
                <w:rFonts w:cstheme="minorHAnsi"/>
                <w:sz w:val="20"/>
                <w:szCs w:val="20"/>
              </w:rPr>
              <w:t>II</w:t>
            </w:r>
          </w:p>
          <w:p w14:paraId="13A82116" w14:textId="77777777" w:rsidR="00E510C9" w:rsidRPr="005948B7" w:rsidRDefault="00E510C9" w:rsidP="00931F74">
            <w:pPr>
              <w:spacing w:beforeLines="40" w:before="96" w:afterLines="40" w:after="96" w:line="240" w:lineRule="auto"/>
              <w:jc w:val="center"/>
              <w:rPr>
                <w:rFonts w:cstheme="minorHAnsi"/>
                <w:sz w:val="20"/>
                <w:szCs w:val="20"/>
              </w:rPr>
            </w:pPr>
            <w:r w:rsidRPr="005948B7">
              <w:rPr>
                <w:rFonts w:cstheme="minorHAnsi"/>
                <w:sz w:val="20"/>
                <w:szCs w:val="20"/>
              </w:rPr>
              <w:t>mittel</w:t>
            </w:r>
          </w:p>
          <w:p w14:paraId="3409F341" w14:textId="6B8BEEAD" w:rsidR="00E510C9" w:rsidRPr="005948B7" w:rsidRDefault="00D96515" w:rsidP="00D96515">
            <w:pPr>
              <w:spacing w:beforeLines="40" w:before="96" w:afterLines="40" w:after="96" w:line="240" w:lineRule="auto"/>
              <w:jc w:val="center"/>
              <w:rPr>
                <w:rFonts w:cstheme="minorHAnsi"/>
                <w:b/>
                <w:i/>
                <w:sz w:val="20"/>
                <w:szCs w:val="20"/>
              </w:rPr>
            </w:pPr>
            <w:r w:rsidRPr="00CE60DC">
              <w:rPr>
                <w:rFonts w:cstheme="minorHAnsi"/>
                <w:b/>
                <w:i/>
                <w:color w:val="FF0000"/>
                <w:sz w:val="20"/>
                <w:szCs w:val="20"/>
              </w:rPr>
              <w:t xml:space="preserve">keine indirekten Wirkungen </w:t>
            </w:r>
          </w:p>
        </w:tc>
        <w:tc>
          <w:tcPr>
            <w:tcW w:w="1119" w:type="pct"/>
            <w:tcBorders>
              <w:bottom w:val="single" w:sz="4" w:space="0" w:color="auto"/>
            </w:tcBorders>
            <w:shd w:val="clear" w:color="auto" w:fill="D9D9D9" w:themeFill="background1" w:themeFillShade="D9"/>
            <w:hideMark/>
          </w:tcPr>
          <w:p w14:paraId="7CC5C92B" w14:textId="77777777" w:rsidR="00E510C9" w:rsidRPr="005948B7" w:rsidRDefault="00E510C9" w:rsidP="00931F74">
            <w:pPr>
              <w:spacing w:beforeLines="40" w:before="96" w:afterLines="40" w:after="96" w:line="240" w:lineRule="auto"/>
              <w:jc w:val="center"/>
              <w:rPr>
                <w:rFonts w:cstheme="minorHAnsi"/>
                <w:sz w:val="20"/>
                <w:szCs w:val="20"/>
              </w:rPr>
            </w:pPr>
            <w:r w:rsidRPr="005948B7">
              <w:rPr>
                <w:rFonts w:cstheme="minorHAnsi"/>
                <w:sz w:val="20"/>
                <w:szCs w:val="20"/>
              </w:rPr>
              <w:t>III</w:t>
            </w:r>
          </w:p>
          <w:p w14:paraId="4AC37E8A" w14:textId="77777777" w:rsidR="00E510C9" w:rsidRPr="005948B7" w:rsidRDefault="00E510C9" w:rsidP="00931F74">
            <w:pPr>
              <w:spacing w:beforeLines="40" w:before="96" w:afterLines="40" w:after="96" w:line="240" w:lineRule="auto"/>
              <w:jc w:val="center"/>
              <w:rPr>
                <w:rFonts w:cstheme="minorHAnsi"/>
                <w:sz w:val="20"/>
                <w:szCs w:val="20"/>
              </w:rPr>
            </w:pPr>
            <w:r w:rsidRPr="005948B7">
              <w:rPr>
                <w:rFonts w:cstheme="minorHAnsi"/>
                <w:sz w:val="20"/>
                <w:szCs w:val="20"/>
              </w:rPr>
              <w:t>hoch</w:t>
            </w:r>
          </w:p>
          <w:p w14:paraId="48DA6127" w14:textId="77777777" w:rsidR="00931F74" w:rsidRPr="00CE60DC" w:rsidRDefault="00931F74" w:rsidP="00931F74">
            <w:pPr>
              <w:spacing w:beforeLines="40" w:before="96" w:afterLines="40" w:after="96" w:line="240" w:lineRule="auto"/>
              <w:jc w:val="center"/>
              <w:rPr>
                <w:rFonts w:cstheme="minorHAnsi"/>
                <w:b/>
                <w:i/>
                <w:color w:val="FF0000"/>
                <w:sz w:val="20"/>
                <w:szCs w:val="20"/>
              </w:rPr>
            </w:pPr>
            <w:r w:rsidRPr="00CE60DC">
              <w:rPr>
                <w:rFonts w:cstheme="minorHAnsi"/>
                <w:b/>
                <w:i/>
                <w:color w:val="FF0000"/>
                <w:sz w:val="20"/>
                <w:szCs w:val="20"/>
              </w:rPr>
              <w:t xml:space="preserve">keine indirekten Wirkungen </w:t>
            </w:r>
          </w:p>
          <w:p w14:paraId="7CCDFA05" w14:textId="7EB50109" w:rsidR="00E510C9" w:rsidRPr="005948B7" w:rsidRDefault="00931F74" w:rsidP="00931F74">
            <w:pPr>
              <w:spacing w:beforeLines="40" w:before="96" w:afterLines="40" w:after="96" w:line="240" w:lineRule="auto"/>
              <w:jc w:val="center"/>
              <w:rPr>
                <w:rFonts w:cstheme="minorHAnsi"/>
                <w:sz w:val="20"/>
                <w:szCs w:val="20"/>
              </w:rPr>
            </w:pPr>
            <w:r w:rsidRPr="00CE60DC">
              <w:rPr>
                <w:rFonts w:cstheme="minorHAnsi"/>
                <w:i/>
                <w:color w:val="FF0000"/>
                <w:sz w:val="20"/>
                <w:szCs w:val="20"/>
              </w:rPr>
              <w:t>(</w:t>
            </w:r>
            <w:r w:rsidR="007907E8" w:rsidRPr="00CE60DC">
              <w:rPr>
                <w:rFonts w:cstheme="minorHAnsi"/>
                <w:i/>
                <w:color w:val="FF0000"/>
                <w:sz w:val="20"/>
                <w:szCs w:val="20"/>
              </w:rPr>
              <w:t xml:space="preserve">anlage- und baubedingte Flächeninanspruchnahme, vgl. Kap. </w:t>
            </w:r>
            <w:r w:rsidR="00224584" w:rsidRPr="00CE60DC">
              <w:rPr>
                <w:rFonts w:cstheme="minorHAnsi"/>
                <w:i/>
                <w:color w:val="FF0000"/>
                <w:sz w:val="20"/>
                <w:szCs w:val="20"/>
              </w:rPr>
              <w:fldChar w:fldCharType="begin"/>
            </w:r>
            <w:r w:rsidR="00224584" w:rsidRPr="00CE60DC">
              <w:rPr>
                <w:rFonts w:cstheme="minorHAnsi"/>
                <w:i/>
                <w:color w:val="FF0000"/>
                <w:sz w:val="20"/>
                <w:szCs w:val="20"/>
              </w:rPr>
              <w:instrText xml:space="preserve"> REF _Ref114060842 \r \h </w:instrText>
            </w:r>
            <w:r w:rsidR="00224584" w:rsidRPr="00CE60DC">
              <w:rPr>
                <w:rFonts w:cstheme="minorHAnsi"/>
                <w:i/>
                <w:color w:val="FF0000"/>
                <w:sz w:val="20"/>
                <w:szCs w:val="20"/>
              </w:rPr>
            </w:r>
            <w:r w:rsidR="00224584" w:rsidRPr="00CE60DC">
              <w:rPr>
                <w:rFonts w:cstheme="minorHAnsi"/>
                <w:i/>
                <w:color w:val="FF0000"/>
                <w:sz w:val="20"/>
                <w:szCs w:val="20"/>
              </w:rPr>
              <w:fldChar w:fldCharType="separate"/>
            </w:r>
            <w:r w:rsidR="00E24AB8">
              <w:rPr>
                <w:rFonts w:cstheme="minorHAnsi"/>
                <w:i/>
                <w:color w:val="FF0000"/>
                <w:sz w:val="20"/>
                <w:szCs w:val="20"/>
              </w:rPr>
              <w:t>5.2.1</w:t>
            </w:r>
            <w:r w:rsidR="00224584" w:rsidRPr="00CE60DC">
              <w:rPr>
                <w:rFonts w:cstheme="minorHAnsi"/>
                <w:i/>
                <w:color w:val="FF0000"/>
                <w:sz w:val="20"/>
                <w:szCs w:val="20"/>
              </w:rPr>
              <w:fldChar w:fldCharType="end"/>
            </w:r>
            <w:r w:rsidRPr="00CE60DC">
              <w:rPr>
                <w:rFonts w:cstheme="minorHAnsi"/>
                <w:i/>
                <w:color w:val="FF0000"/>
                <w:sz w:val="20"/>
                <w:szCs w:val="20"/>
              </w:rPr>
              <w:t>)</w:t>
            </w:r>
          </w:p>
        </w:tc>
      </w:tr>
      <w:tr w:rsidR="00E510C9" w:rsidRPr="00C4491A" w14:paraId="25B62D84" w14:textId="77777777" w:rsidTr="00792F72">
        <w:tc>
          <w:tcPr>
            <w:tcW w:w="1641" w:type="pct"/>
            <w:tcBorders>
              <w:bottom w:val="single" w:sz="4" w:space="0" w:color="auto"/>
              <w:right w:val="single" w:sz="4" w:space="0" w:color="auto"/>
            </w:tcBorders>
            <w:hideMark/>
          </w:tcPr>
          <w:p w14:paraId="0BE67D73" w14:textId="77777777" w:rsidR="00E510C9" w:rsidRPr="00931F74" w:rsidRDefault="00E510C9" w:rsidP="00931F74">
            <w:pPr>
              <w:spacing w:beforeLines="40" w:before="96" w:afterLines="40" w:after="96" w:line="240" w:lineRule="auto"/>
              <w:jc w:val="left"/>
              <w:rPr>
                <w:rFonts w:cstheme="minorHAnsi"/>
                <w:sz w:val="20"/>
                <w:szCs w:val="20"/>
              </w:rPr>
            </w:pPr>
            <w:r w:rsidRPr="00931F74">
              <w:rPr>
                <w:rFonts w:cstheme="minorHAnsi"/>
                <w:sz w:val="20"/>
                <w:szCs w:val="20"/>
              </w:rPr>
              <w:t>1   sehr gering: Biotoptypen mit 0 bis 4 Wertpunkten</w:t>
            </w:r>
          </w:p>
        </w:tc>
        <w:tc>
          <w:tcPr>
            <w:tcW w:w="1120" w:type="pct"/>
            <w:tcBorders>
              <w:bottom w:val="single" w:sz="4" w:space="0" w:color="auto"/>
              <w:right w:val="single" w:sz="4" w:space="0" w:color="auto"/>
            </w:tcBorders>
            <w:hideMark/>
          </w:tcPr>
          <w:p w14:paraId="24676452" w14:textId="77777777" w:rsidR="00E510C9" w:rsidRPr="00931F74" w:rsidRDefault="00E510C9" w:rsidP="00931F74">
            <w:pPr>
              <w:spacing w:beforeLines="40" w:before="96" w:afterLines="40" w:after="96" w:line="240" w:lineRule="auto"/>
              <w:jc w:val="center"/>
              <w:rPr>
                <w:rFonts w:cstheme="minorHAnsi"/>
                <w:sz w:val="20"/>
                <w:szCs w:val="20"/>
              </w:rPr>
            </w:pPr>
            <w:r w:rsidRPr="00931F74">
              <w:rPr>
                <w:rFonts w:cstheme="minorHAnsi"/>
                <w:sz w:val="20"/>
                <w:szCs w:val="20"/>
              </w:rPr>
              <w:t>–</w:t>
            </w:r>
          </w:p>
        </w:tc>
        <w:tc>
          <w:tcPr>
            <w:tcW w:w="1120" w:type="pct"/>
            <w:tcBorders>
              <w:bottom w:val="single" w:sz="4" w:space="0" w:color="auto"/>
              <w:right w:val="single" w:sz="4" w:space="0" w:color="auto"/>
            </w:tcBorders>
            <w:hideMark/>
          </w:tcPr>
          <w:p w14:paraId="2D805277"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w:t>
            </w:r>
          </w:p>
        </w:tc>
        <w:tc>
          <w:tcPr>
            <w:tcW w:w="1119" w:type="pct"/>
            <w:tcBorders>
              <w:bottom w:val="single" w:sz="4" w:space="0" w:color="auto"/>
            </w:tcBorders>
            <w:shd w:val="clear" w:color="auto" w:fill="BFBFBF" w:themeFill="background1" w:themeFillShade="BF"/>
            <w:hideMark/>
          </w:tcPr>
          <w:p w14:paraId="2EE86D4F"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w:t>
            </w:r>
          </w:p>
        </w:tc>
      </w:tr>
      <w:tr w:rsidR="00E510C9" w:rsidRPr="00C4491A" w14:paraId="658B627E" w14:textId="77777777" w:rsidTr="00D96515">
        <w:tc>
          <w:tcPr>
            <w:tcW w:w="1641" w:type="pct"/>
            <w:tcBorders>
              <w:bottom w:val="single" w:sz="4" w:space="0" w:color="auto"/>
              <w:right w:val="single" w:sz="4" w:space="0" w:color="auto"/>
            </w:tcBorders>
            <w:hideMark/>
          </w:tcPr>
          <w:p w14:paraId="58FCF52C" w14:textId="77777777" w:rsidR="00E510C9" w:rsidRPr="00931F74" w:rsidRDefault="00E510C9" w:rsidP="00931F74">
            <w:pPr>
              <w:spacing w:beforeLines="40" w:before="96" w:afterLines="40" w:after="96" w:line="240" w:lineRule="auto"/>
              <w:jc w:val="left"/>
              <w:rPr>
                <w:rFonts w:cstheme="minorHAnsi"/>
                <w:sz w:val="20"/>
                <w:szCs w:val="20"/>
              </w:rPr>
            </w:pPr>
            <w:r w:rsidRPr="00931F74">
              <w:rPr>
                <w:rFonts w:cstheme="minorHAnsi"/>
                <w:sz w:val="20"/>
                <w:szCs w:val="20"/>
              </w:rPr>
              <w:t>2   gering: Biotoptypen mit 5 bis 8 Wertpunkten</w:t>
            </w:r>
          </w:p>
        </w:tc>
        <w:tc>
          <w:tcPr>
            <w:tcW w:w="1120" w:type="pct"/>
            <w:tcBorders>
              <w:bottom w:val="single" w:sz="4" w:space="0" w:color="auto"/>
              <w:right w:val="single" w:sz="4" w:space="0" w:color="auto"/>
            </w:tcBorders>
            <w:hideMark/>
          </w:tcPr>
          <w:p w14:paraId="7B56791D" w14:textId="77777777" w:rsidR="00E510C9" w:rsidRPr="00931F74" w:rsidRDefault="00E510C9" w:rsidP="00931F74">
            <w:pPr>
              <w:spacing w:beforeLines="40" w:before="96" w:afterLines="40" w:after="96" w:line="240" w:lineRule="auto"/>
              <w:jc w:val="center"/>
              <w:rPr>
                <w:rFonts w:cstheme="minorHAnsi"/>
                <w:sz w:val="20"/>
                <w:szCs w:val="20"/>
              </w:rPr>
            </w:pPr>
            <w:r w:rsidRPr="00931F74">
              <w:rPr>
                <w:rFonts w:cstheme="minorHAnsi"/>
                <w:sz w:val="20"/>
                <w:szCs w:val="20"/>
              </w:rPr>
              <w:t>–</w:t>
            </w:r>
          </w:p>
        </w:tc>
        <w:tc>
          <w:tcPr>
            <w:tcW w:w="1120" w:type="pct"/>
            <w:tcBorders>
              <w:bottom w:val="single" w:sz="4" w:space="0" w:color="auto"/>
              <w:right w:val="single" w:sz="4" w:space="0" w:color="auto"/>
            </w:tcBorders>
            <w:shd w:val="clear" w:color="auto" w:fill="BFBFBF" w:themeFill="background1" w:themeFillShade="BF"/>
            <w:hideMark/>
          </w:tcPr>
          <w:p w14:paraId="3F714F76"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w:t>
            </w:r>
          </w:p>
        </w:tc>
        <w:tc>
          <w:tcPr>
            <w:tcW w:w="1119" w:type="pct"/>
            <w:tcBorders>
              <w:bottom w:val="single" w:sz="4" w:space="0" w:color="auto"/>
            </w:tcBorders>
            <w:shd w:val="clear" w:color="auto" w:fill="BFBFBF" w:themeFill="background1" w:themeFillShade="BF"/>
            <w:hideMark/>
          </w:tcPr>
          <w:p w14:paraId="79023A81"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w:t>
            </w:r>
          </w:p>
        </w:tc>
      </w:tr>
      <w:tr w:rsidR="00E510C9" w:rsidRPr="00C4491A" w14:paraId="6A8F790E" w14:textId="77777777" w:rsidTr="00D96515">
        <w:tc>
          <w:tcPr>
            <w:tcW w:w="1641" w:type="pct"/>
            <w:tcBorders>
              <w:bottom w:val="single" w:sz="4" w:space="0" w:color="auto"/>
              <w:right w:val="single" w:sz="4" w:space="0" w:color="auto"/>
            </w:tcBorders>
            <w:hideMark/>
          </w:tcPr>
          <w:p w14:paraId="2F4E70E3" w14:textId="77777777" w:rsidR="00E510C9" w:rsidRPr="00931F74" w:rsidRDefault="00E510C9" w:rsidP="00931F74">
            <w:pPr>
              <w:spacing w:beforeLines="40" w:before="96" w:afterLines="40" w:after="96" w:line="240" w:lineRule="auto"/>
              <w:jc w:val="left"/>
              <w:rPr>
                <w:rFonts w:cstheme="minorHAnsi"/>
                <w:sz w:val="20"/>
                <w:szCs w:val="20"/>
              </w:rPr>
            </w:pPr>
            <w:r w:rsidRPr="00931F74">
              <w:rPr>
                <w:rFonts w:cstheme="minorHAnsi"/>
                <w:sz w:val="20"/>
                <w:szCs w:val="20"/>
              </w:rPr>
              <w:t>3   mittel: Biotoptypen mit 9 bis 12 Wertpunkten</w:t>
            </w:r>
          </w:p>
        </w:tc>
        <w:tc>
          <w:tcPr>
            <w:tcW w:w="1120" w:type="pct"/>
            <w:tcBorders>
              <w:bottom w:val="single" w:sz="4" w:space="0" w:color="auto"/>
              <w:right w:val="single" w:sz="4" w:space="0" w:color="auto"/>
            </w:tcBorders>
            <w:shd w:val="clear" w:color="auto" w:fill="EAF1DD" w:themeFill="accent3" w:themeFillTint="33"/>
            <w:hideMark/>
          </w:tcPr>
          <w:p w14:paraId="505BADEB" w14:textId="77777777" w:rsidR="00FE656A" w:rsidRDefault="00E510C9" w:rsidP="00931F74">
            <w:pPr>
              <w:spacing w:beforeLines="40" w:before="96" w:afterLines="40" w:after="96" w:line="240" w:lineRule="auto"/>
              <w:jc w:val="center"/>
              <w:rPr>
                <w:rFonts w:cstheme="minorHAnsi"/>
                <w:b/>
                <w:sz w:val="20"/>
                <w:szCs w:val="20"/>
              </w:rPr>
            </w:pPr>
            <w:r w:rsidRPr="00CE60DC">
              <w:rPr>
                <w:rFonts w:cstheme="minorHAnsi"/>
                <w:b/>
                <w:sz w:val="20"/>
                <w:szCs w:val="20"/>
              </w:rPr>
              <w:t>eB</w:t>
            </w:r>
            <w:r w:rsidR="00A97C94" w:rsidRPr="00CE60DC">
              <w:rPr>
                <w:rFonts w:cstheme="minorHAnsi"/>
                <w:b/>
                <w:sz w:val="20"/>
                <w:szCs w:val="20"/>
              </w:rPr>
              <w:t xml:space="preserve"> </w:t>
            </w:r>
          </w:p>
          <w:p w14:paraId="6F4D8AA1" w14:textId="7006CFB8" w:rsidR="00E510C9" w:rsidRPr="00931F74" w:rsidRDefault="00A97C94" w:rsidP="00931F74">
            <w:pPr>
              <w:spacing w:beforeLines="40" w:before="96" w:afterLines="40" w:after="96" w:line="240" w:lineRule="auto"/>
              <w:jc w:val="center"/>
              <w:rPr>
                <w:rFonts w:cstheme="minorHAnsi"/>
                <w:sz w:val="20"/>
                <w:szCs w:val="20"/>
              </w:rPr>
            </w:pPr>
            <w:r w:rsidRPr="00CE60DC">
              <w:rPr>
                <w:rFonts w:cstheme="minorHAnsi"/>
                <w:color w:val="FF0000"/>
                <w:sz w:val="20"/>
                <w:szCs w:val="20"/>
              </w:rPr>
              <w:t>(nicht bei betriebsbedingten Emissionen)</w:t>
            </w:r>
          </w:p>
        </w:tc>
        <w:tc>
          <w:tcPr>
            <w:tcW w:w="1120" w:type="pct"/>
            <w:tcBorders>
              <w:bottom w:val="single" w:sz="4" w:space="0" w:color="auto"/>
              <w:right w:val="single" w:sz="4" w:space="0" w:color="auto"/>
            </w:tcBorders>
            <w:shd w:val="clear" w:color="auto" w:fill="BFBFBF" w:themeFill="background1" w:themeFillShade="BF"/>
            <w:hideMark/>
          </w:tcPr>
          <w:p w14:paraId="0CCC3E59"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w:t>
            </w:r>
          </w:p>
        </w:tc>
        <w:tc>
          <w:tcPr>
            <w:tcW w:w="1119" w:type="pct"/>
            <w:tcBorders>
              <w:bottom w:val="single" w:sz="4" w:space="0" w:color="auto"/>
            </w:tcBorders>
            <w:shd w:val="clear" w:color="auto" w:fill="A6A6A6" w:themeFill="background1" w:themeFillShade="A6"/>
            <w:hideMark/>
          </w:tcPr>
          <w:p w14:paraId="1280998D"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r>
      <w:tr w:rsidR="00E510C9" w:rsidRPr="00C4491A" w14:paraId="1A4DD78B" w14:textId="77777777" w:rsidTr="00D96515">
        <w:tc>
          <w:tcPr>
            <w:tcW w:w="1641" w:type="pct"/>
            <w:tcBorders>
              <w:bottom w:val="single" w:sz="4" w:space="0" w:color="auto"/>
              <w:right w:val="single" w:sz="4" w:space="0" w:color="auto"/>
            </w:tcBorders>
            <w:hideMark/>
          </w:tcPr>
          <w:p w14:paraId="1D240F31" w14:textId="77777777" w:rsidR="00E510C9" w:rsidRPr="00931F74" w:rsidRDefault="00E510C9" w:rsidP="00931F74">
            <w:pPr>
              <w:spacing w:beforeLines="40" w:before="96" w:afterLines="40" w:after="96" w:line="240" w:lineRule="auto"/>
              <w:jc w:val="left"/>
              <w:rPr>
                <w:rFonts w:cstheme="minorHAnsi"/>
                <w:sz w:val="20"/>
                <w:szCs w:val="20"/>
              </w:rPr>
            </w:pPr>
            <w:r w:rsidRPr="00931F74">
              <w:rPr>
                <w:rFonts w:cstheme="minorHAnsi"/>
                <w:sz w:val="20"/>
                <w:szCs w:val="20"/>
              </w:rPr>
              <w:t>4   hoch: Biotoptypen mit 13 bis 16 Wertpunkten</w:t>
            </w:r>
          </w:p>
        </w:tc>
        <w:tc>
          <w:tcPr>
            <w:tcW w:w="1120" w:type="pct"/>
            <w:tcBorders>
              <w:bottom w:val="single" w:sz="4" w:space="0" w:color="auto"/>
              <w:right w:val="single" w:sz="4" w:space="0" w:color="auto"/>
            </w:tcBorders>
            <w:shd w:val="clear" w:color="auto" w:fill="EAF1DD" w:themeFill="accent3" w:themeFillTint="33"/>
            <w:hideMark/>
          </w:tcPr>
          <w:p w14:paraId="0B677D02" w14:textId="77777777" w:rsidR="00E510C9" w:rsidRPr="00CE60DC" w:rsidRDefault="00E510C9" w:rsidP="00931F74">
            <w:pPr>
              <w:spacing w:beforeLines="40" w:before="96" w:afterLines="40" w:after="96" w:line="240" w:lineRule="auto"/>
              <w:jc w:val="center"/>
              <w:rPr>
                <w:rFonts w:cstheme="minorHAnsi"/>
                <w:b/>
                <w:sz w:val="20"/>
                <w:szCs w:val="20"/>
              </w:rPr>
            </w:pPr>
            <w:r w:rsidRPr="00CE60DC">
              <w:rPr>
                <w:rFonts w:cstheme="minorHAnsi"/>
                <w:b/>
                <w:sz w:val="20"/>
                <w:szCs w:val="20"/>
              </w:rPr>
              <w:t>eB</w:t>
            </w:r>
          </w:p>
        </w:tc>
        <w:tc>
          <w:tcPr>
            <w:tcW w:w="1120" w:type="pct"/>
            <w:tcBorders>
              <w:bottom w:val="single" w:sz="4" w:space="0" w:color="auto"/>
              <w:right w:val="single" w:sz="4" w:space="0" w:color="auto"/>
            </w:tcBorders>
            <w:shd w:val="clear" w:color="auto" w:fill="A6A6A6" w:themeFill="background1" w:themeFillShade="A6"/>
            <w:hideMark/>
          </w:tcPr>
          <w:p w14:paraId="1C335DAA"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c>
          <w:tcPr>
            <w:tcW w:w="1119" w:type="pct"/>
            <w:tcBorders>
              <w:bottom w:val="single" w:sz="4" w:space="0" w:color="auto"/>
            </w:tcBorders>
            <w:shd w:val="clear" w:color="auto" w:fill="A6A6A6" w:themeFill="background1" w:themeFillShade="A6"/>
            <w:hideMark/>
          </w:tcPr>
          <w:p w14:paraId="799D157A"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r>
      <w:tr w:rsidR="00E510C9" w:rsidRPr="00C4491A" w14:paraId="54D48BC1" w14:textId="77777777" w:rsidTr="00D96515">
        <w:tc>
          <w:tcPr>
            <w:tcW w:w="1641" w:type="pct"/>
            <w:tcBorders>
              <w:bottom w:val="single" w:sz="4" w:space="0" w:color="auto"/>
              <w:right w:val="single" w:sz="4" w:space="0" w:color="auto"/>
            </w:tcBorders>
            <w:hideMark/>
          </w:tcPr>
          <w:p w14:paraId="3752AA77" w14:textId="77777777" w:rsidR="00E510C9" w:rsidRPr="00931F74" w:rsidRDefault="00E510C9" w:rsidP="00931F74">
            <w:pPr>
              <w:spacing w:beforeLines="40" w:before="96" w:afterLines="40" w:after="96" w:line="240" w:lineRule="auto"/>
              <w:jc w:val="left"/>
              <w:rPr>
                <w:rFonts w:cstheme="minorHAnsi"/>
                <w:sz w:val="20"/>
                <w:szCs w:val="20"/>
              </w:rPr>
            </w:pPr>
            <w:r w:rsidRPr="00931F74">
              <w:rPr>
                <w:rFonts w:cstheme="minorHAnsi"/>
                <w:sz w:val="20"/>
                <w:szCs w:val="20"/>
              </w:rPr>
              <w:t>5   sehr hoch: Biotoptypen mit 17 bis 20 Wertpunkten</w:t>
            </w:r>
          </w:p>
        </w:tc>
        <w:tc>
          <w:tcPr>
            <w:tcW w:w="1120" w:type="pct"/>
            <w:tcBorders>
              <w:bottom w:val="single" w:sz="4" w:space="0" w:color="auto"/>
              <w:right w:val="single" w:sz="4" w:space="0" w:color="auto"/>
            </w:tcBorders>
            <w:shd w:val="clear" w:color="auto" w:fill="C2D69B" w:themeFill="accent3" w:themeFillTint="99"/>
            <w:hideMark/>
          </w:tcPr>
          <w:p w14:paraId="79626F31" w14:textId="77777777" w:rsidR="00E510C9" w:rsidRPr="00CE60DC" w:rsidRDefault="00E510C9" w:rsidP="00931F74">
            <w:pPr>
              <w:spacing w:beforeLines="40" w:before="96" w:afterLines="40" w:after="96" w:line="240" w:lineRule="auto"/>
              <w:jc w:val="center"/>
              <w:rPr>
                <w:rFonts w:cstheme="minorHAnsi"/>
                <w:b/>
                <w:sz w:val="20"/>
                <w:szCs w:val="20"/>
              </w:rPr>
            </w:pPr>
            <w:r w:rsidRPr="00CE60DC">
              <w:rPr>
                <w:rFonts w:cstheme="minorHAnsi"/>
                <w:b/>
                <w:sz w:val="20"/>
                <w:szCs w:val="20"/>
              </w:rPr>
              <w:t>eBS</w:t>
            </w:r>
          </w:p>
        </w:tc>
        <w:tc>
          <w:tcPr>
            <w:tcW w:w="1120" w:type="pct"/>
            <w:tcBorders>
              <w:bottom w:val="single" w:sz="4" w:space="0" w:color="auto"/>
              <w:right w:val="single" w:sz="4" w:space="0" w:color="auto"/>
            </w:tcBorders>
            <w:shd w:val="clear" w:color="auto" w:fill="A6A6A6" w:themeFill="background1" w:themeFillShade="A6"/>
            <w:hideMark/>
          </w:tcPr>
          <w:p w14:paraId="5050B472"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c>
          <w:tcPr>
            <w:tcW w:w="1119" w:type="pct"/>
            <w:tcBorders>
              <w:bottom w:val="single" w:sz="4" w:space="0" w:color="auto"/>
            </w:tcBorders>
            <w:shd w:val="clear" w:color="auto" w:fill="A6A6A6" w:themeFill="background1" w:themeFillShade="A6"/>
            <w:hideMark/>
          </w:tcPr>
          <w:p w14:paraId="432746D1"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r>
      <w:tr w:rsidR="00E510C9" w:rsidRPr="00C4491A" w14:paraId="482C33BC" w14:textId="77777777" w:rsidTr="00D96515">
        <w:tc>
          <w:tcPr>
            <w:tcW w:w="1641" w:type="pct"/>
            <w:tcBorders>
              <w:right w:val="single" w:sz="4" w:space="0" w:color="auto"/>
            </w:tcBorders>
            <w:hideMark/>
          </w:tcPr>
          <w:p w14:paraId="79023E0E" w14:textId="77777777" w:rsidR="00E510C9" w:rsidRPr="00931F74" w:rsidRDefault="00E510C9" w:rsidP="00931F74">
            <w:pPr>
              <w:spacing w:beforeLines="40" w:before="96" w:afterLines="40" w:after="96" w:line="240" w:lineRule="auto"/>
              <w:jc w:val="left"/>
              <w:rPr>
                <w:rFonts w:cstheme="minorHAnsi"/>
                <w:sz w:val="20"/>
                <w:szCs w:val="20"/>
              </w:rPr>
            </w:pPr>
            <w:r w:rsidRPr="00931F74">
              <w:rPr>
                <w:rFonts w:cstheme="minorHAnsi"/>
                <w:sz w:val="20"/>
                <w:szCs w:val="20"/>
              </w:rPr>
              <w:t>6   hervorragend: Biotoptypen mit 21 bis 24 Wertpunkten</w:t>
            </w:r>
          </w:p>
        </w:tc>
        <w:tc>
          <w:tcPr>
            <w:tcW w:w="1120" w:type="pct"/>
            <w:tcBorders>
              <w:right w:val="single" w:sz="4" w:space="0" w:color="auto"/>
            </w:tcBorders>
            <w:shd w:val="clear" w:color="auto" w:fill="C2D69B" w:themeFill="accent3" w:themeFillTint="99"/>
            <w:hideMark/>
          </w:tcPr>
          <w:p w14:paraId="6613A235" w14:textId="77777777" w:rsidR="00E510C9" w:rsidRPr="00CE60DC" w:rsidRDefault="00E510C9" w:rsidP="00931F74">
            <w:pPr>
              <w:spacing w:beforeLines="40" w:before="96" w:afterLines="40" w:after="96" w:line="240" w:lineRule="auto"/>
              <w:jc w:val="center"/>
              <w:rPr>
                <w:rFonts w:cstheme="minorHAnsi"/>
                <w:b/>
                <w:sz w:val="20"/>
                <w:szCs w:val="20"/>
              </w:rPr>
            </w:pPr>
            <w:r w:rsidRPr="00CE60DC">
              <w:rPr>
                <w:rFonts w:cstheme="minorHAnsi"/>
                <w:b/>
                <w:sz w:val="20"/>
                <w:szCs w:val="20"/>
              </w:rPr>
              <w:t>eBS</w:t>
            </w:r>
          </w:p>
        </w:tc>
        <w:tc>
          <w:tcPr>
            <w:tcW w:w="1120" w:type="pct"/>
            <w:tcBorders>
              <w:right w:val="single" w:sz="4" w:space="0" w:color="auto"/>
            </w:tcBorders>
            <w:shd w:val="clear" w:color="auto" w:fill="A6A6A6" w:themeFill="background1" w:themeFillShade="A6"/>
            <w:hideMark/>
          </w:tcPr>
          <w:p w14:paraId="1A42C6AA"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c>
          <w:tcPr>
            <w:tcW w:w="1119" w:type="pct"/>
            <w:shd w:val="clear" w:color="auto" w:fill="A6A6A6" w:themeFill="background1" w:themeFillShade="A6"/>
            <w:hideMark/>
          </w:tcPr>
          <w:p w14:paraId="0ECC2175" w14:textId="77777777" w:rsidR="00E510C9" w:rsidRPr="00D51F92" w:rsidRDefault="00E510C9" w:rsidP="00931F74">
            <w:pPr>
              <w:spacing w:beforeLines="40" w:before="96" w:afterLines="40" w:after="96" w:line="240" w:lineRule="auto"/>
              <w:jc w:val="center"/>
              <w:rPr>
                <w:rFonts w:cstheme="minorHAnsi"/>
                <w:sz w:val="20"/>
                <w:szCs w:val="20"/>
              </w:rPr>
            </w:pPr>
            <w:r w:rsidRPr="00D51F92">
              <w:rPr>
                <w:rFonts w:cstheme="minorHAnsi"/>
                <w:sz w:val="20"/>
                <w:szCs w:val="20"/>
              </w:rPr>
              <w:t>eBS</w:t>
            </w:r>
          </w:p>
        </w:tc>
      </w:tr>
    </w:tbl>
    <w:p w14:paraId="62C98FE8" w14:textId="77777777" w:rsidR="00E510C9" w:rsidRDefault="00E510C9" w:rsidP="0088298E">
      <w:pPr>
        <w:pStyle w:val="Textkrper"/>
      </w:pPr>
    </w:p>
    <w:p w14:paraId="155D0662" w14:textId="77777777" w:rsidR="008B2AE1" w:rsidRPr="008904EE" w:rsidRDefault="008B2AE1" w:rsidP="008B2AE1">
      <w:pPr>
        <w:pStyle w:val="Zwischenberschrift"/>
      </w:pPr>
      <w:r w:rsidRPr="008904EE">
        <w:t>Beeinträchtigung von Waldbiotopen durch Waldanschnitt</w:t>
      </w:r>
    </w:p>
    <w:p w14:paraId="2CCA8C6F" w14:textId="77777777" w:rsidR="006D5DB7" w:rsidRPr="008904EE" w:rsidRDefault="00A028EB" w:rsidP="0088298E">
      <w:pPr>
        <w:pStyle w:val="Textkrper"/>
      </w:pPr>
      <w:r w:rsidRPr="008904EE">
        <w:t xml:space="preserve">Werden Waldbestände anlage- oder baubedingt in Anspruch genommen, können in angrenzenden Waldbeständen Beeinträchtigungen durch Waldanschnitt auftreten (erhöhte Windwurfgefahr, Rindenbrand und Bodenaustrocknung). </w:t>
      </w:r>
    </w:p>
    <w:p w14:paraId="717A45F4" w14:textId="6C5ABDCE" w:rsidR="00A028EB" w:rsidRPr="008904EE" w:rsidRDefault="00A028EB" w:rsidP="0088298E">
      <w:pPr>
        <w:pStyle w:val="Textkrper"/>
      </w:pPr>
      <w:r w:rsidRPr="008904EE">
        <w:t>Relevant ist dies v.a. in Wäldern, die aufgrund von Baumart, Struktur, Alter und Exposition gegenüber Freistellung empfindlich sind. Als nicht empfindlich können nordexponierte Bestände sowie Bestände bis 40 J</w:t>
      </w:r>
      <w:r w:rsidR="003020D9" w:rsidRPr="008904EE">
        <w:t>ahre und</w:t>
      </w:r>
      <w:r w:rsidRPr="008904EE">
        <w:t xml:space="preserve"> Bestände mit Zwischenstand (2. Baumschicht, Strauchschicht)</w:t>
      </w:r>
      <w:r w:rsidR="003020D9" w:rsidRPr="008904EE">
        <w:t xml:space="preserve"> angenommen werden. Auch können Beeinträchtigungen durch geeignete </w:t>
      </w:r>
      <w:r w:rsidR="00D96515" w:rsidRPr="008904EE">
        <w:t>M</w:t>
      </w:r>
      <w:r w:rsidR="003020D9" w:rsidRPr="008904EE">
        <w:t>aßnahmen (Neuanlage vorgelagerter Waldränder auf Bauflächen, Unterpflanzung / Anlage Waldinnenrand in angeschnittenen Beständen) vermieden oder gemindert werden</w:t>
      </w:r>
      <w:r w:rsidR="00060F24" w:rsidRPr="008904EE">
        <w:t xml:space="preserve"> (vgl. Kap. </w:t>
      </w:r>
      <w:r w:rsidR="00060F24" w:rsidRPr="008904EE">
        <w:fldChar w:fldCharType="begin"/>
      </w:r>
      <w:r w:rsidR="00060F24" w:rsidRPr="008904EE">
        <w:instrText xml:space="preserve"> REF _Ref48233743 \r \h </w:instrText>
      </w:r>
      <w:r w:rsidR="00804073">
        <w:rPr>
          <w:highlight w:val="yellow"/>
        </w:rPr>
        <w:instrText xml:space="preserve"> \* MERGEFORMAT </w:instrText>
      </w:r>
      <w:r w:rsidR="00060F24" w:rsidRPr="008904EE">
        <w:fldChar w:fldCharType="separate"/>
      </w:r>
      <w:r w:rsidR="00E24AB8">
        <w:t>4.1</w:t>
      </w:r>
      <w:r w:rsidR="00060F24" w:rsidRPr="008904EE">
        <w:fldChar w:fldCharType="end"/>
      </w:r>
      <w:r w:rsidR="00060F24" w:rsidRPr="008904EE">
        <w:t xml:space="preserve">). Da nur unvermeidbare indirekte Beeinträchtigungen im Rahmen des Biotopwertverfahrens berücksichtigt werden, kann beim Vorsehen von geeigneten </w:t>
      </w:r>
      <w:r w:rsidR="00D96515" w:rsidRPr="008904EE">
        <w:t>Maßnahmen, die Beeinträchtigungen durch Waldrandanschnitt vermeiden,</w:t>
      </w:r>
      <w:r w:rsidR="00060F24" w:rsidRPr="008904EE">
        <w:t xml:space="preserve"> die Bilanzierung von Wirkungen durch Waldanschnitt entfallen.  </w:t>
      </w:r>
    </w:p>
    <w:p w14:paraId="7ADA945A" w14:textId="0D17106E" w:rsidR="009E4BE9" w:rsidRPr="008904EE" w:rsidRDefault="00060F24" w:rsidP="0088298E">
      <w:pPr>
        <w:pStyle w:val="Textkrper"/>
      </w:pPr>
      <w:r w:rsidRPr="008904EE">
        <w:t xml:space="preserve">Unvermeidbare </w:t>
      </w:r>
      <w:r w:rsidR="00FB4CF2" w:rsidRPr="008904EE">
        <w:t>Beeinträchtigungen durch Waldanschnitt werden mit einer geringen Intensität der vorhabenbezogenen Wirkungen (</w:t>
      </w:r>
      <w:r w:rsidR="00FB4CF2" w:rsidRPr="008904EE">
        <w:rPr>
          <w:b/>
        </w:rPr>
        <w:t>Wirkungsstufe I</w:t>
      </w:r>
      <w:r w:rsidR="00FB4CF2" w:rsidRPr="008904EE">
        <w:t xml:space="preserve">) bewertet. Somit treten erhebliche Beeinträchtigungen erst in Waldbeständen auf, die eine mindestens mittlere Bedeutung </w:t>
      </w:r>
      <w:r w:rsidR="009E4BE9" w:rsidRPr="008904EE">
        <w:t xml:space="preserve">(mindestens 9 BW) </w:t>
      </w:r>
      <w:r w:rsidR="00FB4CF2" w:rsidRPr="008904EE">
        <w:t xml:space="preserve">besitzen. </w:t>
      </w:r>
      <w:r w:rsidR="009E4BE9" w:rsidRPr="008904EE">
        <w:t>Erhebliche Beeinträchtigungen besonderer Schwere sind ab einer sehr hohen Bedeutung der Waldbestände (ab 17 BW</w:t>
      </w:r>
      <w:r w:rsidR="00D70019" w:rsidRPr="008904EE">
        <w:t>; z.B. alte Eichenwälder</w:t>
      </w:r>
      <w:r w:rsidR="009E4BE9" w:rsidRPr="008904EE">
        <w:t xml:space="preserve">) möglich (vgl. Kap. </w:t>
      </w:r>
      <w:r w:rsidR="00224584">
        <w:fldChar w:fldCharType="begin"/>
      </w:r>
      <w:r w:rsidR="00224584">
        <w:instrText xml:space="preserve"> REF _Ref141964579 \r \h </w:instrText>
      </w:r>
      <w:r w:rsidR="00224584">
        <w:fldChar w:fldCharType="separate"/>
      </w:r>
      <w:r w:rsidR="00E24AB8">
        <w:t>5.3.1</w:t>
      </w:r>
      <w:r w:rsidR="00224584">
        <w:fldChar w:fldCharType="end"/>
      </w:r>
      <w:r w:rsidR="009E4BE9" w:rsidRPr="008904EE">
        <w:t xml:space="preserve">). </w:t>
      </w:r>
    </w:p>
    <w:p w14:paraId="27061359" w14:textId="3F86F971" w:rsidR="00F94C0A" w:rsidRDefault="003020D9" w:rsidP="0088298E">
      <w:pPr>
        <w:pStyle w:val="Textkrper"/>
      </w:pPr>
      <w:r w:rsidRPr="008904EE">
        <w:t xml:space="preserve">Sofern in empfindlichen Beständen </w:t>
      </w:r>
      <w:r w:rsidR="00FB4CF2" w:rsidRPr="008904EE">
        <w:t xml:space="preserve">mit mindestens mittlerer Bedeutung </w:t>
      </w:r>
      <w:r w:rsidRPr="008904EE">
        <w:t>unvermeidbare Beeinträchtigungen verbleiben,</w:t>
      </w:r>
      <w:r w:rsidR="00F94C0A" w:rsidRPr="008904EE">
        <w:t xml:space="preserve"> ist die räumliche Reichweite der Wirkung im Einzelfall zu bewerten, wobei ab einer Tiefe mehr als 50 m ab Fahrbahnrand nicht mehr mit relevanten Wirkungen zu rechnen ist. Für den Biotopwert nach Eingriff können bei Waldbeständen je nach Empfindlichkeit und Exposition Abschläge von bis zu 3 BW vorgenommen werden.</w:t>
      </w:r>
    </w:p>
    <w:p w14:paraId="23A28319" w14:textId="77777777" w:rsidR="00B60FC6" w:rsidRDefault="00B60FC6" w:rsidP="00B60FC6">
      <w:pPr>
        <w:pStyle w:val="Zwischenberschrift"/>
      </w:pPr>
      <w:r w:rsidRPr="008B2AE1">
        <w:t xml:space="preserve">Beeinträchtigung </w:t>
      </w:r>
      <w:r>
        <w:t>des Grundwasserhaushalts</w:t>
      </w:r>
    </w:p>
    <w:p w14:paraId="2C8C0A15" w14:textId="11015685" w:rsidR="00FB4CF2" w:rsidRDefault="00394AB6" w:rsidP="003020D9">
      <w:pPr>
        <w:pStyle w:val="Textkrper"/>
      </w:pPr>
      <w:r>
        <w:t>Beeinträchtigungen des Grundwasserhaushalts können baubedingt</w:t>
      </w:r>
      <w:r w:rsidR="003020D9">
        <w:t xml:space="preserve"> (</w:t>
      </w:r>
      <w:r>
        <w:t>temporär</w:t>
      </w:r>
      <w:r w:rsidR="003020D9">
        <w:t>) oder d</w:t>
      </w:r>
      <w:r>
        <w:t>auerhaft auftreten. Zu nennen sind hier</w:t>
      </w:r>
      <w:r w:rsidR="003020D9">
        <w:t xml:space="preserve"> </w:t>
      </w:r>
      <w:r w:rsidR="00792F72" w:rsidRPr="00162046">
        <w:t xml:space="preserve">Grundwasserabsenkungen, Zerstörung </w:t>
      </w:r>
      <w:r w:rsidR="00266D4D">
        <w:t xml:space="preserve">/ Anschnitt </w:t>
      </w:r>
      <w:r w:rsidR="00792F72" w:rsidRPr="00162046">
        <w:t>von grundwasserstauenden Schichten</w:t>
      </w:r>
      <w:r>
        <w:t>,</w:t>
      </w:r>
      <w:r w:rsidR="00792F72" w:rsidRPr="00162046">
        <w:t xml:space="preserve"> Grundwasserstau und Vernässung</w:t>
      </w:r>
      <w:r>
        <w:t>, die Veränderungen von</w:t>
      </w:r>
      <w:r w:rsidR="00792F72" w:rsidRPr="00162046">
        <w:t xml:space="preserve"> Biotoptypen </w:t>
      </w:r>
      <w:r>
        <w:t>hervorrufen können</w:t>
      </w:r>
      <w:r w:rsidR="00792F72" w:rsidRPr="00162046">
        <w:t xml:space="preserve">. </w:t>
      </w:r>
    </w:p>
    <w:p w14:paraId="136BA3B8" w14:textId="088EB280" w:rsidR="009E4BE9" w:rsidRDefault="00FB4CF2" w:rsidP="003020D9">
      <w:pPr>
        <w:pStyle w:val="Textkrper"/>
      </w:pPr>
      <w:r>
        <w:t>Beeinträchtigungen des Grundwasserhau</w:t>
      </w:r>
      <w:r w:rsidR="008904EE">
        <w:t>s</w:t>
      </w:r>
      <w:r>
        <w:t>halts werden mit einer geringen Intensität der vorhabenbezogenen Wirkungen (</w:t>
      </w:r>
      <w:r w:rsidRPr="00FB1D84">
        <w:rPr>
          <w:b/>
        </w:rPr>
        <w:t>Wirkungsstufe</w:t>
      </w:r>
      <w:r>
        <w:rPr>
          <w:b/>
        </w:rPr>
        <w:t xml:space="preserve"> </w:t>
      </w:r>
      <w:r w:rsidRPr="00FB1D84">
        <w:rPr>
          <w:b/>
        </w:rPr>
        <w:t>I</w:t>
      </w:r>
      <w:r>
        <w:t>) bewertet. Somit treten erhebliche Beeinträchtigungen erst bei Biotoptypen auf, die eine mindestens mittlere Bedeutung (</w:t>
      </w:r>
      <w:r w:rsidR="009E4BE9">
        <w:t xml:space="preserve">mindestens </w:t>
      </w:r>
      <w:r>
        <w:t>9 BW) besitzen</w:t>
      </w:r>
      <w:r w:rsidR="009E4BE9">
        <w:t xml:space="preserve"> und zudem empfindlich gegenüber Veränderungen des Grundwasserhaushalts sind. Erhebliche Beeinträchtigungen besonderer Schwere sind ab einer sehr hohen Bedeutung der empfindlichen Biotoptypen (ab 17 BW</w:t>
      </w:r>
      <w:r w:rsidR="00136A48">
        <w:t>, z.B. Nass- und Feuchtgrünland, Erlen-Bruchwälder</w:t>
      </w:r>
      <w:r w:rsidR="009E4BE9">
        <w:t xml:space="preserve">) möglich </w:t>
      </w:r>
      <w:r w:rsidR="009E4BE9" w:rsidRPr="00394AB6">
        <w:t xml:space="preserve">(vgl. Kap. </w:t>
      </w:r>
      <w:r w:rsidR="00224584">
        <w:fldChar w:fldCharType="begin"/>
      </w:r>
      <w:r w:rsidR="00224584">
        <w:instrText xml:space="preserve"> REF _Ref141964579 \r \h </w:instrText>
      </w:r>
      <w:r w:rsidR="00224584">
        <w:fldChar w:fldCharType="separate"/>
      </w:r>
      <w:r w:rsidR="00E24AB8">
        <w:t>5.3.1</w:t>
      </w:r>
      <w:r w:rsidR="00224584">
        <w:fldChar w:fldCharType="end"/>
      </w:r>
      <w:r w:rsidR="00224584">
        <w:t>)</w:t>
      </w:r>
      <w:r w:rsidR="009E4BE9">
        <w:t>.</w:t>
      </w:r>
    </w:p>
    <w:p w14:paraId="23748663" w14:textId="77777777" w:rsidR="00FB4CF2" w:rsidRDefault="00FB4CF2" w:rsidP="003020D9">
      <w:pPr>
        <w:pStyle w:val="Textkrper"/>
      </w:pPr>
      <w:r>
        <w:t xml:space="preserve">Sofern </w:t>
      </w:r>
      <w:r w:rsidR="009E4BE9">
        <w:t>es bei</w:t>
      </w:r>
      <w:r>
        <w:t xml:space="preserve"> empfindlichen Beständen mit mindestens mittlerer Bedeutung </w:t>
      </w:r>
      <w:r w:rsidR="009E4BE9">
        <w:t xml:space="preserve">zu Beeinträchtigungen des Grundwasserhaushalts kommt, ist </w:t>
      </w:r>
      <w:r w:rsidR="00F70935">
        <w:t xml:space="preserve">eine </w:t>
      </w:r>
      <w:r w:rsidR="009E4BE9">
        <w:t xml:space="preserve">räumliche Reichweite der Wirkung im Einzelfall zu bewerten. In diesem Wirkbereich kann bei den empfindlichen Biotopen mindestens mittlerer Bedeutung ein Abschlag um bis zu </w:t>
      </w:r>
      <w:r w:rsidR="009E4BE9" w:rsidRPr="00162046">
        <w:t xml:space="preserve">3 </w:t>
      </w:r>
      <w:r w:rsidR="009E4BE9">
        <w:t>Wertpunkten vorgenommen werden</w:t>
      </w:r>
      <w:r w:rsidR="009E4BE9" w:rsidRPr="00162046">
        <w:t>.</w:t>
      </w:r>
      <w:r w:rsidR="009E4BE9">
        <w:t xml:space="preserve"> </w:t>
      </w:r>
    </w:p>
    <w:p w14:paraId="485454D0" w14:textId="7D5459E2" w:rsidR="00B60FC6" w:rsidRDefault="00944989" w:rsidP="00B60FC6">
      <w:pPr>
        <w:pStyle w:val="Zwischenberschrift"/>
      </w:pPr>
      <w:r>
        <w:t>Betriebsbedingte Emissionen (</w:t>
      </w:r>
      <w:r w:rsidR="00B60FC6">
        <w:t>Schadstoff</w:t>
      </w:r>
      <w:r>
        <w:t xml:space="preserve">e, </w:t>
      </w:r>
      <w:r w:rsidR="000E36CA">
        <w:t>Stickstoff</w:t>
      </w:r>
      <w:r>
        <w:t>)</w:t>
      </w:r>
      <w:r w:rsidR="000E36CA">
        <w:t xml:space="preserve"> </w:t>
      </w:r>
    </w:p>
    <w:p w14:paraId="566CF122" w14:textId="76D3AAB9" w:rsidR="000E36CA" w:rsidRDefault="00792F72" w:rsidP="00792F72">
      <w:pPr>
        <w:pStyle w:val="Textkrper"/>
      </w:pPr>
      <w:r w:rsidRPr="00DF0881">
        <w:t xml:space="preserve">Betriebsbedingte Beeinträchtigungen von Biotopen </w:t>
      </w:r>
      <w:r w:rsidR="00394AB6">
        <w:t>durch Schadstoff</w:t>
      </w:r>
      <w:r w:rsidR="003902DB">
        <w:t>- und Stickstoffeinträge</w:t>
      </w:r>
      <w:r w:rsidR="000E36CA">
        <w:t xml:space="preserve"> werden in einer pauschalen Wirkzone berücksichtigt.</w:t>
      </w:r>
    </w:p>
    <w:p w14:paraId="422EF799" w14:textId="09F88E1D" w:rsidR="000E36CA" w:rsidRPr="006D5AA2" w:rsidRDefault="000E36CA" w:rsidP="000E36CA">
      <w:pPr>
        <w:pStyle w:val="Textkrper"/>
      </w:pPr>
      <w:r w:rsidRPr="000D759D">
        <w:rPr>
          <w:b/>
        </w:rPr>
        <w:t>Schadstoffimmissionen</w:t>
      </w:r>
      <w:r>
        <w:t xml:space="preserve"> sind v.a. im trassennahen Bereich relevant. </w:t>
      </w:r>
      <w:r w:rsidRPr="006D5AA2">
        <w:t xml:space="preserve">Besonders boden- und ökosystemschädigende Problemstoffe wie insbesondere Blei werden mittlerweile kaum noch emittiert. Als Problemstoffe für den Boden und das Gesamtökosystem verbleiben allerdings noch Zink, Kupfer und Cadmium (vgl. </w:t>
      </w:r>
      <w:r w:rsidRPr="006D1622">
        <w:rPr>
          <w:smallCaps/>
        </w:rPr>
        <w:t>Tegethof</w:t>
      </w:r>
      <w:r>
        <w:t xml:space="preserve"> </w:t>
      </w:r>
      <w:r w:rsidRPr="006D5AA2">
        <w:t>1998, S. 25 ff) sowie Tausalze. Bezogen auf die Reichweiten dieser Bodenschadstoffe ist festzustellen</w:t>
      </w:r>
      <w:r>
        <w:t>, dass sich d</w:t>
      </w:r>
      <w:r w:rsidRPr="006D5AA2">
        <w:t>er Großteil der Schadstoffeinträge auf den Spritzwasserbereich bis 10 m</w:t>
      </w:r>
      <w:r>
        <w:t xml:space="preserve"> </w:t>
      </w:r>
      <w:r w:rsidRPr="006D5AA2">
        <w:t>beschränkt. Hier können die Vorsorgewerte der Bodenschutz-Verordnung einzelner straßenspezifischer Schadstoffe überschri</w:t>
      </w:r>
      <w:r>
        <w:t xml:space="preserve">tten werden (vgl. </w:t>
      </w:r>
      <w:r w:rsidRPr="006D1622">
        <w:rPr>
          <w:smallCaps/>
        </w:rPr>
        <w:t>Tegethof</w:t>
      </w:r>
      <w:r>
        <w:t xml:space="preserve"> </w:t>
      </w:r>
      <w:r w:rsidRPr="006D5AA2">
        <w:t xml:space="preserve">1998 sowie </w:t>
      </w:r>
      <w:r w:rsidRPr="006D1622">
        <w:rPr>
          <w:smallCaps/>
        </w:rPr>
        <w:t>Reinirkens</w:t>
      </w:r>
      <w:r w:rsidRPr="006D5AA2">
        <w:t xml:space="preserve"> 1992). Nur in Einzelfällen sind diese noch bis zu einer Entfernung von 50 m nachweisbar (</w:t>
      </w:r>
      <w:r w:rsidRPr="006D1622">
        <w:rPr>
          <w:smallCaps/>
        </w:rPr>
        <w:t>Tegethof</w:t>
      </w:r>
      <w:r w:rsidRPr="006D5AA2">
        <w:t xml:space="preserve"> 1998). </w:t>
      </w:r>
      <w:r w:rsidR="003902DB">
        <w:t>Beispielsweise</w:t>
      </w:r>
      <w:r w:rsidRPr="006D5AA2">
        <w:t xml:space="preserve"> konnten an Bundesstraßen bis 15</w:t>
      </w:r>
      <w:r>
        <w:t>.</w:t>
      </w:r>
      <w:r w:rsidRPr="006D5AA2">
        <w:t>000 Kf</w:t>
      </w:r>
      <w:r w:rsidR="00CB257B">
        <w:t>z</w:t>
      </w:r>
      <w:r w:rsidRPr="006D5AA2">
        <w:t>/Tag im Abstand von 25 m nur noch Konzentrationen im Bereich der Hintergrundbelastung nachg</w:t>
      </w:r>
      <w:r>
        <w:t xml:space="preserve">ewiesen werden (vgl. </w:t>
      </w:r>
      <w:r w:rsidRPr="006D1622">
        <w:rPr>
          <w:smallCaps/>
        </w:rPr>
        <w:t>Reinirkens</w:t>
      </w:r>
      <w:r w:rsidRPr="006D5AA2">
        <w:t xml:space="preserve"> 1992). </w:t>
      </w:r>
      <w:r w:rsidRPr="006D1622">
        <w:rPr>
          <w:smallCaps/>
        </w:rPr>
        <w:t>Kocher &amp; Prinz</w:t>
      </w:r>
      <w:r w:rsidRPr="006D5AA2">
        <w:t xml:space="preserve"> 1998 wiesen an stark befahrenen Straßen &gt; 35.000 Kfz/Tag in Einzelfällen Überschreitungen der Vorsorgewerte der BBodschV für Cadmium in bis zu 50</w:t>
      </w:r>
      <w:r>
        <w:t xml:space="preserve"> </w:t>
      </w:r>
      <w:r w:rsidRPr="006D5AA2">
        <w:t xml:space="preserve">m Entfernung nach. </w:t>
      </w:r>
    </w:p>
    <w:p w14:paraId="1EDD84F9" w14:textId="40405089" w:rsidR="000E36CA" w:rsidRPr="006D5AA2" w:rsidRDefault="000E36CA" w:rsidP="000E36CA">
      <w:pPr>
        <w:pStyle w:val="Textkrper"/>
      </w:pPr>
      <w:r w:rsidRPr="009467AB">
        <w:t xml:space="preserve">Der 10 m Bereich stärkster Schadstoffbelastungen wird zum überwiegenden Teil </w:t>
      </w:r>
      <w:r w:rsidR="00327D6C" w:rsidRPr="00EA2D19">
        <w:t xml:space="preserve">bei Neubauvorhaben </w:t>
      </w:r>
      <w:r w:rsidRPr="009467AB">
        <w:t>bereits durch Damm- und Einschnitt</w:t>
      </w:r>
      <w:r w:rsidR="00C36C78" w:rsidRPr="009467AB">
        <w:t>s</w:t>
      </w:r>
      <w:r w:rsidRPr="009467AB">
        <w:t xml:space="preserve">böschungen abgedeckt. Darüber hinaus werden Verluste von Biotopen im Baustreifen bilanziert, so dass zusammen genommen bereits ein Bereich zwischen 15 und 20 m als bau- und anlagebedingter Funktionsverlust erfasst wird. Vor diesem Hintergrund </w:t>
      </w:r>
      <w:r w:rsidR="00AF3160">
        <w:t>wird</w:t>
      </w:r>
      <w:r w:rsidRPr="009467AB">
        <w:t xml:space="preserve"> eine gesonderte Bilanzierung der trassennahen Schadstoffeinträge nicht vorgenommen</w:t>
      </w:r>
      <w:r w:rsidRPr="00EA2D19">
        <w:t>. Allerdings werden Schadstoffeinträge in der für Stickstoffeinträge anzusetzenden Wirkzone mitberücksichtigt.</w:t>
      </w:r>
    </w:p>
    <w:p w14:paraId="1374787C" w14:textId="77777777" w:rsidR="00C72281" w:rsidRPr="00FB75FA" w:rsidRDefault="00C72281" w:rsidP="00C72281">
      <w:pPr>
        <w:pStyle w:val="Textkrper"/>
      </w:pPr>
      <w:r w:rsidRPr="00EA2D19">
        <w:t>Trassenferne</w:t>
      </w:r>
      <w:r w:rsidRPr="00FB75FA">
        <w:t xml:space="preserve"> Wirkungen können sich insbesondere durch </w:t>
      </w:r>
      <w:r w:rsidRPr="00C72281">
        <w:rPr>
          <w:b/>
        </w:rPr>
        <w:t>Stickstoffemissionen</w:t>
      </w:r>
      <w:r w:rsidRPr="00FB75FA">
        <w:t xml:space="preserve"> ergeben, welche ein anderes Ausbreitungsverhalten zeigen als Schadstoffe. Der Diskussion über Critical Loads sollte auch in der Eingriffsregelung Rechnung getragen werden, ohne den Erhebungsaufwand der FFH-VP erforderlich zu machen. </w:t>
      </w:r>
    </w:p>
    <w:p w14:paraId="72E832FE" w14:textId="7C0ED612" w:rsidR="00C72281" w:rsidRDefault="00C72281" w:rsidP="00C72281">
      <w:pPr>
        <w:pStyle w:val="Textkrper"/>
      </w:pPr>
      <w:r>
        <w:t xml:space="preserve">Beeinträchtigungen durch betriebsbedingte Emissionen (Stickstoff sowie Schadstoffe) </w:t>
      </w:r>
      <w:r w:rsidRPr="00EA2D19">
        <w:t xml:space="preserve">werden durch Abschläge innerhalb einer </w:t>
      </w:r>
      <w:r w:rsidRPr="00EA2D19">
        <w:rPr>
          <w:b/>
        </w:rPr>
        <w:t>pauschalen Wirkzone von 100 m</w:t>
      </w:r>
      <w:r w:rsidRPr="00DF0881">
        <w:t xml:space="preserve"> berücksichtigt. Der biotopwertbezogene Kompensationsbedarf ergibt sich auch hier durch den Vergleich von Ist-Zustand und dem nach dem Eingriff erwarteten Zustand</w:t>
      </w:r>
      <w:r>
        <w:t>.</w:t>
      </w:r>
    </w:p>
    <w:p w14:paraId="3C18C3A5" w14:textId="7E5E7833" w:rsidR="00C2629B" w:rsidRDefault="00C2629B" w:rsidP="00C2629B">
      <w:pPr>
        <w:pStyle w:val="Textkrper"/>
      </w:pPr>
      <w:r>
        <w:t xml:space="preserve">Die </w:t>
      </w:r>
      <w:r w:rsidR="003902DB">
        <w:t>Stickstoff-</w:t>
      </w:r>
      <w:r>
        <w:t>Depositionsraten sind</w:t>
      </w:r>
      <w:r w:rsidR="001548F9">
        <w:t xml:space="preserve"> zum einen</w:t>
      </w:r>
      <w:r>
        <w:t xml:space="preserve"> abhängig von der </w:t>
      </w:r>
      <w:r w:rsidRPr="00C2629B">
        <w:rPr>
          <w:b/>
        </w:rPr>
        <w:t>Vegetationsstruktur</w:t>
      </w:r>
      <w:r>
        <w:t>. Bei Waldbiotopen, bei denen i.d.R.</w:t>
      </w:r>
      <w:r w:rsidRPr="00FC2E32">
        <w:t xml:space="preserve"> höhere Depositionsraten und Vorbelastungen</w:t>
      </w:r>
      <w:r>
        <w:t xml:space="preserve"> vorhanden sind, ist eine höhere Abwertung </w:t>
      </w:r>
      <w:r w:rsidR="00327D6C">
        <w:t>des</w:t>
      </w:r>
      <w:r>
        <w:t xml:space="preserve"> nach dem Eingriff zu erwartenden Zustand</w:t>
      </w:r>
      <w:r w:rsidR="00327D6C">
        <w:t>es</w:t>
      </w:r>
      <w:r>
        <w:t xml:space="preserve"> vorzunehmen als im Offenland. </w:t>
      </w:r>
    </w:p>
    <w:p w14:paraId="305E5F13" w14:textId="77777777" w:rsidR="001548F9" w:rsidRDefault="001548F9" w:rsidP="0034121E">
      <w:pPr>
        <w:pStyle w:val="Textkrper"/>
      </w:pPr>
      <w:r>
        <w:t>Zum anderen</w:t>
      </w:r>
      <w:r w:rsidR="003902DB">
        <w:t xml:space="preserve"> ist der</w:t>
      </w:r>
      <w:r w:rsidR="000E36CA">
        <w:t xml:space="preserve"> Grad der emissionsbedingten Beeinträchtigung insbesondere </w:t>
      </w:r>
      <w:r w:rsidR="003902DB">
        <w:t>a</w:t>
      </w:r>
      <w:r w:rsidR="000E36CA">
        <w:t xml:space="preserve">bhängig von der </w:t>
      </w:r>
      <w:r w:rsidR="000E36CA" w:rsidRPr="00C2629B">
        <w:rPr>
          <w:b/>
        </w:rPr>
        <w:t>Verkehrsmenge</w:t>
      </w:r>
      <w:r w:rsidR="000E36CA">
        <w:t>. Bei DTV &lt; 5.000 sind im Regelfall immissionsbedingte Wertabzüge fachlich nicht begründbar.</w:t>
      </w:r>
      <w:r w:rsidR="00C2629B">
        <w:t xml:space="preserve"> </w:t>
      </w:r>
    </w:p>
    <w:p w14:paraId="593387A1" w14:textId="730D0242" w:rsidR="0034121E" w:rsidRDefault="001548F9" w:rsidP="0034121E">
      <w:pPr>
        <w:pStyle w:val="Textkrper"/>
      </w:pPr>
      <w:r>
        <w:t xml:space="preserve">Betriebsbedingte Emissionen werden daher in Abhängigkeit von </w:t>
      </w:r>
      <w:r w:rsidR="0034121E">
        <w:t>Verkehrs</w:t>
      </w:r>
      <w:r w:rsidR="00C2629B">
        <w:t>mengen</w:t>
      </w:r>
      <w:r w:rsidR="0034121E">
        <w:t xml:space="preserve"> </w:t>
      </w:r>
      <w:r>
        <w:t xml:space="preserve">und Vegetationsstruktur </w:t>
      </w:r>
      <w:r w:rsidR="00C72281">
        <w:t xml:space="preserve">wie folgt </w:t>
      </w:r>
      <w:r w:rsidR="0034121E">
        <w:t>berücksichtig</w:t>
      </w:r>
      <w:r w:rsidR="00C72281">
        <w:t>t</w:t>
      </w:r>
      <w:r w:rsidR="0034121E">
        <w:t>:</w:t>
      </w:r>
    </w:p>
    <w:p w14:paraId="546B7F31" w14:textId="77777777" w:rsidR="00E82B4F" w:rsidRDefault="0034121E" w:rsidP="00E82B4F">
      <w:pPr>
        <w:pStyle w:val="Aufzhlung1schlussnach12pt"/>
      </w:pPr>
      <w:r>
        <w:t xml:space="preserve">Bei </w:t>
      </w:r>
      <w:r w:rsidRPr="00F24173">
        <w:rPr>
          <w:b/>
        </w:rPr>
        <w:t xml:space="preserve">Neubauvorhaben </w:t>
      </w:r>
      <w:r w:rsidR="00C72281">
        <w:t>wird i</w:t>
      </w:r>
      <w:r w:rsidR="00C72281" w:rsidRPr="00FB75FA">
        <w:t xml:space="preserve">n Anlehnung an die HPSE („Hinweise zur Prüfung von Stickstoffeinträgen in der FFH-Verträglichkeitsprüfung für Straßen“, FGSV 2019) für Verkehrsmengen </w:t>
      </w:r>
      <w:r w:rsidR="00C72281">
        <w:t xml:space="preserve">von 5.000 </w:t>
      </w:r>
      <w:r w:rsidR="00C72281" w:rsidRPr="00FB75FA">
        <w:t xml:space="preserve">bis 20.000 DTV ein Belastungsband für Stickstoffeinträge &gt; 1 kg/ha/a von </w:t>
      </w:r>
      <w:r w:rsidR="00C72281" w:rsidRPr="00D544CC">
        <w:t>100 m ab Fahrbahnrand</w:t>
      </w:r>
      <w:r w:rsidR="00C72281" w:rsidRPr="00FB75FA">
        <w:t xml:space="preserve"> angesetzt</w:t>
      </w:r>
      <w:r w:rsidR="00C72281">
        <w:t>. I</w:t>
      </w:r>
      <w:r>
        <w:t xml:space="preserve">nnerhalb </w:t>
      </w:r>
      <w:r w:rsidR="00C72281">
        <w:t>dieser</w:t>
      </w:r>
      <w:r>
        <w:t xml:space="preserve"> Wirkzone </w:t>
      </w:r>
      <w:r w:rsidR="00C72281">
        <w:t>wird</w:t>
      </w:r>
      <w:r>
        <w:t xml:space="preserve"> ein Abschlag von 1 BW </w:t>
      </w:r>
      <w:r w:rsidR="00C2629B">
        <w:t xml:space="preserve">in Offenlandbereichen und 2 BW bei Waldbiotopen </w:t>
      </w:r>
      <w:r>
        <w:t>vorgenommen.</w:t>
      </w:r>
      <w:r w:rsidR="00E82B4F">
        <w:t xml:space="preserve"> Bei Neubauvorhaben mit einer Verkehrsstärke von mehr als 20.000 DTV wird</w:t>
      </w:r>
      <w:r w:rsidR="00E82B4F" w:rsidRPr="00DE61AB">
        <w:t xml:space="preserve"> </w:t>
      </w:r>
      <w:r w:rsidR="00E82B4F">
        <w:t>innerhalb einer Wirkzone von 100 </w:t>
      </w:r>
      <w:r w:rsidR="00E82B4F" w:rsidRPr="00DE61AB">
        <w:t>m ab Fahrbahnran</w:t>
      </w:r>
      <w:r w:rsidR="00E82B4F">
        <w:t>d ein Abschlag von 2 BW in Offenlandbereichen und 3 BW in Wäldern vorgenommen.</w:t>
      </w:r>
    </w:p>
    <w:p w14:paraId="5F492517" w14:textId="093633F7" w:rsidR="0034121E" w:rsidRPr="002104C1" w:rsidRDefault="0034121E" w:rsidP="00C72281">
      <w:pPr>
        <w:pStyle w:val="Aufzhlung1fortlnach6pt"/>
      </w:pPr>
      <w:r w:rsidRPr="002104C1">
        <w:t xml:space="preserve">Bei </w:t>
      </w:r>
      <w:r w:rsidRPr="002104C1">
        <w:rPr>
          <w:b/>
        </w:rPr>
        <w:t>Ausbauvorhaben</w:t>
      </w:r>
      <w:r w:rsidRPr="002104C1">
        <w:t xml:space="preserve"> wird zur Berücksichtigung der Zusatzbelastung ebenfalls </w:t>
      </w:r>
      <w:r w:rsidR="00AF3160">
        <w:t>eine Wirkzone von</w:t>
      </w:r>
      <w:r w:rsidR="00AF3160" w:rsidRPr="00FB75FA">
        <w:t xml:space="preserve"> </w:t>
      </w:r>
      <w:r w:rsidR="00AF3160" w:rsidRPr="00D544CC">
        <w:t>100 m ab Fahrbahnrand</w:t>
      </w:r>
      <w:r w:rsidR="00AF3160" w:rsidRPr="002104C1" w:rsidDel="00AF3160">
        <w:t xml:space="preserve"> </w:t>
      </w:r>
      <w:r w:rsidRPr="002104C1">
        <w:t>angesetzt</w:t>
      </w:r>
      <w:r w:rsidR="00C2629B" w:rsidRPr="002104C1">
        <w:t>, wenn die prognostizierte Verkehrsstärke durch den Ausbau erstmals die 5.000 DTV oder erstmals die 20.000 DTV überschreitet.</w:t>
      </w:r>
      <w:r w:rsidRPr="002104C1">
        <w:t xml:space="preserve"> </w:t>
      </w:r>
      <w:r w:rsidR="00C2629B" w:rsidRPr="002104C1">
        <w:t>Auch hier werden</w:t>
      </w:r>
      <w:r w:rsidRPr="002104C1">
        <w:t xml:space="preserve"> 1 BW Abschlag </w:t>
      </w:r>
      <w:r w:rsidR="00C2629B" w:rsidRPr="002104C1">
        <w:t xml:space="preserve">in Offenlandbereichen und 2 BW Abschlag bei Waldbiotopen </w:t>
      </w:r>
      <w:r w:rsidRPr="002104C1">
        <w:t>vorgenommen</w:t>
      </w:r>
      <w:r w:rsidR="003902DB" w:rsidRPr="002104C1">
        <w:t>.</w:t>
      </w:r>
      <w:r w:rsidRPr="002104C1">
        <w:t xml:space="preserve"> </w:t>
      </w:r>
    </w:p>
    <w:p w14:paraId="17A50266" w14:textId="77777777" w:rsidR="000E36CA" w:rsidRDefault="000E36CA" w:rsidP="000E36CA">
      <w:pPr>
        <w:pStyle w:val="Textkrper"/>
      </w:pPr>
      <w:r>
        <w:t xml:space="preserve">Dabei ist darauf hinzuweisen, dass die pauschalierten Annahmen keinesfalls den Anforderungen im Zusammenhang mit FFH-Verträglichkeitsprüfungen (beste wissenschaftliche Erkenntnisse und Beseitigung letzter vernünftiger Zweifel) genügen und in diesen Fällen i.d.R. konkrete Depositionsberechnungen vorzunehmen sind. So können sich unter ungünstigen Bedingungen auch deutlich weitere Auswirkungszonen ergeben.  </w:t>
      </w:r>
    </w:p>
    <w:p w14:paraId="3B03A6BD" w14:textId="106D09D3" w:rsidR="00DF145A" w:rsidRDefault="00394AB6" w:rsidP="00394AB6">
      <w:pPr>
        <w:pStyle w:val="Textkrper"/>
      </w:pPr>
      <w:r>
        <w:t xml:space="preserve">Die Beeinträchtigung durch betriebsbedingte </w:t>
      </w:r>
      <w:r w:rsidR="00C72281">
        <w:t xml:space="preserve">Stickstoff- und </w:t>
      </w:r>
      <w:r>
        <w:t>Schadstoffemissionen wird mit einer geringen Intensität der vorhabenbezogenen Wirkungen (</w:t>
      </w:r>
      <w:r w:rsidRPr="00FB1D84">
        <w:rPr>
          <w:b/>
        </w:rPr>
        <w:t>Wirkungsstufe</w:t>
      </w:r>
      <w:r>
        <w:rPr>
          <w:b/>
        </w:rPr>
        <w:t xml:space="preserve"> I</w:t>
      </w:r>
      <w:r>
        <w:t>) bewertet. Baubedingte Schadstoffemissionen werden</w:t>
      </w:r>
      <w:r w:rsidR="00DF145A">
        <w:t xml:space="preserve"> </w:t>
      </w:r>
      <w:r>
        <w:t xml:space="preserve">unter Berücksichtigung der etablierten Vermeidungsmaßnahmen </w:t>
      </w:r>
      <w:r w:rsidR="00DF145A">
        <w:t>(</w:t>
      </w:r>
      <w:r>
        <w:t xml:space="preserve">vgl. Kap. </w:t>
      </w:r>
      <w:r w:rsidR="00224584">
        <w:fldChar w:fldCharType="begin"/>
      </w:r>
      <w:r w:rsidR="00224584">
        <w:instrText xml:space="preserve"> REF _Ref48228065 \r \h </w:instrText>
      </w:r>
      <w:r w:rsidR="00224584">
        <w:fldChar w:fldCharType="separate"/>
      </w:r>
      <w:r w:rsidR="00E24AB8">
        <w:t>4.2</w:t>
      </w:r>
      <w:r w:rsidR="00224584">
        <w:fldChar w:fldCharType="end"/>
      </w:r>
      <w:r w:rsidR="00DF145A">
        <w:t>)</w:t>
      </w:r>
      <w:r>
        <w:t xml:space="preserve"> als </w:t>
      </w:r>
      <w:r w:rsidR="00DF145A">
        <w:t>nicht relevant eingestuft.</w:t>
      </w:r>
      <w:r w:rsidR="00B50539">
        <w:t xml:space="preserve"> Auch b</w:t>
      </w:r>
      <w:r w:rsidR="00B50539" w:rsidRPr="00FB75FA">
        <w:t xml:space="preserve">aubedingte Stickstoffeinträge </w:t>
      </w:r>
      <w:r w:rsidR="00B50539">
        <w:t>sind</w:t>
      </w:r>
      <w:r w:rsidR="00B50539" w:rsidRPr="00FB75FA">
        <w:t xml:space="preserve"> im Regelfall nicht relevant.</w:t>
      </w:r>
    </w:p>
    <w:p w14:paraId="077B2247" w14:textId="36B86D81" w:rsidR="00394AB6" w:rsidRPr="00897FA0" w:rsidRDefault="00B50539" w:rsidP="00DF145A">
      <w:pPr>
        <w:pStyle w:val="Textkrper"/>
        <w:rPr>
          <w:b/>
        </w:rPr>
      </w:pPr>
      <w:r>
        <w:t xml:space="preserve">Gemäß der Bewertungsmatrix </w:t>
      </w:r>
      <w:r w:rsidR="00A97C94">
        <w:t xml:space="preserve">(s. Tab. 5-3) </w:t>
      </w:r>
      <w:r>
        <w:t>wären erhebliche Beeinträchtigungen</w:t>
      </w:r>
      <w:r w:rsidR="00394AB6" w:rsidRPr="00DE61AB">
        <w:t xml:space="preserve"> </w:t>
      </w:r>
      <w:r>
        <w:t>ab einer mindestens mittleren</w:t>
      </w:r>
      <w:r w:rsidR="00394AB6" w:rsidRPr="00DE61AB">
        <w:t xml:space="preserve"> Bedeutung </w:t>
      </w:r>
      <w:r>
        <w:t xml:space="preserve">der Biotoptypen zu bilanzieren. Allerdings weisen die Biotoptypen mittlerer Bedeutung im Regelfall nur eine geringe Empfindlichkeit gegenüber Stickstoffeinträgen auf. Erst ab einer hohen Bedeutung der Biotoptypen ist ebenfalls von einer größeren Empfindlichkeit der Biotope auszugehen. </w:t>
      </w:r>
      <w:r w:rsidRPr="00A077E7">
        <w:rPr>
          <w:b/>
        </w:rPr>
        <w:t>Unter Berücksichtigung der spezifischen Empfindlichkeit der Biotoptypen gegenüber dem Wirkfaktor werden daher</w:t>
      </w:r>
      <w:r w:rsidRPr="00897FA0">
        <w:rPr>
          <w:b/>
        </w:rPr>
        <w:t xml:space="preserve"> </w:t>
      </w:r>
      <w:r w:rsidRPr="00A077E7">
        <w:rPr>
          <w:b/>
        </w:rPr>
        <w:t xml:space="preserve">erhebliche Beeinträchtigungen im Regelfall </w:t>
      </w:r>
      <w:r w:rsidRPr="006A17D8">
        <w:rPr>
          <w:b/>
        </w:rPr>
        <w:t>erst a</w:t>
      </w:r>
      <w:r w:rsidRPr="00A077E7">
        <w:rPr>
          <w:b/>
        </w:rPr>
        <w:t xml:space="preserve">b einer hohen Bedeutung bilanziert </w:t>
      </w:r>
      <w:r w:rsidRPr="00897FA0">
        <w:rPr>
          <w:b/>
        </w:rPr>
        <w:t xml:space="preserve">(mindestens 13 BW). </w:t>
      </w:r>
      <w:r w:rsidR="00DF145A" w:rsidRPr="00897FA0">
        <w:rPr>
          <w:b/>
        </w:rPr>
        <w:t>Erhebliche Beeinträchtigungen besonderer Schwere sind ab einem sehr hohen Biotopwert (</w:t>
      </w:r>
      <w:r w:rsidR="009E4BE9" w:rsidRPr="00897FA0">
        <w:rPr>
          <w:b/>
        </w:rPr>
        <w:t xml:space="preserve">ab </w:t>
      </w:r>
      <w:r w:rsidR="00DF145A" w:rsidRPr="00897FA0">
        <w:rPr>
          <w:b/>
        </w:rPr>
        <w:t xml:space="preserve">17 </w:t>
      </w:r>
      <w:r w:rsidR="009E4BE9" w:rsidRPr="00897FA0">
        <w:rPr>
          <w:b/>
        </w:rPr>
        <w:t>BW</w:t>
      </w:r>
      <w:r w:rsidR="00DF145A" w:rsidRPr="00897FA0">
        <w:rPr>
          <w:b/>
        </w:rPr>
        <w:t>) zu verzeichnen.</w:t>
      </w:r>
    </w:p>
    <w:p w14:paraId="19DEAF2C" w14:textId="2A25A3D6" w:rsidR="00E0765F" w:rsidRDefault="00E0765F" w:rsidP="00DF145A">
      <w:pPr>
        <w:pStyle w:val="Textkrper"/>
      </w:pPr>
      <w:r>
        <w:t xml:space="preserve">Sofern </w:t>
      </w:r>
      <w:r w:rsidR="001548F9">
        <w:t>innerhalb der Wirkzone</w:t>
      </w:r>
      <w:r w:rsidR="00A07F8B">
        <w:t xml:space="preserve"> </w:t>
      </w:r>
      <w:r>
        <w:t>„Straßenbiotope“ (HC</w:t>
      </w:r>
      <w:r w:rsidR="00A07F8B">
        <w:t>, HH, vgl. Kap.</w:t>
      </w:r>
      <w:r w:rsidR="00D92679">
        <w:t xml:space="preserve"> </w:t>
      </w:r>
      <w:r w:rsidR="00D92679">
        <w:fldChar w:fldCharType="begin"/>
      </w:r>
      <w:r w:rsidR="00D92679">
        <w:instrText xml:space="preserve"> REF _Ref80000498 \r \h </w:instrText>
      </w:r>
      <w:r w:rsidR="00D92679">
        <w:fldChar w:fldCharType="separate"/>
      </w:r>
      <w:r w:rsidR="00E24AB8">
        <w:t>3.2.1</w:t>
      </w:r>
      <w:r w:rsidR="00D92679">
        <w:fldChar w:fldCharType="end"/>
      </w:r>
      <w:r w:rsidR="00A07F8B">
        <w:t xml:space="preserve">) </w:t>
      </w:r>
      <w:r w:rsidR="001548F9">
        <w:t>vorhanden sind</w:t>
      </w:r>
      <w:r>
        <w:t xml:space="preserve">, sind auf diesen Flächen keine zusätzlichen Abschläge vorzunehmen. Der Biotopwert dieser Biotoptypen berücksichtigt bereits die Lage im Straßenrandbereich. </w:t>
      </w:r>
    </w:p>
    <w:p w14:paraId="0EF2F95D" w14:textId="2C9CA53C" w:rsidR="00E0765F" w:rsidRDefault="00A97C94" w:rsidP="00DF145A">
      <w:pPr>
        <w:pStyle w:val="Textkrper"/>
      </w:pPr>
      <w:r>
        <w:t>R</w:t>
      </w:r>
      <w:r w:rsidR="00E0765F" w:rsidRPr="00E0765F">
        <w:t>elevante Beeinträchtigungen, z.B. Chloridbelastungen von Fließgewässerlebensräumen (LRT 3260) (vgl. Leitfaden Chlorid (LBM 2016)) werden einzelfallspezifisch (z.B. im Rahmen einer FFH- Vor- oder Verträglichkeitsprüfung) oder im Rahmen der Fachbeitrags WRRL behandelt</w:t>
      </w:r>
      <w:r w:rsidR="00E0765F">
        <w:t>.</w:t>
      </w:r>
    </w:p>
    <w:p w14:paraId="5A696BB3" w14:textId="177DC4C8" w:rsidR="0088475B" w:rsidRDefault="0088475B" w:rsidP="00BC6D32">
      <w:pPr>
        <w:pStyle w:val="berschrift4"/>
        <w:numPr>
          <w:ilvl w:val="2"/>
          <w:numId w:val="34"/>
        </w:numPr>
        <w:tabs>
          <w:tab w:val="num" w:pos="1474"/>
        </w:tabs>
        <w:ind w:left="1191" w:hanging="1191"/>
      </w:pPr>
      <w:bookmarkStart w:id="154" w:name="_Toc143588019"/>
      <w:bookmarkStart w:id="155" w:name="_Ref143589756"/>
      <w:bookmarkStart w:id="156" w:name="_Ref143589766"/>
      <w:bookmarkStart w:id="157" w:name="_Ref143590729"/>
      <w:r>
        <w:t>Kompensationsbedarf im Rahmen der integrierten Biotopbewertung</w:t>
      </w:r>
      <w:bookmarkEnd w:id="154"/>
      <w:bookmarkEnd w:id="155"/>
      <w:bookmarkEnd w:id="156"/>
      <w:bookmarkEnd w:id="157"/>
    </w:p>
    <w:p w14:paraId="1955A259" w14:textId="541DB1CC" w:rsidR="0088475B" w:rsidRDefault="0088475B" w:rsidP="0088475B">
      <w:pPr>
        <w:pStyle w:val="Textkrper"/>
      </w:pPr>
      <w:r>
        <w:t>Der Kompensationsbedarf im Rahmen der integrierten Biotopbewertung setzt sich aus dem Kompensationsbedarf für anlage- und baubedingte F</w:t>
      </w:r>
      <w:r w:rsidR="00F94C0A">
        <w:t>l</w:t>
      </w:r>
      <w:r>
        <w:t xml:space="preserve">ächeninanspruchnahme </w:t>
      </w:r>
      <w:r w:rsidR="00F94C0A">
        <w:t xml:space="preserve">(Kap. </w:t>
      </w:r>
      <w:r w:rsidR="00F94C0A">
        <w:fldChar w:fldCharType="begin"/>
      </w:r>
      <w:r w:rsidR="00F94C0A">
        <w:instrText xml:space="preserve"> REF _Ref114060842 \r \h </w:instrText>
      </w:r>
      <w:r w:rsidR="00F94C0A">
        <w:fldChar w:fldCharType="separate"/>
      </w:r>
      <w:r w:rsidR="00E24AB8">
        <w:t>5.2.1</w:t>
      </w:r>
      <w:r w:rsidR="00F94C0A">
        <w:fldChar w:fldCharType="end"/>
      </w:r>
      <w:r w:rsidR="00F94C0A">
        <w:t xml:space="preserve">) </w:t>
      </w:r>
      <w:r>
        <w:t xml:space="preserve">und für indirekte Beeinträchtigungen von Biotoptypen </w:t>
      </w:r>
      <w:r w:rsidR="00F94C0A">
        <w:t xml:space="preserve">(Kap. </w:t>
      </w:r>
      <w:r w:rsidR="00F94C0A">
        <w:fldChar w:fldCharType="begin"/>
      </w:r>
      <w:r w:rsidR="00F94C0A">
        <w:instrText xml:space="preserve"> REF _Ref114214330 \r \h </w:instrText>
      </w:r>
      <w:r w:rsidR="00F94C0A">
        <w:fldChar w:fldCharType="separate"/>
      </w:r>
      <w:r w:rsidR="00E24AB8">
        <w:t>5.2.2</w:t>
      </w:r>
      <w:r w:rsidR="00F94C0A">
        <w:fldChar w:fldCharType="end"/>
      </w:r>
      <w:r w:rsidR="00F94C0A">
        <w:t xml:space="preserve">) </w:t>
      </w:r>
      <w:r>
        <w:t>zusammen.</w:t>
      </w:r>
    </w:p>
    <w:p w14:paraId="6AFFE175" w14:textId="77777777" w:rsidR="00100ABF" w:rsidRPr="00B95CF5" w:rsidRDefault="00B75073" w:rsidP="00BC6D32">
      <w:pPr>
        <w:pStyle w:val="berschrift3"/>
        <w:numPr>
          <w:ilvl w:val="1"/>
          <w:numId w:val="34"/>
        </w:numPr>
        <w:tabs>
          <w:tab w:val="num" w:pos="6181"/>
        </w:tabs>
        <w:ind w:left="1077" w:hanging="1077"/>
      </w:pPr>
      <w:bookmarkStart w:id="158" w:name="_Ref80172620"/>
      <w:bookmarkStart w:id="159" w:name="_Ref114061462"/>
      <w:bookmarkStart w:id="160" w:name="_Toc143588020"/>
      <w:r w:rsidRPr="00B95CF5">
        <w:t xml:space="preserve">Schutzgutbezogene Bewertung </w:t>
      </w:r>
      <w:bookmarkEnd w:id="158"/>
      <w:r w:rsidR="009634A8" w:rsidRPr="00B95CF5">
        <w:t>der Eingriffsschwere</w:t>
      </w:r>
      <w:bookmarkEnd w:id="159"/>
      <w:bookmarkEnd w:id="160"/>
    </w:p>
    <w:p w14:paraId="75793F42" w14:textId="71B41016" w:rsidR="00100ABF" w:rsidRPr="00B95CF5" w:rsidRDefault="003D090C" w:rsidP="001B2903">
      <w:pPr>
        <w:pStyle w:val="Textkrperaltt"/>
      </w:pPr>
      <w:r w:rsidRPr="00B95CF5">
        <w:t xml:space="preserve">Die Bestimmung, ob eine erhebliche Beeinträchtigung besonderer Schwere (eBS) einzelner Schutzgüter oder Schutzgutfunktionen vorliegt, erfolgt anhand der </w:t>
      </w:r>
      <w:r w:rsidR="00121234" w:rsidRPr="00B95CF5">
        <w:t xml:space="preserve">in Kap. </w:t>
      </w:r>
      <w:r w:rsidR="00121234" w:rsidRPr="00B95CF5">
        <w:fldChar w:fldCharType="begin"/>
      </w:r>
      <w:r w:rsidR="00121234" w:rsidRPr="00B95CF5">
        <w:instrText xml:space="preserve"> REF _Ref83372612 \r \h </w:instrText>
      </w:r>
      <w:r w:rsidR="00121234" w:rsidRPr="00B95CF5">
        <w:fldChar w:fldCharType="separate"/>
      </w:r>
      <w:r w:rsidR="00E24AB8">
        <w:t>5.1</w:t>
      </w:r>
      <w:r w:rsidR="00121234" w:rsidRPr="00B95CF5">
        <w:fldChar w:fldCharType="end"/>
      </w:r>
      <w:r w:rsidR="00121234" w:rsidRPr="00B95CF5">
        <w:t xml:space="preserve"> enthaltenen </w:t>
      </w:r>
      <w:r w:rsidRPr="00B95CF5">
        <w:t xml:space="preserve">Bewertungsmatrix. Die Zuordnung der Schutzgüter bzw. ihrer Funktionen zu den Wertstufen erfolgt anhand der Kriterien und des Bewertungsrahmens der Anlage 7.2 des Praxisleitfadens (vgl. Kap. </w:t>
      </w:r>
      <w:r w:rsidRPr="00B95CF5">
        <w:fldChar w:fldCharType="begin"/>
      </w:r>
      <w:r w:rsidRPr="00B95CF5">
        <w:instrText xml:space="preserve"> REF _Ref80171345 \r \h </w:instrText>
      </w:r>
      <w:r w:rsidRPr="00B95CF5">
        <w:fldChar w:fldCharType="separate"/>
      </w:r>
      <w:r w:rsidR="00E24AB8">
        <w:t>3.2</w:t>
      </w:r>
      <w:r w:rsidRPr="00B95CF5">
        <w:fldChar w:fldCharType="end"/>
      </w:r>
      <w:r w:rsidRPr="00B95CF5">
        <w:t>).</w:t>
      </w:r>
      <w:r w:rsidR="00282877">
        <w:t xml:space="preserve"> Die Intensität der vorhabenbezogenen Wirkungen bzw. die Wirkungsstufe</w:t>
      </w:r>
      <w:r w:rsidR="00CE60DC">
        <w:t>n</w:t>
      </w:r>
      <w:r w:rsidR="00282877">
        <w:t xml:space="preserve"> wurde</w:t>
      </w:r>
      <w:r w:rsidR="00661FB8">
        <w:t>n</w:t>
      </w:r>
      <w:r w:rsidR="00282877">
        <w:t xml:space="preserve"> durch den LBM RP als Fachkonvention</w:t>
      </w:r>
      <w:r w:rsidR="00661FB8">
        <w:t xml:space="preserve">en </w:t>
      </w:r>
      <w:r w:rsidR="00282877">
        <w:t>festgelegt</w:t>
      </w:r>
      <w:r w:rsidR="00D65F5F">
        <w:t xml:space="preserve"> (s. in Matrixtabellen in roter Schrift)</w:t>
      </w:r>
      <w:r w:rsidR="00661FB8">
        <w:t>.</w:t>
      </w:r>
      <w:r w:rsidR="00D65F5F">
        <w:t xml:space="preserve"> Wenn Wirkungsstufen nicht belegt sind, dann sind sie in grauen Feldern dargestellt. (In begründeten Einzelfällen kann von den Fachkonventionen abgewichen werden).</w:t>
      </w:r>
    </w:p>
    <w:p w14:paraId="477CCD9F" w14:textId="6467ED2F" w:rsidR="003D090C" w:rsidRPr="00B95CF5" w:rsidRDefault="003D090C" w:rsidP="003D090C">
      <w:pPr>
        <w:pStyle w:val="Textkrperaltt"/>
      </w:pPr>
      <w:r w:rsidRPr="00F94C0A">
        <w:rPr>
          <w:b/>
        </w:rPr>
        <w:t>Bei einer erheblichen Beeinträchtigung (eB) erfolgt die Kompensation durch multifunktional wirkende Maßnahme</w:t>
      </w:r>
      <w:r w:rsidR="003E5DCB" w:rsidRPr="00F94C0A">
        <w:rPr>
          <w:b/>
        </w:rPr>
        <w:t>n ausschließlich im Rahmen der i</w:t>
      </w:r>
      <w:r w:rsidRPr="00F94C0A">
        <w:rPr>
          <w:b/>
        </w:rPr>
        <w:t>ntegrierten Biotopbewertung. Bei</w:t>
      </w:r>
      <w:r w:rsidR="00A73F7D">
        <w:rPr>
          <w:b/>
        </w:rPr>
        <w:t>m</w:t>
      </w:r>
      <w:r w:rsidRPr="00F94C0A">
        <w:rPr>
          <w:b/>
        </w:rPr>
        <w:t xml:space="preserve"> Vorliegen von erheblichen Beeinträchtigung</w:t>
      </w:r>
      <w:r w:rsidR="00A73F7D">
        <w:rPr>
          <w:b/>
        </w:rPr>
        <w:t>en</w:t>
      </w:r>
      <w:r w:rsidRPr="00F94C0A">
        <w:rPr>
          <w:b/>
        </w:rPr>
        <w:t xml:space="preserve"> besonderer Schwere (eBS) ist ein schutzgutbezogener Kompensationsbedarf gegeben, der eine funktionsspezifische Kompensation erfordert.</w:t>
      </w:r>
      <w:r w:rsidR="000A6073" w:rsidRPr="00B95CF5">
        <w:t xml:space="preserve"> Dieser muss jedoch nicht zwangsläufig durch zusätzliche Maßnahmen gedeckt werden, auch hier gilt der Grundsatz der multifunktionalen Kompensation.</w:t>
      </w:r>
    </w:p>
    <w:p w14:paraId="19E93657" w14:textId="65C201A8" w:rsidR="003D090C" w:rsidRPr="00B95CF5" w:rsidRDefault="00B552A1" w:rsidP="003D090C">
      <w:pPr>
        <w:pStyle w:val="Textkrperaltt"/>
      </w:pPr>
      <w:r w:rsidRPr="00B95CF5">
        <w:t>In den folgenden Kapiteln</w:t>
      </w:r>
      <w:r w:rsidR="003D090C" w:rsidRPr="00B95CF5">
        <w:t xml:space="preserve"> werden </w:t>
      </w:r>
      <w:r w:rsidRPr="00B95CF5">
        <w:t xml:space="preserve">für die Schutzgüter </w:t>
      </w:r>
      <w:r w:rsidR="00825058" w:rsidRPr="00944989">
        <w:rPr>
          <w:b/>
        </w:rPr>
        <w:t>Tiere, Pflanzen, Boden, Wasser, Klima / Luft und Landschaftsbild</w:t>
      </w:r>
      <w:r w:rsidR="00825058" w:rsidRPr="00B95CF5">
        <w:t xml:space="preserve"> </w:t>
      </w:r>
      <w:r w:rsidR="003D090C" w:rsidRPr="00B95CF5">
        <w:t>regelmäßig auftretende bau-, anlage- und betriebsbedingte Wirkungen von Straßenbauvorhaben aufgeführt, wobei die Intensität der vorhabenbezogenen Wirkungen den Wirkungsstufen zugeordnet werden.</w:t>
      </w:r>
      <w:r w:rsidR="00944989">
        <w:t xml:space="preserve"> Für das Schutzgut </w:t>
      </w:r>
      <w:r w:rsidR="00944989" w:rsidRPr="00944989">
        <w:rPr>
          <w:b/>
        </w:rPr>
        <w:t>Biotop</w:t>
      </w:r>
      <w:r w:rsidR="00944989">
        <w:rPr>
          <w:b/>
        </w:rPr>
        <w:t>e</w:t>
      </w:r>
      <w:r w:rsidR="00944989">
        <w:t xml:space="preserve"> ist diese Einschätzung bereits in Kapitel </w:t>
      </w:r>
      <w:r w:rsidR="00944989">
        <w:fldChar w:fldCharType="begin"/>
      </w:r>
      <w:r w:rsidR="00944989">
        <w:instrText xml:space="preserve"> REF _Ref80001753 \r \h </w:instrText>
      </w:r>
      <w:r w:rsidR="00944989">
        <w:fldChar w:fldCharType="separate"/>
      </w:r>
      <w:r w:rsidR="00E24AB8">
        <w:t>5.2</w:t>
      </w:r>
      <w:r w:rsidR="00944989">
        <w:fldChar w:fldCharType="end"/>
      </w:r>
      <w:r w:rsidR="00944989">
        <w:t xml:space="preserve"> enthalten. Kapitel </w:t>
      </w:r>
      <w:r w:rsidR="00944989">
        <w:fldChar w:fldCharType="begin"/>
      </w:r>
      <w:r w:rsidR="00944989">
        <w:instrText xml:space="preserve"> REF _Ref141964579 \r \h </w:instrText>
      </w:r>
      <w:r w:rsidR="00944989">
        <w:fldChar w:fldCharType="separate"/>
      </w:r>
      <w:r w:rsidR="00E24AB8">
        <w:t>5.3.1</w:t>
      </w:r>
      <w:r w:rsidR="00944989">
        <w:fldChar w:fldCharType="end"/>
      </w:r>
      <w:r w:rsidR="00944989">
        <w:t xml:space="preserve"> schreibt daher nur die Vorgehensweise beim Vorliegen von eBS-Fällen Biotope. </w:t>
      </w:r>
    </w:p>
    <w:p w14:paraId="22D65876" w14:textId="7BF9E710" w:rsidR="0053123E" w:rsidRDefault="00B552A1" w:rsidP="00F94C0A">
      <w:pPr>
        <w:pStyle w:val="Textkrper"/>
      </w:pPr>
      <w:r w:rsidRPr="00B95CF5">
        <w:t xml:space="preserve">Einen Überblick über die bei Straßenbauvorhaben regelmäßig relevanten Beeinträchtigungen </w:t>
      </w:r>
      <w:r w:rsidR="00944989">
        <w:t xml:space="preserve">der Schutzgüter </w:t>
      </w:r>
      <w:r w:rsidR="00944989" w:rsidRPr="00944989">
        <w:t xml:space="preserve">Tiere, Pflanzen, Boden, Wasser, Klima / Luft und Landschaftsbild </w:t>
      </w:r>
      <w:r w:rsidR="00944989">
        <w:t>er</w:t>
      </w:r>
      <w:r w:rsidRPr="00B95CF5">
        <w:t>möglicht</w:t>
      </w:r>
      <w:r w:rsidR="0053123E" w:rsidRPr="00B95CF5">
        <w:t xml:space="preserve"> </w:t>
      </w:r>
      <w:r w:rsidRPr="00B95CF5">
        <w:t xml:space="preserve">die </w:t>
      </w:r>
      <w:r w:rsidR="0053123E" w:rsidRPr="00B95CF5">
        <w:t>nachfolgende Tabelle</w:t>
      </w:r>
      <w:r w:rsidR="00944989">
        <w:t xml:space="preserve"> (für Biotope s. Kap. </w:t>
      </w:r>
      <w:r w:rsidR="00944989">
        <w:fldChar w:fldCharType="begin"/>
      </w:r>
      <w:r w:rsidR="00944989">
        <w:instrText xml:space="preserve"> REF _Ref114060842 \r \h </w:instrText>
      </w:r>
      <w:r w:rsidR="00944989">
        <w:fldChar w:fldCharType="separate"/>
      </w:r>
      <w:r w:rsidR="00E24AB8">
        <w:t>5.2.1</w:t>
      </w:r>
      <w:r w:rsidR="00944989">
        <w:fldChar w:fldCharType="end"/>
      </w:r>
      <w:r w:rsidR="00944989">
        <w:t xml:space="preserve"> und </w:t>
      </w:r>
      <w:r w:rsidR="00944989">
        <w:fldChar w:fldCharType="begin"/>
      </w:r>
      <w:r w:rsidR="00944989">
        <w:instrText xml:space="preserve"> REF _Ref114214330 \r \h </w:instrText>
      </w:r>
      <w:r w:rsidR="00944989">
        <w:fldChar w:fldCharType="separate"/>
      </w:r>
      <w:r w:rsidR="00E24AB8">
        <w:t>5.2.2</w:t>
      </w:r>
      <w:r w:rsidR="00944989">
        <w:fldChar w:fldCharType="end"/>
      </w:r>
      <w:r w:rsidR="00944989">
        <w:t>)</w:t>
      </w:r>
      <w:r w:rsidRPr="00B95CF5">
        <w:t>. Sie zeigt auch auf</w:t>
      </w:r>
      <w:r w:rsidR="0053123E" w:rsidRPr="00B95CF5">
        <w:t>, welche</w:t>
      </w:r>
      <w:r w:rsidRPr="00B95CF5">
        <w:t xml:space="preserve"> dieser</w:t>
      </w:r>
      <w:r w:rsidR="0053123E" w:rsidRPr="00B95CF5">
        <w:t xml:space="preserve"> Beeinträchtigungen bei welcher Schutzgutfunktion </w:t>
      </w:r>
      <w:r w:rsidRPr="00B95CF5">
        <w:t>regelmäßig</w:t>
      </w:r>
      <w:r w:rsidR="0053123E" w:rsidRPr="00B95CF5">
        <w:t xml:space="preserve"> zu berücksichtigen sind. Weiterhin wird eine Einordnung vorgenommen, ob die vorhabenbezogenen Wirkungen bei der betroffenen Schutzgutfunktion im Regelfall eine hohe, mittlere oder geringe Beeinträchtigungsintensität besitzen.</w:t>
      </w:r>
    </w:p>
    <w:p w14:paraId="171C71DC" w14:textId="3AAD26C4" w:rsidR="00890BE9" w:rsidRDefault="00890BE9" w:rsidP="00F94C0A">
      <w:pPr>
        <w:pStyle w:val="Textkrper"/>
      </w:pPr>
    </w:p>
    <w:p w14:paraId="1FB5010D" w14:textId="77777777" w:rsidR="00890BE9" w:rsidRPr="00B95CF5" w:rsidRDefault="00890BE9" w:rsidP="00F94C0A">
      <w:pPr>
        <w:pStyle w:val="Textkrper"/>
      </w:pPr>
    </w:p>
    <w:p w14:paraId="140C6AD5" w14:textId="77777777" w:rsidR="0053123E" w:rsidRPr="00B95CF5" w:rsidRDefault="0053123E" w:rsidP="00F94C0A">
      <w:pPr>
        <w:pStyle w:val="Textkrper"/>
      </w:pPr>
      <w:r w:rsidRPr="00B95CF5">
        <w:t>Hierbei ist zu berücksichtigen:</w:t>
      </w:r>
    </w:p>
    <w:p w14:paraId="3B6B1731" w14:textId="6A53E3B6" w:rsidR="0053123E" w:rsidRPr="00B95CF5" w:rsidRDefault="0053123E" w:rsidP="00F94C0A">
      <w:pPr>
        <w:pStyle w:val="Aufzhlung1fortlnach6pt"/>
      </w:pPr>
      <w:r w:rsidRPr="00B95CF5">
        <w:rPr>
          <w:u w:val="single"/>
        </w:rPr>
        <w:t>Nicht mit jedem Vorhabentyp (Neubau, Ausbau, Umbau etc.) sind dieselben Beeinträchtigungen verbunden</w:t>
      </w:r>
      <w:r w:rsidRPr="00B95CF5">
        <w:t>:</w:t>
      </w:r>
      <w:r w:rsidRPr="00B95CF5">
        <w:tab/>
      </w:r>
      <w:r w:rsidRPr="00B95CF5">
        <w:br/>
        <w:t>Für jedes Vorhaben ist zu prüfen, welche Wirkfaktoren im konkreten Fall relevant sind. Beispielsweise können baubedingte Schadstoffemissionen bei einer langjährigen Tunnelbaustelle mit hohem LKW-Aufkommen relevant sein, während sie bei Kleinprojekten mit kurzer Bauzeit oder im Vorbelastungsbereich bestehender Straßen i.d.R. nicht als erhebliche Beeinträchtigung zu werten sind.</w:t>
      </w:r>
      <w:r w:rsidRPr="00B95CF5">
        <w:tab/>
      </w:r>
      <w:r w:rsidRPr="00B95CF5">
        <w:br/>
        <w:t xml:space="preserve">Die Auswahl der relevanten Wirkfaktoren kann bei den abiotischen Schutzgütern und beim Landschaftsbild Auswirkungen auf die Erfassungstiefe haben, die erforderlich ist, um eBS-Fälle identifizieren zu </w:t>
      </w:r>
      <w:r w:rsidR="003E5DCB" w:rsidRPr="00B95CF5">
        <w:t xml:space="preserve">können: </w:t>
      </w:r>
      <w:r w:rsidR="00F94C0A">
        <w:t>G</w:t>
      </w:r>
      <w:r w:rsidR="003E5DCB" w:rsidRPr="00B95CF5">
        <w:t>gf. müssen nicht alle sechs</w:t>
      </w:r>
      <w:r w:rsidRPr="00B95CF5">
        <w:t xml:space="preserve"> Bewertungsstufen ausdifferenziert bewertet sein, um die für die Anwendung der Matrix erforderlichen Angaben machen zu können (vgl. Kap. </w:t>
      </w:r>
      <w:r w:rsidR="003E5DCB" w:rsidRPr="00B95CF5">
        <w:fldChar w:fldCharType="begin"/>
      </w:r>
      <w:r w:rsidR="003E5DCB" w:rsidRPr="00B95CF5">
        <w:instrText xml:space="preserve"> REF _Ref80171345 \r \h </w:instrText>
      </w:r>
      <w:r w:rsidR="00F94C0A">
        <w:instrText xml:space="preserve"> \* MERGEFORMAT </w:instrText>
      </w:r>
      <w:r w:rsidR="003E5DCB" w:rsidRPr="00B95CF5">
        <w:fldChar w:fldCharType="separate"/>
      </w:r>
      <w:r w:rsidR="00E24AB8">
        <w:t>3.2</w:t>
      </w:r>
      <w:r w:rsidR="003E5DCB" w:rsidRPr="00B95CF5">
        <w:fldChar w:fldCharType="end"/>
      </w:r>
      <w:r w:rsidRPr="00B95CF5">
        <w:t xml:space="preserve">). </w:t>
      </w:r>
    </w:p>
    <w:p w14:paraId="166573EB" w14:textId="0300DC72" w:rsidR="0053123E" w:rsidRPr="00B95CF5" w:rsidRDefault="0053123E" w:rsidP="00F94C0A">
      <w:pPr>
        <w:pStyle w:val="Aufzhlung1fortlnach6pt"/>
      </w:pPr>
      <w:r w:rsidRPr="00B95CF5">
        <w:rPr>
          <w:u w:val="single"/>
        </w:rPr>
        <w:t>Vermeidungs- und Minderungsmaßnahmen</w:t>
      </w:r>
      <w:r w:rsidRPr="00B95CF5">
        <w:t>:</w:t>
      </w:r>
      <w:r w:rsidRPr="00B95CF5">
        <w:tab/>
      </w:r>
      <w:r w:rsidRPr="00B95CF5">
        <w:br/>
        <w:t xml:space="preserve">Die </w:t>
      </w:r>
      <w:r w:rsidR="00EB6810">
        <w:t xml:space="preserve">nachfolgende </w:t>
      </w:r>
      <w:r w:rsidRPr="00B95CF5">
        <w:t>Tabelle zeigt potenziell mögliche Beeinträchtigungen auf und gibt somit auch Hinweise, wo Vermeidungsmaßnahmen ansetzen können. Bei einigen Wirkfaktoren ist es möglich, die Beeinträchtigungen durch Vermeidungsmaßnahmen zu mindern oder sogar vollständig zu vermeiden. Dies ist z.B. regelmäßig bei baubedingten Beeinträchtigungen von Böden der Fall. Können Beeinträchtigungen vollständig oder weitgehend vermieden werden, ist im konkreten Fall nicht von einer erheblichen Beeinträchtigung besonderer Schwere auszugehen. Dies ist mit einem Hinweis auf die vorgesehenen Vermeidungsmaßnahmen im Text des LBP bei der schutzgutbezogenen Bewertung der Eingriffsschwere zu vermerken.</w:t>
      </w:r>
    </w:p>
    <w:p w14:paraId="4D1CABED" w14:textId="2FA9D5B0" w:rsidR="0053123E" w:rsidRPr="00B95CF5" w:rsidRDefault="0053123E" w:rsidP="00F94C0A">
      <w:pPr>
        <w:pStyle w:val="Aufzhlung1fortlnach6pt"/>
      </w:pPr>
      <w:r w:rsidRPr="00B95CF5">
        <w:rPr>
          <w:u w:val="single"/>
        </w:rPr>
        <w:t>Einzelfallbetrachtung Tiere und Pflanzen sowie Schutzgut Wasser</w:t>
      </w:r>
      <w:r w:rsidRPr="00B95CF5">
        <w:t>:</w:t>
      </w:r>
      <w:r w:rsidRPr="00B95CF5">
        <w:tab/>
      </w:r>
      <w:r w:rsidRPr="00B95CF5">
        <w:br/>
        <w:t>Bei den genannten Schutzgütern findet die Bewertungsmatrix (</w:t>
      </w:r>
      <w:r w:rsidR="001148C2">
        <w:t>Tab.</w:t>
      </w:r>
      <w:r w:rsidRPr="00B95CF5">
        <w:t xml:space="preserve"> </w:t>
      </w:r>
      <w:r w:rsidR="003E5DCB" w:rsidRPr="00B95CF5">
        <w:t>5-1</w:t>
      </w:r>
      <w:r w:rsidRPr="00B95CF5">
        <w:t xml:space="preserve">) keine Anwendung, d.h. es findet keine Verknüpfung von Wirkintensität und einer 6-stufig bewerteten Schutzgutfunktion statt. Beim Schutzgut Wasser erfolgt die Bewertung der Eingriffsschwere verbal-argumentativ (vgl. Kap. </w:t>
      </w:r>
      <w:r w:rsidR="003E5DCB" w:rsidRPr="00B95CF5">
        <w:fldChar w:fldCharType="begin"/>
      </w:r>
      <w:r w:rsidR="003E5DCB" w:rsidRPr="00B95CF5">
        <w:instrText xml:space="preserve"> REF _Ref88645355 \r \h </w:instrText>
      </w:r>
      <w:r w:rsidR="00F94C0A">
        <w:instrText xml:space="preserve"> \* MERGEFORMAT </w:instrText>
      </w:r>
      <w:r w:rsidR="003E5DCB" w:rsidRPr="00B95CF5">
        <w:fldChar w:fldCharType="separate"/>
      </w:r>
      <w:r w:rsidR="00E24AB8">
        <w:t>5.3.5</w:t>
      </w:r>
      <w:r w:rsidR="003E5DCB" w:rsidRPr="00B95CF5">
        <w:fldChar w:fldCharType="end"/>
      </w:r>
      <w:r w:rsidRPr="00B95CF5">
        <w:t>). Beim Schutzgut Tiere erfolgt die Bewertung der Eingriffsschwere einzelfallbezogen auf Art- bzw. Artgruppenniveau, bei den Anhang IV- und Vogelarten im Rückgriff auf die Ergebnisse des Fachbeitrags Artenschutz</w:t>
      </w:r>
      <w:r w:rsidR="003E5DCB" w:rsidRPr="00B95CF5">
        <w:t xml:space="preserve"> (vgl. Kap. </w:t>
      </w:r>
      <w:r w:rsidR="00224584">
        <w:fldChar w:fldCharType="begin"/>
      </w:r>
      <w:r w:rsidR="00224584">
        <w:instrText xml:space="preserve"> REF _Ref143589999 \r \h </w:instrText>
      </w:r>
      <w:r w:rsidR="00224584">
        <w:fldChar w:fldCharType="separate"/>
      </w:r>
      <w:r w:rsidR="00E24AB8">
        <w:t>5.3.2</w:t>
      </w:r>
      <w:r w:rsidR="00224584">
        <w:fldChar w:fldCharType="end"/>
      </w:r>
      <w:r w:rsidR="003E5DCB" w:rsidRPr="00B95CF5">
        <w:t>)</w:t>
      </w:r>
      <w:r w:rsidRPr="00B95CF5">
        <w:t xml:space="preserve">. Das Schutzgut Pflanzen wird weitgehend über die Biotoptypen abgedeckt (vgl. Kap. </w:t>
      </w:r>
      <w:r w:rsidR="003E5DCB" w:rsidRPr="00B95CF5">
        <w:fldChar w:fldCharType="begin"/>
      </w:r>
      <w:r w:rsidR="003E5DCB" w:rsidRPr="00B95CF5">
        <w:instrText xml:space="preserve"> REF _Ref88645395 \r \h </w:instrText>
      </w:r>
      <w:r w:rsidR="00F94C0A">
        <w:instrText xml:space="preserve"> \* MERGEFORMAT </w:instrText>
      </w:r>
      <w:r w:rsidR="003E5DCB" w:rsidRPr="00B95CF5">
        <w:fldChar w:fldCharType="separate"/>
      </w:r>
      <w:r w:rsidR="00E24AB8">
        <w:t>5.3.3</w:t>
      </w:r>
      <w:r w:rsidR="003E5DCB" w:rsidRPr="00B95CF5">
        <w:fldChar w:fldCharType="end"/>
      </w:r>
      <w:r w:rsidRPr="00B95CF5">
        <w:t>)</w:t>
      </w:r>
      <w:r w:rsidR="00F94C0A">
        <w:t>, außerdem</w:t>
      </w:r>
      <w:r w:rsidRPr="00B95CF5">
        <w:t xml:space="preserve"> erfolgt grundsätzlich eine Kompensation von </w:t>
      </w:r>
      <w:r w:rsidR="00F94C0A">
        <w:t>FFH-</w:t>
      </w:r>
      <w:r w:rsidRPr="00B95CF5">
        <w:t xml:space="preserve">LRT und gesetzlich geschützten Biotopen. Liegen im Einzelfall darüber hinaus planungsrelevante Artvorkommen vor, erfolgt die Bewertung der Eingriffsschwere durch eine Einzelfallbetrachtung unter Berücksichtigung von Vermeidungsmaßnahmen. </w:t>
      </w:r>
    </w:p>
    <w:p w14:paraId="5FFC8DB8" w14:textId="77777777" w:rsidR="0053123E" w:rsidRDefault="0053123E" w:rsidP="0053123E">
      <w:pPr>
        <w:pStyle w:val="textkrper0"/>
      </w:pPr>
    </w:p>
    <w:p w14:paraId="76D5B7E3" w14:textId="77777777" w:rsidR="0053123E" w:rsidRDefault="0053123E" w:rsidP="0053123E">
      <w:pPr>
        <w:pStyle w:val="textkrper0"/>
        <w:sectPr w:rsidR="0053123E" w:rsidSect="003C7F6A">
          <w:headerReference w:type="default" r:id="rId108"/>
          <w:footerReference w:type="default" r:id="rId109"/>
          <w:pgSz w:w="11906" w:h="16838" w:code="9"/>
          <w:pgMar w:top="1701" w:right="1701" w:bottom="1701" w:left="1701" w:header="680" w:footer="680" w:gutter="0"/>
          <w:pgNumType w:start="1"/>
          <w:cols w:space="708"/>
          <w:docGrid w:linePitch="360"/>
        </w:sectPr>
      </w:pPr>
    </w:p>
    <w:p w14:paraId="7FFC7CD1" w14:textId="03B05F06" w:rsidR="0053123E" w:rsidRDefault="00B552A1" w:rsidP="0053123E">
      <w:pPr>
        <w:pStyle w:val="Zwberschrift"/>
        <w:spacing w:after="240"/>
      </w:pPr>
      <w:bookmarkStart w:id="161" w:name="_Toc125620501"/>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4</w:t>
      </w:r>
      <w:r w:rsidRPr="00BD22B8">
        <w:t>:</w:t>
      </w:r>
      <w:r w:rsidRPr="00BD22B8">
        <w:tab/>
      </w:r>
      <w:r>
        <w:t>Regelmäßig relevante</w:t>
      </w:r>
      <w:r w:rsidRPr="00AE13A1">
        <w:t xml:space="preserve"> Wirkfaktoren </w:t>
      </w:r>
      <w:r>
        <w:t xml:space="preserve">und </w:t>
      </w:r>
      <w:r w:rsidRPr="006C252B">
        <w:t>Intensität der vorhabenbezogenen Wirkungen</w:t>
      </w:r>
      <w:bookmarkEnd w:id="161"/>
    </w:p>
    <w:tbl>
      <w:tblPr>
        <w:tblW w:w="13439"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658"/>
        <w:gridCol w:w="921"/>
        <w:gridCol w:w="886"/>
        <w:gridCol w:w="886"/>
        <w:gridCol w:w="886"/>
        <w:gridCol w:w="886"/>
        <w:gridCol w:w="886"/>
        <w:gridCol w:w="886"/>
        <w:gridCol w:w="886"/>
        <w:gridCol w:w="886"/>
        <w:gridCol w:w="886"/>
        <w:gridCol w:w="886"/>
      </w:tblGrid>
      <w:tr w:rsidR="000E513A" w14:paraId="7D69185F" w14:textId="77777777" w:rsidTr="0064600C">
        <w:trPr>
          <w:tblHeader/>
        </w:trPr>
        <w:tc>
          <w:tcPr>
            <w:tcW w:w="3658" w:type="dxa"/>
            <w:vMerge w:val="restart"/>
            <w:shd w:val="clear" w:color="auto" w:fill="D9D9D9" w:themeFill="background1" w:themeFillShade="D9"/>
            <w:hideMark/>
          </w:tcPr>
          <w:p w14:paraId="144D59C9" w14:textId="77777777" w:rsidR="000E513A" w:rsidRDefault="000E513A" w:rsidP="0053123E">
            <w:pPr>
              <w:pStyle w:val="mittlererTabellenkopf"/>
              <w:spacing w:after="120"/>
            </w:pPr>
            <w:r>
              <w:rPr>
                <w:b w:val="0"/>
              </w:rPr>
              <w:br w:type="page"/>
            </w:r>
            <w:r>
              <w:rPr>
                <w:b w:val="0"/>
              </w:rPr>
              <w:br w:type="page"/>
            </w:r>
            <w:r>
              <w:t>Wirkfaktoren</w:t>
            </w:r>
          </w:p>
          <w:p w14:paraId="767A313C" w14:textId="77777777" w:rsidR="000E513A" w:rsidRDefault="000E513A" w:rsidP="0053123E">
            <w:pPr>
              <w:pStyle w:val="mittlererTabellenkopf"/>
            </w:pPr>
            <w:r w:rsidRPr="00E55B1B">
              <w:rPr>
                <w:b w:val="0"/>
              </w:rPr>
              <w:t xml:space="preserve">(die tatsächliche </w:t>
            </w:r>
            <w:r>
              <w:rPr>
                <w:b w:val="0"/>
              </w:rPr>
              <w:t>Beeinträchtigungsintensität</w:t>
            </w:r>
            <w:r w:rsidRPr="00E55B1B">
              <w:rPr>
                <w:b w:val="0"/>
              </w:rPr>
              <w:t xml:space="preserve"> ist </w:t>
            </w:r>
            <w:r>
              <w:rPr>
                <w:b w:val="0"/>
              </w:rPr>
              <w:t>beim konkreten Vorhaben</w:t>
            </w:r>
            <w:r w:rsidRPr="00E55B1B">
              <w:rPr>
                <w:b w:val="0"/>
              </w:rPr>
              <w:t xml:space="preserve"> unter Berücksichtigung von </w:t>
            </w:r>
            <w:r w:rsidRPr="00E55B1B">
              <w:t>V</w:t>
            </w:r>
            <w:r>
              <w:t>ermeidungs-/</w:t>
            </w:r>
            <w:r w:rsidRPr="00E55B1B">
              <w:t>Minderungsmaßnahmen</w:t>
            </w:r>
            <w:r w:rsidRPr="00E55B1B">
              <w:rPr>
                <w:b w:val="0"/>
              </w:rPr>
              <w:t xml:space="preserve"> zu beurteilen)</w:t>
            </w:r>
          </w:p>
        </w:tc>
        <w:tc>
          <w:tcPr>
            <w:tcW w:w="9781" w:type="dxa"/>
            <w:gridSpan w:val="11"/>
            <w:shd w:val="clear" w:color="auto" w:fill="D9D9D9" w:themeFill="background1" w:themeFillShade="D9"/>
          </w:tcPr>
          <w:p w14:paraId="48BFB3FF" w14:textId="256499B5" w:rsidR="000E513A" w:rsidRDefault="000E513A" w:rsidP="0053123E">
            <w:pPr>
              <w:pStyle w:val="kleinerTabellenkopf"/>
            </w:pPr>
            <w:r w:rsidRPr="006C252B">
              <w:rPr>
                <w:sz w:val="18"/>
              </w:rPr>
              <w:t>Intensität der vorhabenbezogenen Wirkungen</w:t>
            </w:r>
            <w:r>
              <w:rPr>
                <w:sz w:val="18"/>
              </w:rPr>
              <w:t xml:space="preserve"> auf die Schutzgutfunktionen</w:t>
            </w:r>
            <w:r w:rsidR="00944989">
              <w:rPr>
                <w:sz w:val="18"/>
              </w:rPr>
              <w:t xml:space="preserve"> </w:t>
            </w:r>
            <w:r w:rsidR="00944989">
              <w:rPr>
                <w:sz w:val="18"/>
              </w:rPr>
              <w:br/>
              <w:t xml:space="preserve">der Schutzgüter </w:t>
            </w:r>
            <w:r w:rsidR="00944989" w:rsidRPr="00944989">
              <w:rPr>
                <w:sz w:val="18"/>
              </w:rPr>
              <w:t>Tiere, Pflanzen, Boden, Wasser, Klima / Luft und Landschaftsbild</w:t>
            </w:r>
          </w:p>
        </w:tc>
      </w:tr>
      <w:tr w:rsidR="000E513A" w14:paraId="6C72DC2F" w14:textId="77777777" w:rsidTr="0064600C">
        <w:trPr>
          <w:tblHeader/>
        </w:trPr>
        <w:tc>
          <w:tcPr>
            <w:tcW w:w="3658" w:type="dxa"/>
            <w:vMerge/>
            <w:shd w:val="clear" w:color="auto" w:fill="D9D9D9" w:themeFill="background1" w:themeFillShade="D9"/>
          </w:tcPr>
          <w:p w14:paraId="43D8F371" w14:textId="77777777" w:rsidR="000E513A" w:rsidRPr="00645F5B" w:rsidRDefault="000E513A" w:rsidP="0053123E">
            <w:pPr>
              <w:pStyle w:val="mittlererTabellenkopf"/>
              <w:rPr>
                <w:b w:val="0"/>
                <w:sz w:val="16"/>
                <w:szCs w:val="16"/>
              </w:rPr>
            </w:pPr>
          </w:p>
        </w:tc>
        <w:tc>
          <w:tcPr>
            <w:tcW w:w="921" w:type="dxa"/>
            <w:shd w:val="clear" w:color="auto" w:fill="D9D9D9" w:themeFill="background1" w:themeFillShade="D9"/>
          </w:tcPr>
          <w:p w14:paraId="7500047F" w14:textId="77777777" w:rsidR="000E513A" w:rsidRPr="006C252B" w:rsidRDefault="000E513A" w:rsidP="0053123E">
            <w:pPr>
              <w:pStyle w:val="kleinerTabellenkopf"/>
              <w:rPr>
                <w:sz w:val="18"/>
              </w:rPr>
            </w:pPr>
            <w:r w:rsidRPr="006C252B">
              <w:rPr>
                <w:sz w:val="18"/>
              </w:rPr>
              <w:t>Vielfalt von Tierarten</w:t>
            </w:r>
          </w:p>
        </w:tc>
        <w:tc>
          <w:tcPr>
            <w:tcW w:w="886" w:type="dxa"/>
            <w:shd w:val="clear" w:color="auto" w:fill="D9D9D9" w:themeFill="background1" w:themeFillShade="D9"/>
          </w:tcPr>
          <w:p w14:paraId="1CB98329" w14:textId="77777777" w:rsidR="000E513A" w:rsidRPr="006C252B" w:rsidRDefault="000E513A" w:rsidP="0053123E">
            <w:pPr>
              <w:pStyle w:val="kleinerTabellenkopf"/>
              <w:rPr>
                <w:sz w:val="18"/>
              </w:rPr>
            </w:pPr>
            <w:r w:rsidRPr="006C252B">
              <w:rPr>
                <w:sz w:val="18"/>
              </w:rPr>
              <w:t>Vielfalt von Pflanzenarten</w:t>
            </w:r>
          </w:p>
        </w:tc>
        <w:tc>
          <w:tcPr>
            <w:tcW w:w="886" w:type="dxa"/>
            <w:shd w:val="clear" w:color="auto" w:fill="D9D9D9" w:themeFill="background1" w:themeFillShade="D9"/>
          </w:tcPr>
          <w:p w14:paraId="13E97BA9" w14:textId="77777777" w:rsidR="000E513A" w:rsidRPr="006C252B" w:rsidRDefault="000E513A" w:rsidP="0053123E">
            <w:pPr>
              <w:pStyle w:val="kleinerTabellenkopf"/>
              <w:rPr>
                <w:sz w:val="18"/>
              </w:rPr>
            </w:pPr>
            <w:r w:rsidRPr="006C252B">
              <w:rPr>
                <w:sz w:val="18"/>
              </w:rPr>
              <w:t>natürliche Bodenfunktionen</w:t>
            </w:r>
          </w:p>
        </w:tc>
        <w:tc>
          <w:tcPr>
            <w:tcW w:w="886" w:type="dxa"/>
            <w:shd w:val="clear" w:color="auto" w:fill="D9D9D9" w:themeFill="background1" w:themeFillShade="D9"/>
          </w:tcPr>
          <w:p w14:paraId="7F39CBF8" w14:textId="77777777" w:rsidR="000E513A" w:rsidRPr="006C252B" w:rsidRDefault="000E513A" w:rsidP="0053123E">
            <w:pPr>
              <w:pStyle w:val="kleinerTabellenkopf"/>
              <w:rPr>
                <w:sz w:val="18"/>
              </w:rPr>
            </w:pPr>
            <w:r w:rsidRPr="006C252B">
              <w:rPr>
                <w:sz w:val="18"/>
              </w:rPr>
              <w:t>Archivfunktion Boden, Geotope</w:t>
            </w:r>
          </w:p>
        </w:tc>
        <w:tc>
          <w:tcPr>
            <w:tcW w:w="886" w:type="dxa"/>
            <w:shd w:val="clear" w:color="auto" w:fill="D9D9D9" w:themeFill="background1" w:themeFillShade="D9"/>
          </w:tcPr>
          <w:p w14:paraId="6752F788" w14:textId="77777777" w:rsidR="000E513A" w:rsidRPr="006C252B" w:rsidRDefault="000E513A" w:rsidP="0053123E">
            <w:pPr>
              <w:pStyle w:val="kleinerTabellenkopf"/>
              <w:rPr>
                <w:sz w:val="18"/>
              </w:rPr>
            </w:pPr>
            <w:r w:rsidRPr="006C252B">
              <w:rPr>
                <w:sz w:val="18"/>
              </w:rPr>
              <w:t>Funktionen Oberflächengewässer</w:t>
            </w:r>
          </w:p>
        </w:tc>
        <w:tc>
          <w:tcPr>
            <w:tcW w:w="886" w:type="dxa"/>
            <w:shd w:val="clear" w:color="auto" w:fill="D9D9D9" w:themeFill="background1" w:themeFillShade="D9"/>
          </w:tcPr>
          <w:p w14:paraId="74EF01C8" w14:textId="77777777" w:rsidR="000E513A" w:rsidRPr="006C252B" w:rsidRDefault="000E513A" w:rsidP="0053123E">
            <w:pPr>
              <w:pStyle w:val="kleinerTabellenkopf"/>
              <w:rPr>
                <w:sz w:val="18"/>
              </w:rPr>
            </w:pPr>
            <w:r w:rsidRPr="006C252B">
              <w:rPr>
                <w:sz w:val="18"/>
              </w:rPr>
              <w:t>Funktionen Grundwasser</w:t>
            </w:r>
          </w:p>
        </w:tc>
        <w:tc>
          <w:tcPr>
            <w:tcW w:w="886" w:type="dxa"/>
            <w:shd w:val="clear" w:color="auto" w:fill="D9D9D9" w:themeFill="background1" w:themeFillShade="D9"/>
          </w:tcPr>
          <w:p w14:paraId="10244CA5" w14:textId="77777777" w:rsidR="000E513A" w:rsidRPr="006C252B" w:rsidRDefault="000E513A" w:rsidP="0053123E">
            <w:pPr>
              <w:pStyle w:val="kleinerTabellenkopf"/>
              <w:rPr>
                <w:sz w:val="18"/>
              </w:rPr>
            </w:pPr>
            <w:r w:rsidRPr="006C252B">
              <w:rPr>
                <w:sz w:val="18"/>
              </w:rPr>
              <w:t>Hochwasserschutz- und Retentionsfunktion</w:t>
            </w:r>
          </w:p>
        </w:tc>
        <w:tc>
          <w:tcPr>
            <w:tcW w:w="886" w:type="dxa"/>
            <w:shd w:val="clear" w:color="auto" w:fill="D9D9D9" w:themeFill="background1" w:themeFillShade="D9"/>
          </w:tcPr>
          <w:p w14:paraId="5B9D1A80" w14:textId="77777777" w:rsidR="000E513A" w:rsidRPr="006C252B" w:rsidRDefault="000E513A" w:rsidP="0053123E">
            <w:pPr>
              <w:pStyle w:val="kleinerTabellenkopf"/>
              <w:rPr>
                <w:sz w:val="18"/>
              </w:rPr>
            </w:pPr>
            <w:r w:rsidRPr="006C252B">
              <w:rPr>
                <w:sz w:val="18"/>
              </w:rPr>
              <w:t>klimatische u. lufthygienische Ausgleichsfunktion</w:t>
            </w:r>
          </w:p>
        </w:tc>
        <w:tc>
          <w:tcPr>
            <w:tcW w:w="886" w:type="dxa"/>
            <w:shd w:val="clear" w:color="auto" w:fill="D9D9D9" w:themeFill="background1" w:themeFillShade="D9"/>
          </w:tcPr>
          <w:p w14:paraId="350E820F" w14:textId="714298DB" w:rsidR="000E513A" w:rsidRPr="006C252B" w:rsidRDefault="000E513A" w:rsidP="009A5651">
            <w:pPr>
              <w:pStyle w:val="kleinerTabellenkopf"/>
              <w:rPr>
                <w:sz w:val="18"/>
              </w:rPr>
            </w:pPr>
            <w:r w:rsidRPr="006C252B">
              <w:rPr>
                <w:sz w:val="18"/>
              </w:rPr>
              <w:t>Klimaschutzfunktion</w:t>
            </w:r>
            <w:r w:rsidR="009A5651">
              <w:rPr>
                <w:sz w:val="18"/>
              </w:rPr>
              <w:t xml:space="preserve"> Treibhausgassenken</w:t>
            </w:r>
          </w:p>
        </w:tc>
        <w:tc>
          <w:tcPr>
            <w:tcW w:w="886" w:type="dxa"/>
            <w:shd w:val="clear" w:color="auto" w:fill="D9D9D9" w:themeFill="background1" w:themeFillShade="D9"/>
          </w:tcPr>
          <w:p w14:paraId="08A03FF6" w14:textId="77777777" w:rsidR="000E513A" w:rsidRPr="006C252B" w:rsidRDefault="000E513A" w:rsidP="0053123E">
            <w:pPr>
              <w:pStyle w:val="kleinerTabellenkopf"/>
              <w:rPr>
                <w:sz w:val="18"/>
              </w:rPr>
            </w:pPr>
            <w:r w:rsidRPr="006C252B">
              <w:rPr>
                <w:sz w:val="18"/>
              </w:rPr>
              <w:t>Landschaftsbild, kulturelles Erbe</w:t>
            </w:r>
          </w:p>
        </w:tc>
        <w:tc>
          <w:tcPr>
            <w:tcW w:w="886" w:type="dxa"/>
            <w:shd w:val="clear" w:color="auto" w:fill="D9D9D9" w:themeFill="background1" w:themeFillShade="D9"/>
          </w:tcPr>
          <w:p w14:paraId="06C270ED" w14:textId="77777777" w:rsidR="000E513A" w:rsidRPr="006C252B" w:rsidRDefault="000E513A" w:rsidP="0053123E">
            <w:pPr>
              <w:pStyle w:val="kleinerTabellenkopf"/>
              <w:rPr>
                <w:sz w:val="18"/>
              </w:rPr>
            </w:pPr>
            <w:r w:rsidRPr="006C252B">
              <w:rPr>
                <w:sz w:val="18"/>
              </w:rPr>
              <w:t>Erleben von Landschaft, Erholung</w:t>
            </w:r>
          </w:p>
        </w:tc>
      </w:tr>
      <w:tr w:rsidR="0053123E" w14:paraId="7CE2070F" w14:textId="77777777" w:rsidTr="0053123E">
        <w:tc>
          <w:tcPr>
            <w:tcW w:w="13439" w:type="dxa"/>
            <w:gridSpan w:val="12"/>
            <w:shd w:val="clear" w:color="auto" w:fill="D9D9D9" w:themeFill="background1" w:themeFillShade="D9"/>
            <w:hideMark/>
          </w:tcPr>
          <w:p w14:paraId="0D75D7BC" w14:textId="77777777" w:rsidR="0053123E" w:rsidRPr="003F215B" w:rsidRDefault="0053123E" w:rsidP="0053123E">
            <w:pPr>
              <w:pStyle w:val="mittlererTabellenkopf"/>
              <w:keepNext/>
              <w:spacing w:before="60" w:after="60"/>
              <w:jc w:val="left"/>
            </w:pPr>
            <w:r w:rsidRPr="003F215B">
              <w:t>Baubedingte Wirkfaktoren</w:t>
            </w:r>
          </w:p>
        </w:tc>
      </w:tr>
      <w:tr w:rsidR="000E513A" w14:paraId="23DE7572" w14:textId="77777777" w:rsidTr="0064600C">
        <w:tc>
          <w:tcPr>
            <w:tcW w:w="3658" w:type="dxa"/>
            <w:hideMark/>
          </w:tcPr>
          <w:p w14:paraId="0635BA65" w14:textId="77777777" w:rsidR="000E513A" w:rsidRPr="008D2896" w:rsidRDefault="000E513A" w:rsidP="000E513A">
            <w:pPr>
              <w:pStyle w:val="kleinerTabellentext"/>
              <w:jc w:val="left"/>
              <w:rPr>
                <w:sz w:val="18"/>
                <w:szCs w:val="18"/>
              </w:rPr>
            </w:pPr>
            <w:r>
              <w:rPr>
                <w:sz w:val="18"/>
              </w:rPr>
              <w:t xml:space="preserve">temporäre </w:t>
            </w:r>
            <w:r w:rsidRPr="001E1C06">
              <w:rPr>
                <w:sz w:val="18"/>
              </w:rPr>
              <w:t>Flächen</w:t>
            </w:r>
            <w:r>
              <w:rPr>
                <w:sz w:val="18"/>
              </w:rPr>
              <w:t>inanspruchnahme</w:t>
            </w:r>
            <w:r w:rsidRPr="001E1C06">
              <w:rPr>
                <w:sz w:val="18"/>
              </w:rPr>
              <w:t xml:space="preserve"> durch </w:t>
            </w:r>
            <w:r w:rsidRPr="003F215B">
              <w:rPr>
                <w:sz w:val="18"/>
              </w:rPr>
              <w:t>Baustreifen, Baustelleneinr</w:t>
            </w:r>
            <w:r>
              <w:rPr>
                <w:sz w:val="18"/>
              </w:rPr>
              <w:t>ichtungen wie Baustraßen und La</w:t>
            </w:r>
            <w:r w:rsidRPr="003F215B">
              <w:rPr>
                <w:sz w:val="18"/>
              </w:rPr>
              <w:t>gerplätze</w:t>
            </w:r>
          </w:p>
        </w:tc>
        <w:tc>
          <w:tcPr>
            <w:tcW w:w="921" w:type="dxa"/>
            <w:shd w:val="clear" w:color="auto" w:fill="FFFFCC"/>
          </w:tcPr>
          <w:p w14:paraId="563C768D"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689CF276"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tcPr>
          <w:p w14:paraId="680E80A4" w14:textId="77777777" w:rsidR="000E513A" w:rsidRPr="008D2896" w:rsidRDefault="000E513A" w:rsidP="0053123E">
            <w:pPr>
              <w:pStyle w:val="kleinerTabellentext"/>
              <w:jc w:val="center"/>
              <w:rPr>
                <w:sz w:val="18"/>
                <w:szCs w:val="18"/>
              </w:rPr>
            </w:pPr>
            <w:r w:rsidRPr="008D2896">
              <w:rPr>
                <w:sz w:val="18"/>
                <w:szCs w:val="18"/>
              </w:rPr>
              <w:t>mittel</w:t>
            </w:r>
          </w:p>
        </w:tc>
        <w:tc>
          <w:tcPr>
            <w:tcW w:w="886" w:type="dxa"/>
          </w:tcPr>
          <w:p w14:paraId="0F6A0360" w14:textId="77777777" w:rsidR="000E513A" w:rsidRPr="008D2896" w:rsidRDefault="000E513A" w:rsidP="0053123E">
            <w:pPr>
              <w:pStyle w:val="kleinerTabellentext"/>
              <w:jc w:val="center"/>
              <w:rPr>
                <w:sz w:val="18"/>
                <w:szCs w:val="18"/>
              </w:rPr>
            </w:pPr>
            <w:r w:rsidRPr="008D2896">
              <w:rPr>
                <w:sz w:val="18"/>
                <w:szCs w:val="18"/>
              </w:rPr>
              <w:t>mittel</w:t>
            </w:r>
          </w:p>
        </w:tc>
        <w:tc>
          <w:tcPr>
            <w:tcW w:w="886" w:type="dxa"/>
            <w:shd w:val="clear" w:color="auto" w:fill="FFFFCC"/>
          </w:tcPr>
          <w:p w14:paraId="71102DA6" w14:textId="77777777" w:rsidR="000E513A" w:rsidRPr="008D2896" w:rsidRDefault="000E513A" w:rsidP="0053123E">
            <w:pPr>
              <w:pStyle w:val="kleinerTabellentext"/>
              <w:jc w:val="center"/>
              <w:rPr>
                <w:sz w:val="18"/>
                <w:szCs w:val="18"/>
              </w:rPr>
            </w:pPr>
            <w:r w:rsidRPr="008D2896">
              <w:rPr>
                <w:sz w:val="18"/>
                <w:szCs w:val="18"/>
              </w:rPr>
              <w:t>-</w:t>
            </w:r>
          </w:p>
          <w:p w14:paraId="14B426DA" w14:textId="77777777" w:rsidR="000E513A" w:rsidRPr="008D2896" w:rsidRDefault="000E513A" w:rsidP="0053123E">
            <w:pPr>
              <w:pStyle w:val="kleinerTabellentext"/>
              <w:jc w:val="center"/>
              <w:rPr>
                <w:sz w:val="18"/>
                <w:szCs w:val="18"/>
              </w:rPr>
            </w:pPr>
            <w:r w:rsidRPr="008D2896">
              <w:rPr>
                <w:sz w:val="18"/>
                <w:szCs w:val="18"/>
              </w:rPr>
              <w:t>(s.u.)</w:t>
            </w:r>
          </w:p>
        </w:tc>
        <w:tc>
          <w:tcPr>
            <w:tcW w:w="886" w:type="dxa"/>
            <w:shd w:val="clear" w:color="auto" w:fill="FFFFCC"/>
          </w:tcPr>
          <w:p w14:paraId="5E434240" w14:textId="74071256" w:rsidR="000E513A" w:rsidRPr="008D2896" w:rsidRDefault="009A5651" w:rsidP="0053123E">
            <w:pPr>
              <w:pStyle w:val="kleinerTabellentext"/>
              <w:jc w:val="center"/>
              <w:rPr>
                <w:sz w:val="18"/>
                <w:szCs w:val="18"/>
              </w:rPr>
            </w:pPr>
            <w:r w:rsidRPr="008D2896">
              <w:rPr>
                <w:sz w:val="18"/>
                <w:szCs w:val="18"/>
              </w:rPr>
              <w:t>Einzelfall</w:t>
            </w:r>
          </w:p>
        </w:tc>
        <w:tc>
          <w:tcPr>
            <w:tcW w:w="886" w:type="dxa"/>
            <w:shd w:val="clear" w:color="auto" w:fill="FFFFCC"/>
          </w:tcPr>
          <w:p w14:paraId="55516EE9"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tcPr>
          <w:p w14:paraId="3018BC6F" w14:textId="77777777" w:rsidR="000E513A" w:rsidRPr="008D2896" w:rsidRDefault="000E513A" w:rsidP="0053123E">
            <w:pPr>
              <w:pStyle w:val="kleinerTabellentext"/>
              <w:jc w:val="center"/>
              <w:rPr>
                <w:sz w:val="18"/>
                <w:szCs w:val="18"/>
              </w:rPr>
            </w:pPr>
            <w:r w:rsidRPr="008D2896">
              <w:rPr>
                <w:sz w:val="18"/>
                <w:szCs w:val="18"/>
              </w:rPr>
              <w:t>gering</w:t>
            </w:r>
          </w:p>
        </w:tc>
        <w:tc>
          <w:tcPr>
            <w:tcW w:w="886" w:type="dxa"/>
          </w:tcPr>
          <w:p w14:paraId="1C974565" w14:textId="385B0C00" w:rsidR="000E513A" w:rsidRPr="008D2896" w:rsidRDefault="00944989" w:rsidP="0053123E">
            <w:pPr>
              <w:pStyle w:val="kleinerTabellentext"/>
              <w:jc w:val="center"/>
              <w:rPr>
                <w:sz w:val="18"/>
                <w:szCs w:val="18"/>
              </w:rPr>
            </w:pPr>
            <w:r>
              <w:rPr>
                <w:sz w:val="18"/>
                <w:szCs w:val="18"/>
              </w:rPr>
              <w:t>gering</w:t>
            </w:r>
          </w:p>
        </w:tc>
        <w:tc>
          <w:tcPr>
            <w:tcW w:w="886" w:type="dxa"/>
          </w:tcPr>
          <w:p w14:paraId="724DE54B" w14:textId="77777777" w:rsidR="000E513A" w:rsidRPr="008D2896" w:rsidRDefault="000E513A" w:rsidP="0053123E">
            <w:pPr>
              <w:pStyle w:val="kleinerTabellentext"/>
              <w:jc w:val="center"/>
              <w:rPr>
                <w:sz w:val="18"/>
                <w:szCs w:val="18"/>
              </w:rPr>
            </w:pPr>
            <w:r w:rsidRPr="008D2896">
              <w:rPr>
                <w:sz w:val="18"/>
                <w:szCs w:val="18"/>
              </w:rPr>
              <w:t>gering</w:t>
            </w:r>
          </w:p>
        </w:tc>
        <w:tc>
          <w:tcPr>
            <w:tcW w:w="886" w:type="dxa"/>
          </w:tcPr>
          <w:p w14:paraId="31625187" w14:textId="77777777" w:rsidR="000E513A" w:rsidRPr="008D2896" w:rsidRDefault="000E513A" w:rsidP="0053123E">
            <w:pPr>
              <w:pStyle w:val="kleinerTabellentext"/>
              <w:jc w:val="center"/>
              <w:rPr>
                <w:sz w:val="18"/>
                <w:szCs w:val="18"/>
              </w:rPr>
            </w:pPr>
            <w:r w:rsidRPr="008D2896">
              <w:rPr>
                <w:sz w:val="18"/>
                <w:szCs w:val="18"/>
              </w:rPr>
              <w:t>gering</w:t>
            </w:r>
          </w:p>
        </w:tc>
      </w:tr>
      <w:tr w:rsidR="000E513A" w:rsidRPr="004E704A" w14:paraId="408A2793" w14:textId="77777777" w:rsidTr="0064600C">
        <w:tc>
          <w:tcPr>
            <w:tcW w:w="3658" w:type="dxa"/>
            <w:hideMark/>
          </w:tcPr>
          <w:p w14:paraId="284C623E" w14:textId="77777777" w:rsidR="000E513A" w:rsidRPr="008D2896" w:rsidRDefault="000E513A" w:rsidP="000E513A">
            <w:pPr>
              <w:pStyle w:val="kleinerTabellentext"/>
              <w:jc w:val="left"/>
              <w:rPr>
                <w:sz w:val="18"/>
                <w:szCs w:val="18"/>
              </w:rPr>
            </w:pPr>
            <w:r w:rsidRPr="004E704A">
              <w:rPr>
                <w:sz w:val="18"/>
              </w:rPr>
              <w:t>Bodenabtrag, Bodenumlagerung, Bodenverdichtung</w:t>
            </w:r>
          </w:p>
        </w:tc>
        <w:tc>
          <w:tcPr>
            <w:tcW w:w="921" w:type="dxa"/>
            <w:shd w:val="clear" w:color="auto" w:fill="FFFFCC"/>
          </w:tcPr>
          <w:p w14:paraId="1561B77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60C8535A"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00329EF5" w14:textId="77777777" w:rsidR="000E513A" w:rsidRPr="008D2896" w:rsidRDefault="000E513A" w:rsidP="0053123E">
            <w:pPr>
              <w:pStyle w:val="kleinerTabellentext"/>
              <w:jc w:val="center"/>
              <w:rPr>
                <w:sz w:val="18"/>
                <w:szCs w:val="18"/>
              </w:rPr>
            </w:pPr>
            <w:r w:rsidRPr="008D2896">
              <w:rPr>
                <w:sz w:val="18"/>
                <w:szCs w:val="18"/>
              </w:rPr>
              <w:t>mittel</w:t>
            </w:r>
          </w:p>
        </w:tc>
        <w:tc>
          <w:tcPr>
            <w:tcW w:w="886" w:type="dxa"/>
          </w:tcPr>
          <w:p w14:paraId="3108C8C3" w14:textId="77777777" w:rsidR="000E513A" w:rsidRPr="008D2896" w:rsidRDefault="000E513A" w:rsidP="0053123E">
            <w:pPr>
              <w:pStyle w:val="kleinerTabellentext"/>
              <w:jc w:val="center"/>
              <w:rPr>
                <w:sz w:val="18"/>
                <w:szCs w:val="18"/>
              </w:rPr>
            </w:pPr>
            <w:r w:rsidRPr="008D2896">
              <w:rPr>
                <w:sz w:val="18"/>
                <w:szCs w:val="18"/>
              </w:rPr>
              <w:t>mittel</w:t>
            </w:r>
          </w:p>
        </w:tc>
        <w:tc>
          <w:tcPr>
            <w:tcW w:w="886" w:type="dxa"/>
            <w:shd w:val="clear" w:color="auto" w:fill="FFFFCC"/>
          </w:tcPr>
          <w:p w14:paraId="390ABDAE"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6C1B8018"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760E084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1360C432"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548BD4F5" w14:textId="40A64C06" w:rsidR="000E513A" w:rsidRPr="008D2896" w:rsidRDefault="00FD56A7" w:rsidP="00944989">
            <w:pPr>
              <w:pStyle w:val="kleinerTabellentext"/>
              <w:jc w:val="center"/>
              <w:rPr>
                <w:sz w:val="18"/>
                <w:szCs w:val="18"/>
              </w:rPr>
            </w:pPr>
            <w:r>
              <w:rPr>
                <w:sz w:val="18"/>
                <w:szCs w:val="18"/>
              </w:rPr>
              <w:t>gering</w:t>
            </w:r>
          </w:p>
        </w:tc>
        <w:tc>
          <w:tcPr>
            <w:tcW w:w="886" w:type="dxa"/>
          </w:tcPr>
          <w:p w14:paraId="1375918D"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205D90D6" w14:textId="77777777" w:rsidR="000E513A" w:rsidRPr="008D2896" w:rsidRDefault="000E513A" w:rsidP="0053123E">
            <w:pPr>
              <w:pStyle w:val="kleinerTabellentext"/>
              <w:jc w:val="center"/>
              <w:rPr>
                <w:sz w:val="18"/>
                <w:szCs w:val="18"/>
              </w:rPr>
            </w:pPr>
            <w:r w:rsidRPr="008D2896">
              <w:rPr>
                <w:sz w:val="18"/>
                <w:szCs w:val="18"/>
              </w:rPr>
              <w:t>-</w:t>
            </w:r>
          </w:p>
        </w:tc>
      </w:tr>
      <w:tr w:rsidR="000E513A" w:rsidRPr="00412E34" w14:paraId="51FAE7CB" w14:textId="77777777" w:rsidTr="0064600C">
        <w:tc>
          <w:tcPr>
            <w:tcW w:w="3658" w:type="dxa"/>
            <w:hideMark/>
          </w:tcPr>
          <w:p w14:paraId="0F1D1756" w14:textId="77777777" w:rsidR="000E513A" w:rsidRPr="008D2896" w:rsidRDefault="000E513A" w:rsidP="00B436E0">
            <w:pPr>
              <w:pStyle w:val="kleinerTabellentext"/>
              <w:jc w:val="left"/>
              <w:rPr>
                <w:sz w:val="18"/>
                <w:szCs w:val="18"/>
              </w:rPr>
            </w:pPr>
            <w:r w:rsidRPr="00412E34">
              <w:rPr>
                <w:sz w:val="18"/>
              </w:rPr>
              <w:t xml:space="preserve">temporäre </w:t>
            </w:r>
            <w:r w:rsidR="00B436E0">
              <w:rPr>
                <w:sz w:val="18"/>
              </w:rPr>
              <w:t>Eingriffe in den Grundwasserhaushalt</w:t>
            </w:r>
          </w:p>
        </w:tc>
        <w:tc>
          <w:tcPr>
            <w:tcW w:w="921" w:type="dxa"/>
            <w:shd w:val="clear" w:color="auto" w:fill="FFFFCC"/>
          </w:tcPr>
          <w:p w14:paraId="6A14E50E"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3EA4275F" w14:textId="77777777" w:rsidR="000E513A" w:rsidRPr="008D2896" w:rsidRDefault="00B436E0" w:rsidP="0053123E">
            <w:pPr>
              <w:pStyle w:val="kleinerTabellentext"/>
              <w:jc w:val="center"/>
              <w:rPr>
                <w:sz w:val="18"/>
                <w:szCs w:val="18"/>
              </w:rPr>
            </w:pPr>
            <w:r w:rsidRPr="008D2896">
              <w:rPr>
                <w:sz w:val="18"/>
                <w:szCs w:val="18"/>
              </w:rPr>
              <w:t>Einzelfall</w:t>
            </w:r>
          </w:p>
        </w:tc>
        <w:tc>
          <w:tcPr>
            <w:tcW w:w="886" w:type="dxa"/>
          </w:tcPr>
          <w:p w14:paraId="3A8746D2"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72B4C1EC"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1B80808F"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2BD0B150"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002F08DB"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27737547"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1366F5B8"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6FED5C4C"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7FFAC23F" w14:textId="77777777" w:rsidR="000E513A" w:rsidRPr="008D2896" w:rsidRDefault="000E513A" w:rsidP="0053123E">
            <w:pPr>
              <w:pStyle w:val="kleinerTabellentext"/>
              <w:jc w:val="center"/>
              <w:rPr>
                <w:sz w:val="18"/>
                <w:szCs w:val="18"/>
              </w:rPr>
            </w:pPr>
            <w:r w:rsidRPr="008D2896">
              <w:rPr>
                <w:sz w:val="18"/>
                <w:szCs w:val="18"/>
              </w:rPr>
              <w:t>-</w:t>
            </w:r>
          </w:p>
        </w:tc>
      </w:tr>
      <w:tr w:rsidR="000E513A" w14:paraId="7AD5E323" w14:textId="77777777" w:rsidTr="0064600C">
        <w:tc>
          <w:tcPr>
            <w:tcW w:w="3658" w:type="dxa"/>
            <w:hideMark/>
          </w:tcPr>
          <w:p w14:paraId="219B28CB" w14:textId="36AEA8DD" w:rsidR="000E513A" w:rsidRPr="008D2896" w:rsidRDefault="00F94C0A" w:rsidP="000E513A">
            <w:pPr>
              <w:pStyle w:val="kleinerTabellentext"/>
              <w:jc w:val="left"/>
              <w:rPr>
                <w:sz w:val="18"/>
                <w:szCs w:val="18"/>
              </w:rPr>
            </w:pPr>
            <w:r>
              <w:rPr>
                <w:sz w:val="18"/>
              </w:rPr>
              <w:t>t</w:t>
            </w:r>
            <w:r w:rsidR="000E513A" w:rsidRPr="003F215B">
              <w:rPr>
                <w:sz w:val="18"/>
              </w:rPr>
              <w:t>emporäre Gewässerverlegung, Gewässerquerung, Verrohrung</w:t>
            </w:r>
          </w:p>
        </w:tc>
        <w:tc>
          <w:tcPr>
            <w:tcW w:w="921" w:type="dxa"/>
            <w:shd w:val="clear" w:color="auto" w:fill="FFFFCC"/>
          </w:tcPr>
          <w:p w14:paraId="5878C99D"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2CDB6C05" w14:textId="5DE4E4A9" w:rsidR="000E513A" w:rsidRPr="008D2896" w:rsidRDefault="00784B68" w:rsidP="0053123E">
            <w:pPr>
              <w:pStyle w:val="kleinerTabellentext"/>
              <w:jc w:val="center"/>
              <w:rPr>
                <w:sz w:val="18"/>
                <w:szCs w:val="18"/>
              </w:rPr>
            </w:pPr>
            <w:r w:rsidRPr="008D2896">
              <w:rPr>
                <w:sz w:val="18"/>
                <w:szCs w:val="18"/>
              </w:rPr>
              <w:t>Einzelfall</w:t>
            </w:r>
          </w:p>
        </w:tc>
        <w:tc>
          <w:tcPr>
            <w:tcW w:w="886" w:type="dxa"/>
          </w:tcPr>
          <w:p w14:paraId="78CBC970"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3CFBD4C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241EE9AE"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50F776B3"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40919D9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2D57D7FE"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1E05E3D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6302B4A0"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79D85230" w14:textId="77777777" w:rsidR="000E513A" w:rsidRPr="008D2896" w:rsidRDefault="000E513A" w:rsidP="0053123E">
            <w:pPr>
              <w:pStyle w:val="kleinerTabellentext"/>
              <w:jc w:val="center"/>
              <w:rPr>
                <w:sz w:val="18"/>
                <w:szCs w:val="18"/>
              </w:rPr>
            </w:pPr>
            <w:r w:rsidRPr="008D2896">
              <w:rPr>
                <w:sz w:val="18"/>
                <w:szCs w:val="18"/>
              </w:rPr>
              <w:t>-</w:t>
            </w:r>
          </w:p>
        </w:tc>
      </w:tr>
      <w:tr w:rsidR="000E513A" w:rsidRPr="009634A8" w14:paraId="46393A1F" w14:textId="77777777" w:rsidTr="0064600C">
        <w:tc>
          <w:tcPr>
            <w:tcW w:w="3658" w:type="dxa"/>
          </w:tcPr>
          <w:p w14:paraId="7A779E89" w14:textId="77777777" w:rsidR="000E513A" w:rsidRPr="009634A8" w:rsidRDefault="000E513A" w:rsidP="000E513A">
            <w:pPr>
              <w:pStyle w:val="kleinerTabellentext"/>
              <w:jc w:val="left"/>
              <w:rPr>
                <w:sz w:val="18"/>
                <w:szCs w:val="18"/>
              </w:rPr>
            </w:pPr>
            <w:r w:rsidRPr="009634A8">
              <w:rPr>
                <w:sz w:val="18"/>
              </w:rPr>
              <w:t>Abbruch von Bauwerken an und über Fließgewässern</w:t>
            </w:r>
          </w:p>
        </w:tc>
        <w:tc>
          <w:tcPr>
            <w:tcW w:w="921" w:type="dxa"/>
            <w:shd w:val="clear" w:color="auto" w:fill="FFFFCC"/>
          </w:tcPr>
          <w:p w14:paraId="5A09F277" w14:textId="77777777" w:rsidR="000E513A" w:rsidRPr="009634A8" w:rsidRDefault="000E513A" w:rsidP="0053123E">
            <w:pPr>
              <w:pStyle w:val="kleinerTabellentext"/>
              <w:jc w:val="center"/>
              <w:rPr>
                <w:sz w:val="18"/>
                <w:szCs w:val="18"/>
              </w:rPr>
            </w:pPr>
            <w:r w:rsidRPr="009634A8">
              <w:rPr>
                <w:sz w:val="18"/>
                <w:szCs w:val="18"/>
              </w:rPr>
              <w:t>Einzelfall</w:t>
            </w:r>
          </w:p>
        </w:tc>
        <w:tc>
          <w:tcPr>
            <w:tcW w:w="886" w:type="dxa"/>
            <w:shd w:val="clear" w:color="auto" w:fill="FFFFCC"/>
          </w:tcPr>
          <w:p w14:paraId="4AA7B372" w14:textId="77777777" w:rsidR="000E513A" w:rsidRPr="009634A8" w:rsidRDefault="000E513A" w:rsidP="0053123E">
            <w:pPr>
              <w:pStyle w:val="kleinerTabellentext"/>
              <w:jc w:val="center"/>
              <w:rPr>
                <w:sz w:val="18"/>
                <w:szCs w:val="18"/>
              </w:rPr>
            </w:pPr>
            <w:r w:rsidRPr="009634A8">
              <w:rPr>
                <w:sz w:val="18"/>
                <w:szCs w:val="18"/>
              </w:rPr>
              <w:t>-</w:t>
            </w:r>
          </w:p>
        </w:tc>
        <w:tc>
          <w:tcPr>
            <w:tcW w:w="886" w:type="dxa"/>
          </w:tcPr>
          <w:p w14:paraId="1E9BEBB1" w14:textId="77777777" w:rsidR="000E513A" w:rsidRPr="009634A8" w:rsidRDefault="000E513A" w:rsidP="0053123E">
            <w:pPr>
              <w:pStyle w:val="kleinerTabellentext"/>
              <w:jc w:val="center"/>
              <w:rPr>
                <w:sz w:val="18"/>
                <w:szCs w:val="18"/>
              </w:rPr>
            </w:pPr>
            <w:r w:rsidRPr="009634A8">
              <w:rPr>
                <w:sz w:val="18"/>
                <w:szCs w:val="18"/>
              </w:rPr>
              <w:t>-</w:t>
            </w:r>
          </w:p>
        </w:tc>
        <w:tc>
          <w:tcPr>
            <w:tcW w:w="886" w:type="dxa"/>
          </w:tcPr>
          <w:p w14:paraId="5EAD9F85" w14:textId="77777777" w:rsidR="000E513A" w:rsidRPr="009634A8" w:rsidRDefault="000E513A" w:rsidP="0053123E">
            <w:pPr>
              <w:pStyle w:val="kleinerTabellentext"/>
              <w:jc w:val="center"/>
              <w:rPr>
                <w:sz w:val="18"/>
                <w:szCs w:val="18"/>
              </w:rPr>
            </w:pPr>
            <w:r w:rsidRPr="009634A8">
              <w:rPr>
                <w:sz w:val="18"/>
                <w:szCs w:val="18"/>
              </w:rPr>
              <w:t>-</w:t>
            </w:r>
          </w:p>
        </w:tc>
        <w:tc>
          <w:tcPr>
            <w:tcW w:w="886" w:type="dxa"/>
            <w:shd w:val="clear" w:color="auto" w:fill="FFFFCC"/>
          </w:tcPr>
          <w:p w14:paraId="45CD9053" w14:textId="77777777" w:rsidR="000E513A" w:rsidRPr="009634A8" w:rsidRDefault="000E513A" w:rsidP="0053123E">
            <w:pPr>
              <w:pStyle w:val="kleinerTabellentext"/>
              <w:jc w:val="center"/>
              <w:rPr>
                <w:sz w:val="18"/>
                <w:szCs w:val="18"/>
              </w:rPr>
            </w:pPr>
            <w:r w:rsidRPr="009634A8">
              <w:rPr>
                <w:sz w:val="18"/>
                <w:szCs w:val="18"/>
              </w:rPr>
              <w:t>Einzelfall</w:t>
            </w:r>
          </w:p>
        </w:tc>
        <w:tc>
          <w:tcPr>
            <w:tcW w:w="886" w:type="dxa"/>
            <w:shd w:val="clear" w:color="auto" w:fill="FFFFCC"/>
          </w:tcPr>
          <w:p w14:paraId="7A26A647" w14:textId="77777777" w:rsidR="000E513A" w:rsidRPr="009634A8" w:rsidRDefault="000E513A" w:rsidP="0053123E">
            <w:pPr>
              <w:pStyle w:val="kleinerTabellentext"/>
              <w:jc w:val="center"/>
              <w:rPr>
                <w:sz w:val="18"/>
                <w:szCs w:val="18"/>
              </w:rPr>
            </w:pPr>
            <w:r w:rsidRPr="009634A8">
              <w:rPr>
                <w:sz w:val="18"/>
                <w:szCs w:val="18"/>
              </w:rPr>
              <w:t>-</w:t>
            </w:r>
          </w:p>
        </w:tc>
        <w:tc>
          <w:tcPr>
            <w:tcW w:w="886" w:type="dxa"/>
            <w:shd w:val="clear" w:color="auto" w:fill="FFFFCC"/>
          </w:tcPr>
          <w:p w14:paraId="37C5E1BD" w14:textId="77777777" w:rsidR="000E513A" w:rsidRPr="009634A8" w:rsidRDefault="000E513A" w:rsidP="0053123E">
            <w:pPr>
              <w:pStyle w:val="kleinerTabellentext"/>
              <w:jc w:val="center"/>
              <w:rPr>
                <w:sz w:val="18"/>
                <w:szCs w:val="18"/>
              </w:rPr>
            </w:pPr>
            <w:r w:rsidRPr="009634A8">
              <w:rPr>
                <w:sz w:val="18"/>
                <w:szCs w:val="18"/>
              </w:rPr>
              <w:t>-</w:t>
            </w:r>
          </w:p>
        </w:tc>
        <w:tc>
          <w:tcPr>
            <w:tcW w:w="886" w:type="dxa"/>
          </w:tcPr>
          <w:p w14:paraId="3D71D186" w14:textId="77777777" w:rsidR="000E513A" w:rsidRPr="009634A8" w:rsidRDefault="000E513A" w:rsidP="0053123E">
            <w:pPr>
              <w:pStyle w:val="kleinerTabellentext"/>
              <w:jc w:val="center"/>
              <w:rPr>
                <w:sz w:val="18"/>
                <w:szCs w:val="18"/>
              </w:rPr>
            </w:pPr>
            <w:r w:rsidRPr="009634A8">
              <w:rPr>
                <w:sz w:val="18"/>
                <w:szCs w:val="18"/>
              </w:rPr>
              <w:t>-</w:t>
            </w:r>
          </w:p>
        </w:tc>
        <w:tc>
          <w:tcPr>
            <w:tcW w:w="886" w:type="dxa"/>
          </w:tcPr>
          <w:p w14:paraId="527FCE8E" w14:textId="77777777" w:rsidR="000E513A" w:rsidRPr="009634A8" w:rsidRDefault="000E513A" w:rsidP="0053123E">
            <w:pPr>
              <w:pStyle w:val="kleinerTabellentext"/>
              <w:jc w:val="center"/>
              <w:rPr>
                <w:sz w:val="18"/>
                <w:szCs w:val="18"/>
              </w:rPr>
            </w:pPr>
            <w:r w:rsidRPr="009634A8">
              <w:rPr>
                <w:sz w:val="18"/>
                <w:szCs w:val="18"/>
              </w:rPr>
              <w:t>-</w:t>
            </w:r>
          </w:p>
        </w:tc>
        <w:tc>
          <w:tcPr>
            <w:tcW w:w="886" w:type="dxa"/>
          </w:tcPr>
          <w:p w14:paraId="0C24055D" w14:textId="77777777" w:rsidR="000E513A" w:rsidRPr="009634A8" w:rsidRDefault="000E513A" w:rsidP="0053123E">
            <w:pPr>
              <w:pStyle w:val="kleinerTabellentext"/>
              <w:jc w:val="center"/>
              <w:rPr>
                <w:sz w:val="18"/>
                <w:szCs w:val="18"/>
              </w:rPr>
            </w:pPr>
            <w:r w:rsidRPr="009634A8">
              <w:rPr>
                <w:sz w:val="18"/>
                <w:szCs w:val="18"/>
              </w:rPr>
              <w:t>-</w:t>
            </w:r>
          </w:p>
        </w:tc>
        <w:tc>
          <w:tcPr>
            <w:tcW w:w="886" w:type="dxa"/>
          </w:tcPr>
          <w:p w14:paraId="5CEE8A37" w14:textId="77777777" w:rsidR="000E513A" w:rsidRPr="009634A8" w:rsidRDefault="000E513A" w:rsidP="0053123E">
            <w:pPr>
              <w:pStyle w:val="kleinerTabellentext"/>
              <w:jc w:val="center"/>
              <w:rPr>
                <w:sz w:val="18"/>
                <w:szCs w:val="18"/>
              </w:rPr>
            </w:pPr>
            <w:r w:rsidRPr="009634A8">
              <w:rPr>
                <w:sz w:val="18"/>
                <w:szCs w:val="18"/>
              </w:rPr>
              <w:t>-</w:t>
            </w:r>
          </w:p>
        </w:tc>
      </w:tr>
      <w:tr w:rsidR="000E513A" w:rsidRPr="00412E34" w14:paraId="0D0B64D8" w14:textId="77777777" w:rsidTr="0064600C">
        <w:tc>
          <w:tcPr>
            <w:tcW w:w="3658" w:type="dxa"/>
            <w:hideMark/>
          </w:tcPr>
          <w:p w14:paraId="1C777E72" w14:textId="77777777" w:rsidR="000E513A" w:rsidRPr="008D2896" w:rsidRDefault="000E513A" w:rsidP="000E513A">
            <w:pPr>
              <w:pStyle w:val="kleinerTabellentext"/>
              <w:jc w:val="left"/>
              <w:rPr>
                <w:sz w:val="18"/>
                <w:szCs w:val="18"/>
              </w:rPr>
            </w:pPr>
            <w:r w:rsidRPr="00412E34">
              <w:rPr>
                <w:sz w:val="18"/>
              </w:rPr>
              <w:t>temporäre Barrierewirkungen</w:t>
            </w:r>
          </w:p>
        </w:tc>
        <w:tc>
          <w:tcPr>
            <w:tcW w:w="921" w:type="dxa"/>
            <w:shd w:val="clear" w:color="auto" w:fill="FFFFCC"/>
          </w:tcPr>
          <w:p w14:paraId="2F3AA452"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77BEAD82"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69135E9E" w14:textId="77777777" w:rsidR="000E513A" w:rsidRPr="008D2896" w:rsidRDefault="000E513A" w:rsidP="0053123E">
            <w:pPr>
              <w:pStyle w:val="kleinerTabellentext"/>
              <w:jc w:val="center"/>
              <w:rPr>
                <w:sz w:val="18"/>
                <w:szCs w:val="18"/>
              </w:rPr>
            </w:pPr>
          </w:p>
        </w:tc>
        <w:tc>
          <w:tcPr>
            <w:tcW w:w="886" w:type="dxa"/>
          </w:tcPr>
          <w:p w14:paraId="2721C01F"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54D42E3E"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6AFED737"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4D9338E3"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tcPr>
          <w:p w14:paraId="23FA497D" w14:textId="77777777" w:rsidR="000E513A" w:rsidRPr="008D2896" w:rsidRDefault="000E513A" w:rsidP="0053123E">
            <w:pPr>
              <w:pStyle w:val="kleinerTabellentext"/>
              <w:jc w:val="center"/>
              <w:rPr>
                <w:sz w:val="18"/>
                <w:szCs w:val="18"/>
              </w:rPr>
            </w:pPr>
            <w:r w:rsidRPr="008D2896">
              <w:rPr>
                <w:sz w:val="18"/>
                <w:szCs w:val="18"/>
              </w:rPr>
              <w:t>gering</w:t>
            </w:r>
          </w:p>
        </w:tc>
        <w:tc>
          <w:tcPr>
            <w:tcW w:w="886" w:type="dxa"/>
          </w:tcPr>
          <w:p w14:paraId="53E1FEE6"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1FFCAA21"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3B176F08" w14:textId="77777777" w:rsidR="000E513A" w:rsidRPr="008D2896" w:rsidRDefault="000E513A" w:rsidP="0053123E">
            <w:pPr>
              <w:pStyle w:val="kleinerTabellentext"/>
              <w:jc w:val="center"/>
              <w:rPr>
                <w:sz w:val="18"/>
                <w:szCs w:val="18"/>
              </w:rPr>
            </w:pPr>
            <w:r w:rsidRPr="008D2896">
              <w:rPr>
                <w:sz w:val="18"/>
                <w:szCs w:val="18"/>
              </w:rPr>
              <w:t>gering</w:t>
            </w:r>
          </w:p>
        </w:tc>
      </w:tr>
      <w:tr w:rsidR="00944989" w:rsidRPr="00412E34" w14:paraId="212AE310" w14:textId="77777777" w:rsidTr="0064600C">
        <w:tc>
          <w:tcPr>
            <w:tcW w:w="3658" w:type="dxa"/>
          </w:tcPr>
          <w:p w14:paraId="21A805A4" w14:textId="192581CC" w:rsidR="00944989" w:rsidRPr="00412E34" w:rsidRDefault="00944989" w:rsidP="00944989">
            <w:pPr>
              <w:pStyle w:val="kleinerTabellentext"/>
              <w:jc w:val="left"/>
              <w:rPr>
                <w:sz w:val="18"/>
              </w:rPr>
            </w:pPr>
            <w:r>
              <w:rPr>
                <w:sz w:val="18"/>
              </w:rPr>
              <w:t xml:space="preserve">temporäre </w:t>
            </w:r>
            <w:r w:rsidRPr="00944989">
              <w:rPr>
                <w:sz w:val="18"/>
              </w:rPr>
              <w:t>Fallenwirkung (z.B. von Baugruben</w:t>
            </w:r>
            <w:r>
              <w:rPr>
                <w:sz w:val="18"/>
              </w:rPr>
              <w:t>)</w:t>
            </w:r>
          </w:p>
        </w:tc>
        <w:tc>
          <w:tcPr>
            <w:tcW w:w="921" w:type="dxa"/>
            <w:shd w:val="clear" w:color="auto" w:fill="FFFFCC"/>
          </w:tcPr>
          <w:p w14:paraId="45ED24A4" w14:textId="5A5EF561" w:rsidR="00944989" w:rsidRPr="008D2896" w:rsidRDefault="00944989" w:rsidP="0053123E">
            <w:pPr>
              <w:pStyle w:val="kleinerTabellentext"/>
              <w:jc w:val="center"/>
              <w:rPr>
                <w:sz w:val="18"/>
                <w:szCs w:val="18"/>
              </w:rPr>
            </w:pPr>
            <w:r w:rsidRPr="008D2896">
              <w:rPr>
                <w:sz w:val="18"/>
                <w:szCs w:val="18"/>
              </w:rPr>
              <w:t>Einzelfall</w:t>
            </w:r>
          </w:p>
        </w:tc>
        <w:tc>
          <w:tcPr>
            <w:tcW w:w="886" w:type="dxa"/>
            <w:shd w:val="clear" w:color="auto" w:fill="FFFFCC"/>
          </w:tcPr>
          <w:p w14:paraId="35A38D08" w14:textId="10934197" w:rsidR="00944989" w:rsidRPr="008D2896" w:rsidRDefault="00944989" w:rsidP="0053123E">
            <w:pPr>
              <w:pStyle w:val="kleinerTabellentext"/>
              <w:jc w:val="center"/>
              <w:rPr>
                <w:sz w:val="18"/>
                <w:szCs w:val="18"/>
              </w:rPr>
            </w:pPr>
            <w:r>
              <w:rPr>
                <w:sz w:val="18"/>
                <w:szCs w:val="18"/>
              </w:rPr>
              <w:t>-</w:t>
            </w:r>
          </w:p>
        </w:tc>
        <w:tc>
          <w:tcPr>
            <w:tcW w:w="886" w:type="dxa"/>
          </w:tcPr>
          <w:p w14:paraId="5E66437F" w14:textId="506A75AA" w:rsidR="00944989" w:rsidRPr="008D2896" w:rsidRDefault="00944989" w:rsidP="0053123E">
            <w:pPr>
              <w:pStyle w:val="kleinerTabellentext"/>
              <w:jc w:val="center"/>
              <w:rPr>
                <w:sz w:val="18"/>
                <w:szCs w:val="18"/>
              </w:rPr>
            </w:pPr>
            <w:r>
              <w:rPr>
                <w:sz w:val="18"/>
                <w:szCs w:val="18"/>
              </w:rPr>
              <w:t>-</w:t>
            </w:r>
          </w:p>
        </w:tc>
        <w:tc>
          <w:tcPr>
            <w:tcW w:w="886" w:type="dxa"/>
          </w:tcPr>
          <w:p w14:paraId="143845F1" w14:textId="3A65FFB6" w:rsidR="00944989" w:rsidRPr="008D2896" w:rsidRDefault="00944989" w:rsidP="0053123E">
            <w:pPr>
              <w:pStyle w:val="kleinerTabellentext"/>
              <w:jc w:val="center"/>
              <w:rPr>
                <w:sz w:val="18"/>
                <w:szCs w:val="18"/>
              </w:rPr>
            </w:pPr>
            <w:r>
              <w:rPr>
                <w:sz w:val="18"/>
                <w:szCs w:val="18"/>
              </w:rPr>
              <w:t>-</w:t>
            </w:r>
          </w:p>
        </w:tc>
        <w:tc>
          <w:tcPr>
            <w:tcW w:w="886" w:type="dxa"/>
            <w:shd w:val="clear" w:color="auto" w:fill="FFFFCC"/>
          </w:tcPr>
          <w:p w14:paraId="4DDFEA1E" w14:textId="678CB0DA" w:rsidR="00944989" w:rsidRPr="008D2896" w:rsidRDefault="00944989" w:rsidP="0053123E">
            <w:pPr>
              <w:pStyle w:val="kleinerTabellentext"/>
              <w:jc w:val="center"/>
              <w:rPr>
                <w:sz w:val="18"/>
                <w:szCs w:val="18"/>
              </w:rPr>
            </w:pPr>
            <w:r>
              <w:rPr>
                <w:sz w:val="18"/>
                <w:szCs w:val="18"/>
              </w:rPr>
              <w:t>-</w:t>
            </w:r>
          </w:p>
        </w:tc>
        <w:tc>
          <w:tcPr>
            <w:tcW w:w="886" w:type="dxa"/>
            <w:shd w:val="clear" w:color="auto" w:fill="FFFFCC"/>
          </w:tcPr>
          <w:p w14:paraId="22256A40" w14:textId="690EC1B8" w:rsidR="00944989" w:rsidRPr="008D2896" w:rsidRDefault="00944989" w:rsidP="0053123E">
            <w:pPr>
              <w:pStyle w:val="kleinerTabellentext"/>
              <w:jc w:val="center"/>
              <w:rPr>
                <w:sz w:val="18"/>
                <w:szCs w:val="18"/>
              </w:rPr>
            </w:pPr>
            <w:r>
              <w:rPr>
                <w:sz w:val="18"/>
                <w:szCs w:val="18"/>
              </w:rPr>
              <w:t>-</w:t>
            </w:r>
          </w:p>
        </w:tc>
        <w:tc>
          <w:tcPr>
            <w:tcW w:w="886" w:type="dxa"/>
            <w:shd w:val="clear" w:color="auto" w:fill="FFFFCC"/>
          </w:tcPr>
          <w:p w14:paraId="1069DB91" w14:textId="00D16F1A" w:rsidR="00944989" w:rsidRPr="008D2896" w:rsidRDefault="00944989" w:rsidP="0053123E">
            <w:pPr>
              <w:pStyle w:val="kleinerTabellentext"/>
              <w:jc w:val="center"/>
              <w:rPr>
                <w:sz w:val="18"/>
                <w:szCs w:val="18"/>
              </w:rPr>
            </w:pPr>
            <w:r>
              <w:rPr>
                <w:sz w:val="18"/>
                <w:szCs w:val="18"/>
              </w:rPr>
              <w:t>-</w:t>
            </w:r>
          </w:p>
        </w:tc>
        <w:tc>
          <w:tcPr>
            <w:tcW w:w="886" w:type="dxa"/>
          </w:tcPr>
          <w:p w14:paraId="4818F3A3" w14:textId="06135D34" w:rsidR="00944989" w:rsidRPr="008D2896" w:rsidRDefault="00944989" w:rsidP="0053123E">
            <w:pPr>
              <w:pStyle w:val="kleinerTabellentext"/>
              <w:jc w:val="center"/>
              <w:rPr>
                <w:sz w:val="18"/>
                <w:szCs w:val="18"/>
              </w:rPr>
            </w:pPr>
            <w:r>
              <w:rPr>
                <w:sz w:val="18"/>
                <w:szCs w:val="18"/>
              </w:rPr>
              <w:t>-</w:t>
            </w:r>
          </w:p>
        </w:tc>
        <w:tc>
          <w:tcPr>
            <w:tcW w:w="886" w:type="dxa"/>
          </w:tcPr>
          <w:p w14:paraId="00478345" w14:textId="1EE3AF03" w:rsidR="00944989" w:rsidRPr="008D2896" w:rsidRDefault="00944989" w:rsidP="0053123E">
            <w:pPr>
              <w:pStyle w:val="kleinerTabellentext"/>
              <w:jc w:val="center"/>
              <w:rPr>
                <w:sz w:val="18"/>
                <w:szCs w:val="18"/>
              </w:rPr>
            </w:pPr>
            <w:r>
              <w:rPr>
                <w:sz w:val="18"/>
                <w:szCs w:val="18"/>
              </w:rPr>
              <w:t>-</w:t>
            </w:r>
          </w:p>
        </w:tc>
        <w:tc>
          <w:tcPr>
            <w:tcW w:w="886" w:type="dxa"/>
          </w:tcPr>
          <w:p w14:paraId="52839361" w14:textId="7D4CF169" w:rsidR="00944989" w:rsidRPr="008D2896" w:rsidRDefault="00944989" w:rsidP="0053123E">
            <w:pPr>
              <w:pStyle w:val="kleinerTabellentext"/>
              <w:jc w:val="center"/>
              <w:rPr>
                <w:sz w:val="18"/>
                <w:szCs w:val="18"/>
              </w:rPr>
            </w:pPr>
            <w:r>
              <w:rPr>
                <w:sz w:val="18"/>
                <w:szCs w:val="18"/>
              </w:rPr>
              <w:t>-</w:t>
            </w:r>
          </w:p>
        </w:tc>
        <w:tc>
          <w:tcPr>
            <w:tcW w:w="886" w:type="dxa"/>
          </w:tcPr>
          <w:p w14:paraId="1CB9DB9D" w14:textId="50194B81" w:rsidR="00944989" w:rsidRPr="008D2896" w:rsidRDefault="00944989" w:rsidP="0053123E">
            <w:pPr>
              <w:pStyle w:val="kleinerTabellentext"/>
              <w:jc w:val="center"/>
              <w:rPr>
                <w:sz w:val="18"/>
                <w:szCs w:val="18"/>
              </w:rPr>
            </w:pPr>
            <w:r>
              <w:rPr>
                <w:sz w:val="18"/>
                <w:szCs w:val="18"/>
              </w:rPr>
              <w:t>-</w:t>
            </w:r>
          </w:p>
        </w:tc>
      </w:tr>
      <w:tr w:rsidR="000E513A" w:rsidRPr="00412E34" w14:paraId="75EC400A" w14:textId="77777777" w:rsidTr="0064600C">
        <w:tc>
          <w:tcPr>
            <w:tcW w:w="3658" w:type="dxa"/>
          </w:tcPr>
          <w:p w14:paraId="09286B45" w14:textId="77777777" w:rsidR="000E513A" w:rsidRPr="008D2896" w:rsidRDefault="000E513A" w:rsidP="000E513A">
            <w:pPr>
              <w:pStyle w:val="kleinerTabellentext"/>
              <w:jc w:val="left"/>
              <w:rPr>
                <w:sz w:val="18"/>
                <w:szCs w:val="18"/>
              </w:rPr>
            </w:pPr>
            <w:r>
              <w:rPr>
                <w:sz w:val="18"/>
              </w:rPr>
              <w:t>baubedingte Freiset</w:t>
            </w:r>
            <w:r w:rsidRPr="00412E34">
              <w:rPr>
                <w:sz w:val="18"/>
              </w:rPr>
              <w:t>zung von bodengebundenem Kohlenstoff</w:t>
            </w:r>
          </w:p>
        </w:tc>
        <w:tc>
          <w:tcPr>
            <w:tcW w:w="921" w:type="dxa"/>
            <w:shd w:val="clear" w:color="auto" w:fill="FFFFCC"/>
          </w:tcPr>
          <w:p w14:paraId="6EA7DD67"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38E5A01F"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5C3C87B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192FA278"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53789C66"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5514E7D8"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1E0F2DCD"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475CCD44"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4E3B8198" w14:textId="77777777" w:rsidR="000E513A" w:rsidRPr="008D2896" w:rsidRDefault="000E513A" w:rsidP="0053123E">
            <w:pPr>
              <w:pStyle w:val="kleinerTabellentext"/>
              <w:jc w:val="center"/>
              <w:rPr>
                <w:sz w:val="18"/>
                <w:szCs w:val="18"/>
              </w:rPr>
            </w:pPr>
            <w:r w:rsidRPr="008D2896">
              <w:rPr>
                <w:sz w:val="18"/>
                <w:szCs w:val="18"/>
              </w:rPr>
              <w:t>gering</w:t>
            </w:r>
          </w:p>
        </w:tc>
        <w:tc>
          <w:tcPr>
            <w:tcW w:w="886" w:type="dxa"/>
          </w:tcPr>
          <w:p w14:paraId="5BE78087"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5B3AB2DA" w14:textId="77777777" w:rsidR="000E513A" w:rsidRPr="008D2896" w:rsidRDefault="000E513A" w:rsidP="0053123E">
            <w:pPr>
              <w:pStyle w:val="kleinerTabellentext"/>
              <w:jc w:val="center"/>
              <w:rPr>
                <w:sz w:val="18"/>
                <w:szCs w:val="18"/>
              </w:rPr>
            </w:pPr>
            <w:r w:rsidRPr="008D2896">
              <w:rPr>
                <w:sz w:val="18"/>
                <w:szCs w:val="18"/>
              </w:rPr>
              <w:t>-</w:t>
            </w:r>
          </w:p>
        </w:tc>
      </w:tr>
      <w:tr w:rsidR="000E513A" w:rsidRPr="004E704A" w14:paraId="7AB2328C" w14:textId="77777777" w:rsidTr="0064600C">
        <w:tc>
          <w:tcPr>
            <w:tcW w:w="3658" w:type="dxa"/>
          </w:tcPr>
          <w:p w14:paraId="0361C097" w14:textId="77777777" w:rsidR="000E513A" w:rsidRPr="000E513A" w:rsidRDefault="000E513A" w:rsidP="000E513A">
            <w:pPr>
              <w:pStyle w:val="kleinerTabellentext"/>
              <w:ind w:right="113"/>
              <w:jc w:val="left"/>
              <w:rPr>
                <w:sz w:val="18"/>
              </w:rPr>
            </w:pPr>
            <w:r>
              <w:rPr>
                <w:sz w:val="18"/>
              </w:rPr>
              <w:t>temporäre Schadstoffemissionen</w:t>
            </w:r>
          </w:p>
        </w:tc>
        <w:tc>
          <w:tcPr>
            <w:tcW w:w="921" w:type="dxa"/>
            <w:shd w:val="clear" w:color="auto" w:fill="FFFFCC"/>
          </w:tcPr>
          <w:p w14:paraId="58260532"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45A22CAD"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auto"/>
          </w:tcPr>
          <w:p w14:paraId="7998B6B2"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72A5C04C"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5BCF2AB4"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35A6286A"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42692900"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5756AB35" w14:textId="77777777" w:rsidR="000E513A" w:rsidRPr="008D2896" w:rsidRDefault="000E513A" w:rsidP="0053123E">
            <w:pPr>
              <w:pStyle w:val="kleinerTabellentext"/>
              <w:jc w:val="center"/>
              <w:rPr>
                <w:sz w:val="18"/>
                <w:szCs w:val="18"/>
              </w:rPr>
            </w:pPr>
            <w:r w:rsidRPr="008D2896">
              <w:rPr>
                <w:sz w:val="18"/>
                <w:szCs w:val="18"/>
              </w:rPr>
              <w:t>gering</w:t>
            </w:r>
          </w:p>
        </w:tc>
        <w:tc>
          <w:tcPr>
            <w:tcW w:w="886" w:type="dxa"/>
          </w:tcPr>
          <w:p w14:paraId="32F2F1A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2D2DBF55"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4F11D8AD" w14:textId="77777777" w:rsidR="000E513A" w:rsidRPr="008D2896" w:rsidRDefault="000E513A" w:rsidP="0053123E">
            <w:pPr>
              <w:pStyle w:val="kleinerTabellentext"/>
              <w:jc w:val="center"/>
              <w:rPr>
                <w:sz w:val="18"/>
                <w:szCs w:val="18"/>
              </w:rPr>
            </w:pPr>
            <w:r w:rsidRPr="008D2896">
              <w:rPr>
                <w:sz w:val="18"/>
                <w:szCs w:val="18"/>
              </w:rPr>
              <w:t>-</w:t>
            </w:r>
          </w:p>
        </w:tc>
      </w:tr>
      <w:tr w:rsidR="000E513A" w:rsidRPr="004E704A" w14:paraId="71BC3C5E" w14:textId="77777777" w:rsidTr="0064600C">
        <w:tc>
          <w:tcPr>
            <w:tcW w:w="3658" w:type="dxa"/>
            <w:hideMark/>
          </w:tcPr>
          <w:p w14:paraId="214A0C90" w14:textId="77777777" w:rsidR="000E513A" w:rsidRPr="000E513A" w:rsidRDefault="000E513A" w:rsidP="000E513A">
            <w:pPr>
              <w:pStyle w:val="kleinerTabellentext"/>
              <w:ind w:right="113"/>
              <w:jc w:val="left"/>
              <w:rPr>
                <w:sz w:val="18"/>
              </w:rPr>
            </w:pPr>
            <w:r w:rsidRPr="004E704A">
              <w:rPr>
                <w:sz w:val="18"/>
              </w:rPr>
              <w:br w:type="page"/>
              <w:t>temporäre Lärmemissionen, Erschütterungen, Lichtreize</w:t>
            </w:r>
            <w:r>
              <w:rPr>
                <w:sz w:val="18"/>
              </w:rPr>
              <w:t>, visuelle Störungen</w:t>
            </w:r>
          </w:p>
        </w:tc>
        <w:tc>
          <w:tcPr>
            <w:tcW w:w="921" w:type="dxa"/>
            <w:shd w:val="clear" w:color="auto" w:fill="FFFFCC"/>
          </w:tcPr>
          <w:p w14:paraId="30D0B2C6" w14:textId="77777777" w:rsidR="000E513A" w:rsidRPr="008D2896" w:rsidRDefault="000E513A" w:rsidP="0053123E">
            <w:pPr>
              <w:pStyle w:val="kleinerTabellentext"/>
              <w:jc w:val="center"/>
              <w:rPr>
                <w:sz w:val="18"/>
                <w:szCs w:val="18"/>
              </w:rPr>
            </w:pPr>
            <w:r w:rsidRPr="008D2896">
              <w:rPr>
                <w:sz w:val="18"/>
                <w:szCs w:val="18"/>
              </w:rPr>
              <w:t>Einzelfall</w:t>
            </w:r>
          </w:p>
        </w:tc>
        <w:tc>
          <w:tcPr>
            <w:tcW w:w="886" w:type="dxa"/>
            <w:shd w:val="clear" w:color="auto" w:fill="FFFFCC"/>
          </w:tcPr>
          <w:p w14:paraId="51673430"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7F4A029B" w14:textId="77777777" w:rsidR="000E513A" w:rsidRPr="008D2896" w:rsidRDefault="000E513A" w:rsidP="000E513A">
            <w:pPr>
              <w:pStyle w:val="kleinerTabellentext"/>
              <w:rPr>
                <w:sz w:val="18"/>
                <w:szCs w:val="18"/>
              </w:rPr>
            </w:pPr>
            <w:r w:rsidRPr="008D2896">
              <w:rPr>
                <w:sz w:val="18"/>
                <w:szCs w:val="18"/>
              </w:rPr>
              <w:t>-</w:t>
            </w:r>
          </w:p>
        </w:tc>
        <w:tc>
          <w:tcPr>
            <w:tcW w:w="886" w:type="dxa"/>
          </w:tcPr>
          <w:p w14:paraId="5552E71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68788E69"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73FC344C" w14:textId="77777777" w:rsidR="000E513A" w:rsidRPr="008D2896" w:rsidRDefault="000E513A" w:rsidP="0053123E">
            <w:pPr>
              <w:pStyle w:val="kleinerTabellentext"/>
              <w:jc w:val="center"/>
              <w:rPr>
                <w:sz w:val="18"/>
                <w:szCs w:val="18"/>
              </w:rPr>
            </w:pPr>
            <w:r w:rsidRPr="008D2896">
              <w:rPr>
                <w:sz w:val="18"/>
                <w:szCs w:val="18"/>
              </w:rPr>
              <w:t>-</w:t>
            </w:r>
          </w:p>
        </w:tc>
        <w:tc>
          <w:tcPr>
            <w:tcW w:w="886" w:type="dxa"/>
            <w:shd w:val="clear" w:color="auto" w:fill="FFFFCC"/>
          </w:tcPr>
          <w:p w14:paraId="2D6F45DD"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20D80BAD"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1B449DE7"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326A6748" w14:textId="77777777" w:rsidR="000E513A" w:rsidRPr="008D2896" w:rsidRDefault="000E513A" w:rsidP="0053123E">
            <w:pPr>
              <w:pStyle w:val="kleinerTabellentext"/>
              <w:jc w:val="center"/>
              <w:rPr>
                <w:sz w:val="18"/>
                <w:szCs w:val="18"/>
              </w:rPr>
            </w:pPr>
            <w:r w:rsidRPr="008D2896">
              <w:rPr>
                <w:sz w:val="18"/>
                <w:szCs w:val="18"/>
              </w:rPr>
              <w:t>-</w:t>
            </w:r>
          </w:p>
        </w:tc>
        <w:tc>
          <w:tcPr>
            <w:tcW w:w="886" w:type="dxa"/>
          </w:tcPr>
          <w:p w14:paraId="3709101F" w14:textId="77777777" w:rsidR="000E513A" w:rsidRPr="008D2896" w:rsidRDefault="000E513A" w:rsidP="0053123E">
            <w:pPr>
              <w:pStyle w:val="kleinerTabellentext"/>
              <w:jc w:val="center"/>
              <w:rPr>
                <w:sz w:val="18"/>
                <w:szCs w:val="18"/>
              </w:rPr>
            </w:pPr>
            <w:r w:rsidRPr="008D2896">
              <w:rPr>
                <w:sz w:val="18"/>
                <w:szCs w:val="18"/>
              </w:rPr>
              <w:t>gering</w:t>
            </w:r>
          </w:p>
        </w:tc>
      </w:tr>
      <w:tr w:rsidR="0053123E" w14:paraId="7EB7719E" w14:textId="77777777" w:rsidTr="0053123E">
        <w:tc>
          <w:tcPr>
            <w:tcW w:w="13439" w:type="dxa"/>
            <w:gridSpan w:val="12"/>
            <w:shd w:val="clear" w:color="auto" w:fill="D9D9D9" w:themeFill="background1" w:themeFillShade="D9"/>
          </w:tcPr>
          <w:p w14:paraId="5D64CA72" w14:textId="77777777" w:rsidR="0053123E" w:rsidRDefault="0053123E" w:rsidP="00A963AC">
            <w:pPr>
              <w:pStyle w:val="mittlererTabellenkopf"/>
              <w:keepLines w:val="0"/>
              <w:spacing w:before="60" w:after="60"/>
              <w:jc w:val="left"/>
            </w:pPr>
            <w:r>
              <w:t>Anlagebedingte Wirkfaktoren</w:t>
            </w:r>
          </w:p>
        </w:tc>
      </w:tr>
      <w:tr w:rsidR="0048597B" w14:paraId="4F7289EE" w14:textId="77777777" w:rsidTr="0064600C">
        <w:tc>
          <w:tcPr>
            <w:tcW w:w="3658" w:type="dxa"/>
            <w:hideMark/>
          </w:tcPr>
          <w:p w14:paraId="5E8EC46A" w14:textId="3125013C" w:rsidR="0048597B" w:rsidRPr="008762AD" w:rsidRDefault="0048597B" w:rsidP="00784B68">
            <w:pPr>
              <w:pStyle w:val="kleinerTabellentext"/>
              <w:jc w:val="left"/>
              <w:rPr>
                <w:sz w:val="18"/>
                <w:szCs w:val="18"/>
                <w:highlight w:val="cyan"/>
              </w:rPr>
            </w:pPr>
            <w:r w:rsidRPr="004E704A">
              <w:rPr>
                <w:sz w:val="18"/>
              </w:rPr>
              <w:t>Flächenversiegelung</w:t>
            </w:r>
            <w:r w:rsidR="00784B68">
              <w:rPr>
                <w:sz w:val="18"/>
              </w:rPr>
              <w:t xml:space="preserve"> als Voll-</w:t>
            </w:r>
            <w:r w:rsidRPr="004E704A">
              <w:rPr>
                <w:sz w:val="18"/>
              </w:rPr>
              <w:t>, Teilversiegelung</w:t>
            </w:r>
            <w:r w:rsidR="00A963AC">
              <w:rPr>
                <w:sz w:val="18"/>
              </w:rPr>
              <w:t xml:space="preserve"> (einschließlich Bauwerke)</w:t>
            </w:r>
          </w:p>
        </w:tc>
        <w:tc>
          <w:tcPr>
            <w:tcW w:w="921" w:type="dxa"/>
            <w:shd w:val="clear" w:color="auto" w:fill="FFFFCC"/>
          </w:tcPr>
          <w:p w14:paraId="261206D4" w14:textId="77777777" w:rsidR="0048597B" w:rsidRPr="008D2896" w:rsidRDefault="0048597B" w:rsidP="00A963AC">
            <w:pPr>
              <w:pStyle w:val="kleinerTabellentext"/>
              <w:jc w:val="center"/>
              <w:rPr>
                <w:sz w:val="18"/>
                <w:szCs w:val="18"/>
              </w:rPr>
            </w:pPr>
            <w:r w:rsidRPr="008D2896">
              <w:rPr>
                <w:sz w:val="18"/>
                <w:szCs w:val="18"/>
              </w:rPr>
              <w:t>Einzelfall</w:t>
            </w:r>
          </w:p>
        </w:tc>
        <w:tc>
          <w:tcPr>
            <w:tcW w:w="886" w:type="dxa"/>
            <w:shd w:val="clear" w:color="auto" w:fill="FFFFCC"/>
          </w:tcPr>
          <w:p w14:paraId="1C9CB135" w14:textId="77777777" w:rsidR="0048597B" w:rsidRPr="008D2896" w:rsidRDefault="0048597B" w:rsidP="00A963AC">
            <w:pPr>
              <w:pStyle w:val="kleinerTabellentext"/>
              <w:jc w:val="center"/>
              <w:rPr>
                <w:sz w:val="18"/>
                <w:szCs w:val="18"/>
              </w:rPr>
            </w:pPr>
            <w:r w:rsidRPr="008D2896">
              <w:rPr>
                <w:sz w:val="18"/>
                <w:szCs w:val="18"/>
              </w:rPr>
              <w:t>Einzelfall</w:t>
            </w:r>
          </w:p>
        </w:tc>
        <w:tc>
          <w:tcPr>
            <w:tcW w:w="886" w:type="dxa"/>
          </w:tcPr>
          <w:p w14:paraId="42470EF4" w14:textId="77777777" w:rsidR="0048597B" w:rsidRPr="008D2896" w:rsidRDefault="0048597B" w:rsidP="00A963AC">
            <w:pPr>
              <w:pStyle w:val="kleinerTabellentext"/>
              <w:jc w:val="center"/>
              <w:rPr>
                <w:sz w:val="18"/>
                <w:szCs w:val="18"/>
              </w:rPr>
            </w:pPr>
            <w:r w:rsidRPr="008D2896">
              <w:rPr>
                <w:sz w:val="18"/>
                <w:szCs w:val="18"/>
              </w:rPr>
              <w:t>hoch</w:t>
            </w:r>
          </w:p>
        </w:tc>
        <w:tc>
          <w:tcPr>
            <w:tcW w:w="886" w:type="dxa"/>
          </w:tcPr>
          <w:p w14:paraId="3B15722B" w14:textId="77777777" w:rsidR="0048597B" w:rsidRPr="008D2896" w:rsidRDefault="0048597B" w:rsidP="00A963AC">
            <w:pPr>
              <w:pStyle w:val="kleinerTabellentext"/>
              <w:jc w:val="center"/>
              <w:rPr>
                <w:sz w:val="18"/>
                <w:szCs w:val="18"/>
              </w:rPr>
            </w:pPr>
            <w:r w:rsidRPr="008D2896">
              <w:rPr>
                <w:sz w:val="18"/>
                <w:szCs w:val="18"/>
              </w:rPr>
              <w:t>hoch</w:t>
            </w:r>
          </w:p>
        </w:tc>
        <w:tc>
          <w:tcPr>
            <w:tcW w:w="886" w:type="dxa"/>
            <w:shd w:val="clear" w:color="auto" w:fill="FFFFCC"/>
          </w:tcPr>
          <w:p w14:paraId="40C9B90F" w14:textId="77777777" w:rsidR="0048597B" w:rsidRPr="008D2896" w:rsidRDefault="0048597B" w:rsidP="00A963AC">
            <w:pPr>
              <w:pStyle w:val="kleinerTabellentext"/>
              <w:jc w:val="center"/>
              <w:rPr>
                <w:sz w:val="18"/>
                <w:szCs w:val="18"/>
              </w:rPr>
            </w:pPr>
            <w:r w:rsidRPr="008D2896">
              <w:rPr>
                <w:sz w:val="18"/>
                <w:szCs w:val="18"/>
              </w:rPr>
              <w:t>-</w:t>
            </w:r>
          </w:p>
          <w:p w14:paraId="15CD3B56" w14:textId="77777777" w:rsidR="0048597B" w:rsidRPr="008D2896" w:rsidRDefault="0048597B" w:rsidP="00A963AC">
            <w:pPr>
              <w:pStyle w:val="kleinerTabellentext"/>
              <w:jc w:val="center"/>
              <w:rPr>
                <w:sz w:val="18"/>
                <w:szCs w:val="18"/>
              </w:rPr>
            </w:pPr>
            <w:r w:rsidRPr="008D2896">
              <w:rPr>
                <w:sz w:val="18"/>
                <w:szCs w:val="18"/>
              </w:rPr>
              <w:t>(s.u.)</w:t>
            </w:r>
          </w:p>
        </w:tc>
        <w:tc>
          <w:tcPr>
            <w:tcW w:w="886" w:type="dxa"/>
            <w:shd w:val="clear" w:color="auto" w:fill="FFFFCC"/>
          </w:tcPr>
          <w:p w14:paraId="7D69FF45" w14:textId="77777777" w:rsidR="0048597B" w:rsidRPr="008D2896" w:rsidRDefault="0048597B" w:rsidP="00A963AC">
            <w:pPr>
              <w:pStyle w:val="kleinerTabellentext"/>
              <w:jc w:val="center"/>
              <w:rPr>
                <w:sz w:val="18"/>
                <w:szCs w:val="18"/>
              </w:rPr>
            </w:pPr>
            <w:r w:rsidRPr="008D2896">
              <w:rPr>
                <w:sz w:val="18"/>
                <w:szCs w:val="18"/>
              </w:rPr>
              <w:t>Einzelfall</w:t>
            </w:r>
          </w:p>
        </w:tc>
        <w:tc>
          <w:tcPr>
            <w:tcW w:w="886" w:type="dxa"/>
            <w:shd w:val="clear" w:color="auto" w:fill="FFFFCC"/>
          </w:tcPr>
          <w:p w14:paraId="667300A3" w14:textId="77777777" w:rsidR="0048597B" w:rsidRPr="008D2896" w:rsidRDefault="0048597B" w:rsidP="00A963AC">
            <w:pPr>
              <w:pStyle w:val="kleinerTabellentext"/>
              <w:jc w:val="center"/>
              <w:rPr>
                <w:sz w:val="18"/>
                <w:szCs w:val="18"/>
              </w:rPr>
            </w:pPr>
            <w:r w:rsidRPr="008D2896">
              <w:rPr>
                <w:sz w:val="18"/>
                <w:szCs w:val="18"/>
              </w:rPr>
              <w:t>Einzelfall</w:t>
            </w:r>
          </w:p>
        </w:tc>
        <w:tc>
          <w:tcPr>
            <w:tcW w:w="886" w:type="dxa"/>
          </w:tcPr>
          <w:p w14:paraId="64EC4FBE" w14:textId="77777777" w:rsidR="0048597B" w:rsidRPr="008D2896" w:rsidRDefault="0048597B" w:rsidP="00A963AC">
            <w:pPr>
              <w:pStyle w:val="kleinerTabellentext"/>
              <w:jc w:val="center"/>
              <w:rPr>
                <w:sz w:val="18"/>
                <w:szCs w:val="18"/>
              </w:rPr>
            </w:pPr>
            <w:r w:rsidRPr="008D2896">
              <w:rPr>
                <w:sz w:val="18"/>
                <w:szCs w:val="18"/>
              </w:rPr>
              <w:t>mittel</w:t>
            </w:r>
          </w:p>
        </w:tc>
        <w:tc>
          <w:tcPr>
            <w:tcW w:w="886" w:type="dxa"/>
          </w:tcPr>
          <w:p w14:paraId="58BC26C1" w14:textId="77777777" w:rsidR="0048597B" w:rsidRPr="008D2896" w:rsidRDefault="0048597B" w:rsidP="00A963AC">
            <w:pPr>
              <w:pStyle w:val="kleinerTabellentext"/>
              <w:jc w:val="center"/>
              <w:rPr>
                <w:sz w:val="18"/>
                <w:szCs w:val="18"/>
              </w:rPr>
            </w:pPr>
            <w:r w:rsidRPr="008D2896">
              <w:rPr>
                <w:sz w:val="18"/>
                <w:szCs w:val="18"/>
              </w:rPr>
              <w:t>mittel</w:t>
            </w:r>
          </w:p>
        </w:tc>
        <w:tc>
          <w:tcPr>
            <w:tcW w:w="886" w:type="dxa"/>
          </w:tcPr>
          <w:p w14:paraId="4527A82F" w14:textId="77777777" w:rsidR="0048597B" w:rsidRPr="008D2896" w:rsidRDefault="0048597B" w:rsidP="00A963AC">
            <w:pPr>
              <w:pStyle w:val="kleinerTabellentext"/>
              <w:jc w:val="center"/>
              <w:rPr>
                <w:sz w:val="18"/>
                <w:szCs w:val="18"/>
              </w:rPr>
            </w:pPr>
            <w:r w:rsidRPr="008D2896">
              <w:rPr>
                <w:sz w:val="18"/>
                <w:szCs w:val="18"/>
              </w:rPr>
              <w:t>hoch</w:t>
            </w:r>
          </w:p>
        </w:tc>
        <w:tc>
          <w:tcPr>
            <w:tcW w:w="886" w:type="dxa"/>
          </w:tcPr>
          <w:p w14:paraId="1D6BE666" w14:textId="77777777" w:rsidR="0048597B" w:rsidRPr="008D2896" w:rsidRDefault="0048597B" w:rsidP="00A963AC">
            <w:pPr>
              <w:pStyle w:val="kleinerTabellentext"/>
              <w:jc w:val="center"/>
              <w:rPr>
                <w:sz w:val="18"/>
                <w:szCs w:val="18"/>
              </w:rPr>
            </w:pPr>
            <w:r w:rsidRPr="008D2896">
              <w:rPr>
                <w:sz w:val="18"/>
                <w:szCs w:val="18"/>
              </w:rPr>
              <w:t>hoch</w:t>
            </w:r>
          </w:p>
        </w:tc>
      </w:tr>
      <w:tr w:rsidR="00A963AC" w:rsidRPr="008D2896" w14:paraId="21F6AD84" w14:textId="77777777" w:rsidTr="0073071C">
        <w:tc>
          <w:tcPr>
            <w:tcW w:w="3658" w:type="dxa"/>
          </w:tcPr>
          <w:p w14:paraId="1FE0AEAA" w14:textId="0AE77C99" w:rsidR="00A963AC" w:rsidRPr="004E704A" w:rsidRDefault="00A963AC" w:rsidP="00A963AC">
            <w:pPr>
              <w:pStyle w:val="kleinerTabellentext"/>
              <w:jc w:val="left"/>
              <w:rPr>
                <w:sz w:val="18"/>
              </w:rPr>
            </w:pPr>
            <w:r w:rsidRPr="00202F19">
              <w:rPr>
                <w:sz w:val="18"/>
              </w:rPr>
              <w:t>Flächen unter Brücken</w:t>
            </w:r>
            <w:r w:rsidR="00784B68">
              <w:rPr>
                <w:sz w:val="18"/>
              </w:rPr>
              <w:t xml:space="preserve"> ( je nach Höhe)</w:t>
            </w:r>
          </w:p>
        </w:tc>
        <w:tc>
          <w:tcPr>
            <w:tcW w:w="921" w:type="dxa"/>
            <w:shd w:val="clear" w:color="auto" w:fill="FFFFCC"/>
          </w:tcPr>
          <w:p w14:paraId="099982DB" w14:textId="77777777" w:rsidR="00A963AC" w:rsidRPr="008D2896" w:rsidRDefault="00A963AC" w:rsidP="00A963AC">
            <w:pPr>
              <w:pStyle w:val="kleinerTabellentext"/>
              <w:jc w:val="center"/>
              <w:rPr>
                <w:sz w:val="18"/>
                <w:szCs w:val="18"/>
              </w:rPr>
            </w:pPr>
            <w:r w:rsidRPr="008D2896">
              <w:rPr>
                <w:sz w:val="18"/>
                <w:szCs w:val="18"/>
              </w:rPr>
              <w:t>Einzelfall</w:t>
            </w:r>
          </w:p>
        </w:tc>
        <w:tc>
          <w:tcPr>
            <w:tcW w:w="886" w:type="dxa"/>
            <w:shd w:val="clear" w:color="auto" w:fill="FFFFCC"/>
          </w:tcPr>
          <w:p w14:paraId="613DCFE4" w14:textId="77777777" w:rsidR="00A963AC" w:rsidRPr="008D2896" w:rsidRDefault="00A963AC" w:rsidP="00A963AC">
            <w:pPr>
              <w:pStyle w:val="kleinerTabellentext"/>
              <w:jc w:val="center"/>
              <w:rPr>
                <w:sz w:val="18"/>
                <w:szCs w:val="18"/>
              </w:rPr>
            </w:pPr>
            <w:r w:rsidRPr="008D2896">
              <w:rPr>
                <w:sz w:val="18"/>
                <w:szCs w:val="18"/>
              </w:rPr>
              <w:t>Einzelfall</w:t>
            </w:r>
          </w:p>
        </w:tc>
        <w:tc>
          <w:tcPr>
            <w:tcW w:w="886" w:type="dxa"/>
          </w:tcPr>
          <w:p w14:paraId="1B5D50D8" w14:textId="77777777" w:rsidR="00A963AC" w:rsidRPr="008D2896" w:rsidRDefault="00A963AC" w:rsidP="00A963AC">
            <w:pPr>
              <w:pStyle w:val="kleinerTabellentext"/>
              <w:jc w:val="center"/>
              <w:rPr>
                <w:sz w:val="18"/>
                <w:szCs w:val="18"/>
              </w:rPr>
            </w:pPr>
            <w:r>
              <w:rPr>
                <w:sz w:val="18"/>
                <w:szCs w:val="18"/>
              </w:rPr>
              <w:t>hoch</w:t>
            </w:r>
          </w:p>
        </w:tc>
        <w:tc>
          <w:tcPr>
            <w:tcW w:w="886" w:type="dxa"/>
          </w:tcPr>
          <w:p w14:paraId="65F34156" w14:textId="77777777" w:rsidR="00A963AC" w:rsidRPr="008D2896" w:rsidRDefault="00A963AC" w:rsidP="00A963AC">
            <w:pPr>
              <w:pStyle w:val="kleinerTabellentext"/>
              <w:jc w:val="center"/>
              <w:rPr>
                <w:sz w:val="18"/>
                <w:szCs w:val="18"/>
              </w:rPr>
            </w:pPr>
            <w:r>
              <w:rPr>
                <w:sz w:val="18"/>
                <w:szCs w:val="18"/>
              </w:rPr>
              <w:t>-</w:t>
            </w:r>
          </w:p>
        </w:tc>
        <w:tc>
          <w:tcPr>
            <w:tcW w:w="886" w:type="dxa"/>
            <w:shd w:val="clear" w:color="auto" w:fill="FFFFCC"/>
          </w:tcPr>
          <w:p w14:paraId="401E7C66" w14:textId="77777777" w:rsidR="00A963AC" w:rsidRPr="008D2896" w:rsidRDefault="00A963AC" w:rsidP="00A963AC">
            <w:pPr>
              <w:pStyle w:val="kleinerTabellentext"/>
              <w:jc w:val="center"/>
              <w:rPr>
                <w:sz w:val="18"/>
                <w:szCs w:val="18"/>
              </w:rPr>
            </w:pPr>
            <w:r w:rsidRPr="008D2896">
              <w:rPr>
                <w:sz w:val="18"/>
                <w:szCs w:val="18"/>
              </w:rPr>
              <w:t>-</w:t>
            </w:r>
          </w:p>
          <w:p w14:paraId="6C972E11" w14:textId="77777777" w:rsidR="00A963AC" w:rsidRPr="008D2896" w:rsidRDefault="00A963AC" w:rsidP="00A963AC">
            <w:pPr>
              <w:pStyle w:val="kleinerTabellentext"/>
              <w:jc w:val="center"/>
              <w:rPr>
                <w:sz w:val="18"/>
                <w:szCs w:val="18"/>
              </w:rPr>
            </w:pPr>
            <w:r w:rsidRPr="008D2896">
              <w:rPr>
                <w:sz w:val="18"/>
                <w:szCs w:val="18"/>
              </w:rPr>
              <w:t>(s.u.)</w:t>
            </w:r>
          </w:p>
        </w:tc>
        <w:tc>
          <w:tcPr>
            <w:tcW w:w="886" w:type="dxa"/>
            <w:shd w:val="clear" w:color="auto" w:fill="FFFFCC"/>
          </w:tcPr>
          <w:p w14:paraId="7ECF3A48" w14:textId="77777777" w:rsidR="00A963AC" w:rsidRPr="008D2896" w:rsidRDefault="00A963AC" w:rsidP="00A963AC">
            <w:pPr>
              <w:pStyle w:val="kleinerTabellentext"/>
              <w:jc w:val="center"/>
              <w:rPr>
                <w:sz w:val="18"/>
                <w:szCs w:val="18"/>
              </w:rPr>
            </w:pPr>
            <w:r>
              <w:rPr>
                <w:sz w:val="18"/>
                <w:szCs w:val="18"/>
              </w:rPr>
              <w:t>-</w:t>
            </w:r>
          </w:p>
        </w:tc>
        <w:tc>
          <w:tcPr>
            <w:tcW w:w="886" w:type="dxa"/>
            <w:shd w:val="clear" w:color="auto" w:fill="FFFFCC"/>
          </w:tcPr>
          <w:p w14:paraId="6EFBE2F3" w14:textId="77777777" w:rsidR="00A963AC" w:rsidRPr="008D2896" w:rsidRDefault="00A963AC" w:rsidP="00A963AC">
            <w:pPr>
              <w:pStyle w:val="kleinerTabellentext"/>
              <w:jc w:val="center"/>
              <w:rPr>
                <w:sz w:val="18"/>
                <w:szCs w:val="18"/>
              </w:rPr>
            </w:pPr>
            <w:r>
              <w:rPr>
                <w:sz w:val="18"/>
                <w:szCs w:val="18"/>
              </w:rPr>
              <w:t>-</w:t>
            </w:r>
          </w:p>
        </w:tc>
        <w:tc>
          <w:tcPr>
            <w:tcW w:w="886" w:type="dxa"/>
          </w:tcPr>
          <w:p w14:paraId="503E7BCA" w14:textId="77777777" w:rsidR="00A963AC" w:rsidRPr="008D2896" w:rsidRDefault="00A963AC" w:rsidP="00A963AC">
            <w:pPr>
              <w:pStyle w:val="kleinerTabellentext"/>
              <w:jc w:val="center"/>
              <w:rPr>
                <w:sz w:val="18"/>
                <w:szCs w:val="18"/>
              </w:rPr>
            </w:pPr>
            <w:r>
              <w:rPr>
                <w:sz w:val="18"/>
                <w:szCs w:val="18"/>
              </w:rPr>
              <w:t>-</w:t>
            </w:r>
          </w:p>
        </w:tc>
        <w:tc>
          <w:tcPr>
            <w:tcW w:w="886" w:type="dxa"/>
          </w:tcPr>
          <w:p w14:paraId="081FC370" w14:textId="77777777" w:rsidR="00A963AC" w:rsidRPr="008D2896" w:rsidRDefault="00A963AC" w:rsidP="00A963AC">
            <w:pPr>
              <w:pStyle w:val="kleinerTabellentext"/>
              <w:jc w:val="center"/>
              <w:rPr>
                <w:sz w:val="18"/>
                <w:szCs w:val="18"/>
              </w:rPr>
            </w:pPr>
            <w:r>
              <w:rPr>
                <w:sz w:val="18"/>
                <w:szCs w:val="18"/>
              </w:rPr>
              <w:t>-</w:t>
            </w:r>
          </w:p>
        </w:tc>
        <w:tc>
          <w:tcPr>
            <w:tcW w:w="886" w:type="dxa"/>
          </w:tcPr>
          <w:p w14:paraId="45994500" w14:textId="77777777" w:rsidR="00A963AC" w:rsidRPr="008D2896" w:rsidRDefault="00A963AC" w:rsidP="00A963AC">
            <w:pPr>
              <w:pStyle w:val="kleinerTabellentext"/>
              <w:jc w:val="center"/>
              <w:rPr>
                <w:sz w:val="18"/>
                <w:szCs w:val="18"/>
              </w:rPr>
            </w:pPr>
            <w:r>
              <w:rPr>
                <w:sz w:val="18"/>
                <w:szCs w:val="18"/>
              </w:rPr>
              <w:t>-</w:t>
            </w:r>
          </w:p>
        </w:tc>
        <w:tc>
          <w:tcPr>
            <w:tcW w:w="886" w:type="dxa"/>
          </w:tcPr>
          <w:p w14:paraId="23F8FC60" w14:textId="77777777" w:rsidR="00A963AC" w:rsidRPr="008D2896" w:rsidRDefault="00A963AC" w:rsidP="00A963AC">
            <w:pPr>
              <w:pStyle w:val="kleinerTabellentext"/>
              <w:jc w:val="center"/>
              <w:rPr>
                <w:sz w:val="18"/>
                <w:szCs w:val="18"/>
              </w:rPr>
            </w:pPr>
            <w:r>
              <w:rPr>
                <w:sz w:val="18"/>
                <w:szCs w:val="18"/>
              </w:rPr>
              <w:t>-</w:t>
            </w:r>
          </w:p>
        </w:tc>
      </w:tr>
      <w:tr w:rsidR="001548F9" w14:paraId="0A31EA80" w14:textId="77777777" w:rsidTr="0064600C">
        <w:tc>
          <w:tcPr>
            <w:tcW w:w="3658" w:type="dxa"/>
            <w:hideMark/>
          </w:tcPr>
          <w:p w14:paraId="7822561C" w14:textId="73AD2C77" w:rsidR="001548F9" w:rsidRPr="008762AD" w:rsidRDefault="001548F9" w:rsidP="001548F9">
            <w:pPr>
              <w:pStyle w:val="kleinerTabellentext"/>
              <w:keepNext/>
              <w:keepLines/>
              <w:jc w:val="left"/>
              <w:rPr>
                <w:sz w:val="18"/>
                <w:szCs w:val="18"/>
                <w:highlight w:val="cyan"/>
              </w:rPr>
            </w:pPr>
            <w:r w:rsidRPr="004E704A">
              <w:rPr>
                <w:sz w:val="18"/>
              </w:rPr>
              <w:t>Flächeninanspruchnahme durch Überbauung</w:t>
            </w:r>
            <w:r w:rsidR="00784B68">
              <w:rPr>
                <w:sz w:val="18"/>
              </w:rPr>
              <w:t>, Abgrabung, Verdichtung</w:t>
            </w:r>
          </w:p>
        </w:tc>
        <w:tc>
          <w:tcPr>
            <w:tcW w:w="921" w:type="dxa"/>
            <w:shd w:val="clear" w:color="auto" w:fill="FFFFCC"/>
          </w:tcPr>
          <w:p w14:paraId="584E6A87" w14:textId="77777777" w:rsidR="001548F9" w:rsidRPr="008D2896" w:rsidRDefault="001548F9" w:rsidP="001548F9">
            <w:pPr>
              <w:pStyle w:val="kleinerTabellentext"/>
              <w:keepNext/>
              <w:keepLines/>
              <w:jc w:val="center"/>
              <w:rPr>
                <w:sz w:val="18"/>
                <w:szCs w:val="18"/>
              </w:rPr>
            </w:pPr>
            <w:r w:rsidRPr="008D2896">
              <w:rPr>
                <w:sz w:val="18"/>
                <w:szCs w:val="18"/>
              </w:rPr>
              <w:t>Einzelfall</w:t>
            </w:r>
          </w:p>
        </w:tc>
        <w:tc>
          <w:tcPr>
            <w:tcW w:w="886" w:type="dxa"/>
            <w:shd w:val="clear" w:color="auto" w:fill="FFFFCC"/>
          </w:tcPr>
          <w:p w14:paraId="5359AEB5" w14:textId="77777777" w:rsidR="001548F9" w:rsidRPr="008D2896" w:rsidRDefault="001548F9" w:rsidP="001548F9">
            <w:pPr>
              <w:pStyle w:val="kleinerTabellentext"/>
              <w:keepNext/>
              <w:keepLines/>
              <w:jc w:val="center"/>
              <w:rPr>
                <w:sz w:val="18"/>
                <w:szCs w:val="18"/>
              </w:rPr>
            </w:pPr>
            <w:r w:rsidRPr="008D2896">
              <w:rPr>
                <w:sz w:val="18"/>
                <w:szCs w:val="18"/>
              </w:rPr>
              <w:t>Einzelfall</w:t>
            </w:r>
          </w:p>
        </w:tc>
        <w:tc>
          <w:tcPr>
            <w:tcW w:w="886" w:type="dxa"/>
          </w:tcPr>
          <w:p w14:paraId="329044A6" w14:textId="77777777" w:rsidR="001548F9" w:rsidRPr="008D2896" w:rsidRDefault="001548F9" w:rsidP="001548F9">
            <w:pPr>
              <w:pStyle w:val="kleinerTabellentext"/>
              <w:keepNext/>
              <w:keepLines/>
              <w:jc w:val="center"/>
              <w:rPr>
                <w:sz w:val="18"/>
                <w:szCs w:val="18"/>
              </w:rPr>
            </w:pPr>
            <w:r w:rsidRPr="008D2896">
              <w:rPr>
                <w:sz w:val="18"/>
                <w:szCs w:val="18"/>
              </w:rPr>
              <w:t>mittel</w:t>
            </w:r>
          </w:p>
        </w:tc>
        <w:tc>
          <w:tcPr>
            <w:tcW w:w="886" w:type="dxa"/>
          </w:tcPr>
          <w:p w14:paraId="63A6678C" w14:textId="77777777" w:rsidR="001548F9" w:rsidRPr="008D2896" w:rsidRDefault="001548F9" w:rsidP="001548F9">
            <w:pPr>
              <w:pStyle w:val="kleinerTabellentext"/>
              <w:keepNext/>
              <w:keepLines/>
              <w:jc w:val="center"/>
              <w:rPr>
                <w:sz w:val="18"/>
                <w:szCs w:val="18"/>
              </w:rPr>
            </w:pPr>
            <w:r w:rsidRPr="008D2896">
              <w:rPr>
                <w:sz w:val="18"/>
                <w:szCs w:val="18"/>
              </w:rPr>
              <w:t>mittel</w:t>
            </w:r>
          </w:p>
        </w:tc>
        <w:tc>
          <w:tcPr>
            <w:tcW w:w="886" w:type="dxa"/>
            <w:shd w:val="clear" w:color="auto" w:fill="FFFFCC"/>
          </w:tcPr>
          <w:p w14:paraId="01DF5E7F" w14:textId="77777777" w:rsidR="001548F9" w:rsidRPr="008D2896" w:rsidRDefault="001548F9" w:rsidP="001548F9">
            <w:pPr>
              <w:pStyle w:val="kleinerTabellentext"/>
              <w:keepNext/>
              <w:keepLines/>
              <w:jc w:val="center"/>
              <w:rPr>
                <w:sz w:val="18"/>
                <w:szCs w:val="18"/>
              </w:rPr>
            </w:pPr>
            <w:r w:rsidRPr="008D2896">
              <w:rPr>
                <w:sz w:val="18"/>
                <w:szCs w:val="18"/>
              </w:rPr>
              <w:t>-</w:t>
            </w:r>
          </w:p>
          <w:p w14:paraId="7138F28B" w14:textId="77777777" w:rsidR="001548F9" w:rsidRPr="008D2896" w:rsidRDefault="001548F9" w:rsidP="001548F9">
            <w:pPr>
              <w:pStyle w:val="kleinerTabellentext"/>
              <w:keepNext/>
              <w:keepLines/>
              <w:jc w:val="center"/>
              <w:rPr>
                <w:sz w:val="18"/>
                <w:szCs w:val="18"/>
              </w:rPr>
            </w:pPr>
            <w:r w:rsidRPr="008D2896">
              <w:rPr>
                <w:sz w:val="18"/>
                <w:szCs w:val="18"/>
              </w:rPr>
              <w:t>(s.u.)</w:t>
            </w:r>
          </w:p>
        </w:tc>
        <w:tc>
          <w:tcPr>
            <w:tcW w:w="886" w:type="dxa"/>
            <w:shd w:val="clear" w:color="auto" w:fill="FFFFCC"/>
          </w:tcPr>
          <w:p w14:paraId="30BDB87C" w14:textId="77777777" w:rsidR="001548F9" w:rsidRPr="008D2896" w:rsidRDefault="001548F9" w:rsidP="001548F9">
            <w:pPr>
              <w:pStyle w:val="kleinerTabellentext"/>
              <w:keepNext/>
              <w:keepLines/>
              <w:jc w:val="center"/>
              <w:rPr>
                <w:sz w:val="18"/>
                <w:szCs w:val="18"/>
              </w:rPr>
            </w:pPr>
            <w:r w:rsidRPr="008D2896">
              <w:rPr>
                <w:sz w:val="18"/>
                <w:szCs w:val="18"/>
              </w:rPr>
              <w:t>-</w:t>
            </w:r>
          </w:p>
        </w:tc>
        <w:tc>
          <w:tcPr>
            <w:tcW w:w="886" w:type="dxa"/>
            <w:shd w:val="clear" w:color="auto" w:fill="FFFFCC"/>
          </w:tcPr>
          <w:p w14:paraId="795B2C82" w14:textId="77777777" w:rsidR="001548F9" w:rsidRPr="008D2896" w:rsidRDefault="001548F9" w:rsidP="001548F9">
            <w:pPr>
              <w:pStyle w:val="kleinerTabellentext"/>
              <w:keepNext/>
              <w:keepLines/>
              <w:jc w:val="center"/>
              <w:rPr>
                <w:sz w:val="18"/>
                <w:szCs w:val="18"/>
              </w:rPr>
            </w:pPr>
            <w:r w:rsidRPr="008D2896">
              <w:rPr>
                <w:sz w:val="18"/>
                <w:szCs w:val="18"/>
              </w:rPr>
              <w:t>Einzelfall</w:t>
            </w:r>
          </w:p>
        </w:tc>
        <w:tc>
          <w:tcPr>
            <w:tcW w:w="886" w:type="dxa"/>
          </w:tcPr>
          <w:p w14:paraId="39C771A9" w14:textId="77777777" w:rsidR="001548F9" w:rsidRPr="008D2896" w:rsidRDefault="001548F9" w:rsidP="001548F9">
            <w:pPr>
              <w:pStyle w:val="kleinerTabellentext"/>
              <w:keepNext/>
              <w:keepLines/>
              <w:jc w:val="center"/>
              <w:rPr>
                <w:sz w:val="18"/>
                <w:szCs w:val="18"/>
              </w:rPr>
            </w:pPr>
            <w:r w:rsidRPr="008D2896">
              <w:rPr>
                <w:sz w:val="18"/>
                <w:szCs w:val="18"/>
              </w:rPr>
              <w:t>gering</w:t>
            </w:r>
          </w:p>
        </w:tc>
        <w:tc>
          <w:tcPr>
            <w:tcW w:w="886" w:type="dxa"/>
          </w:tcPr>
          <w:p w14:paraId="336032BE" w14:textId="77777777" w:rsidR="001548F9" w:rsidRPr="008D2896" w:rsidRDefault="001548F9" w:rsidP="001548F9">
            <w:pPr>
              <w:pStyle w:val="kleinerTabellentext"/>
              <w:keepNext/>
              <w:keepLines/>
              <w:jc w:val="center"/>
              <w:rPr>
                <w:sz w:val="18"/>
                <w:szCs w:val="18"/>
              </w:rPr>
            </w:pPr>
            <w:r w:rsidRPr="008D2896">
              <w:rPr>
                <w:sz w:val="18"/>
                <w:szCs w:val="18"/>
              </w:rPr>
              <w:t>gering</w:t>
            </w:r>
          </w:p>
        </w:tc>
        <w:tc>
          <w:tcPr>
            <w:tcW w:w="886" w:type="dxa"/>
          </w:tcPr>
          <w:p w14:paraId="0C876E68" w14:textId="77777777" w:rsidR="001548F9" w:rsidRPr="008D2896" w:rsidRDefault="001548F9" w:rsidP="001548F9">
            <w:pPr>
              <w:pStyle w:val="kleinerTabellentext"/>
              <w:keepNext/>
              <w:keepLines/>
              <w:jc w:val="center"/>
              <w:rPr>
                <w:sz w:val="18"/>
                <w:szCs w:val="18"/>
              </w:rPr>
            </w:pPr>
            <w:r w:rsidRPr="008D2896">
              <w:rPr>
                <w:sz w:val="18"/>
                <w:szCs w:val="18"/>
              </w:rPr>
              <w:t>hoch</w:t>
            </w:r>
          </w:p>
        </w:tc>
        <w:tc>
          <w:tcPr>
            <w:tcW w:w="886" w:type="dxa"/>
          </w:tcPr>
          <w:p w14:paraId="42A334EB" w14:textId="77777777" w:rsidR="001548F9" w:rsidRPr="008D2896" w:rsidRDefault="001548F9" w:rsidP="001548F9">
            <w:pPr>
              <w:pStyle w:val="kleinerTabellentext"/>
              <w:keepNext/>
              <w:keepLines/>
              <w:jc w:val="center"/>
              <w:rPr>
                <w:sz w:val="18"/>
                <w:szCs w:val="18"/>
              </w:rPr>
            </w:pPr>
            <w:r w:rsidRPr="008D2896">
              <w:rPr>
                <w:sz w:val="18"/>
                <w:szCs w:val="18"/>
              </w:rPr>
              <w:t>hoch</w:t>
            </w:r>
          </w:p>
        </w:tc>
      </w:tr>
      <w:tr w:rsidR="001548F9" w:rsidRPr="005E4562" w14:paraId="2BD40F15" w14:textId="77777777" w:rsidTr="0064600C">
        <w:tc>
          <w:tcPr>
            <w:tcW w:w="3658" w:type="dxa"/>
            <w:hideMark/>
          </w:tcPr>
          <w:p w14:paraId="37FDDCC9" w14:textId="77777777" w:rsidR="001548F9" w:rsidRPr="008D2896" w:rsidRDefault="001548F9" w:rsidP="001548F9">
            <w:pPr>
              <w:pStyle w:val="kleinerTabellentext"/>
              <w:jc w:val="left"/>
              <w:rPr>
                <w:sz w:val="18"/>
                <w:szCs w:val="18"/>
              </w:rPr>
            </w:pPr>
            <w:r w:rsidRPr="005E4562">
              <w:rPr>
                <w:sz w:val="18"/>
              </w:rPr>
              <w:t>Zerschneidung / Barrierewirkung</w:t>
            </w:r>
          </w:p>
        </w:tc>
        <w:tc>
          <w:tcPr>
            <w:tcW w:w="921" w:type="dxa"/>
            <w:shd w:val="clear" w:color="auto" w:fill="FFFFCC"/>
          </w:tcPr>
          <w:p w14:paraId="210BCBE9"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5C9A68A8"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2AADEC05"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D444060"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E66846E"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DF35CFB"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2C42EE1D"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tcPr>
          <w:p w14:paraId="1EB59BCA" w14:textId="77777777" w:rsidR="001548F9" w:rsidRPr="008D2896" w:rsidRDefault="001548F9" w:rsidP="001548F9">
            <w:pPr>
              <w:pStyle w:val="kleinerTabellentext"/>
              <w:jc w:val="center"/>
              <w:rPr>
                <w:sz w:val="18"/>
                <w:szCs w:val="18"/>
              </w:rPr>
            </w:pPr>
            <w:r w:rsidRPr="008D2896">
              <w:rPr>
                <w:sz w:val="18"/>
                <w:szCs w:val="18"/>
              </w:rPr>
              <w:t>hoch</w:t>
            </w:r>
          </w:p>
        </w:tc>
        <w:tc>
          <w:tcPr>
            <w:tcW w:w="886" w:type="dxa"/>
          </w:tcPr>
          <w:p w14:paraId="38265246"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312F229E" w14:textId="77777777" w:rsidR="001548F9" w:rsidRPr="008D2896" w:rsidRDefault="001548F9" w:rsidP="001548F9">
            <w:pPr>
              <w:pStyle w:val="kleinerTabellentext"/>
              <w:jc w:val="center"/>
              <w:rPr>
                <w:sz w:val="18"/>
                <w:szCs w:val="18"/>
              </w:rPr>
            </w:pPr>
            <w:r w:rsidRPr="008D2896">
              <w:rPr>
                <w:sz w:val="18"/>
                <w:szCs w:val="18"/>
              </w:rPr>
              <w:t>gering</w:t>
            </w:r>
          </w:p>
        </w:tc>
        <w:tc>
          <w:tcPr>
            <w:tcW w:w="886" w:type="dxa"/>
          </w:tcPr>
          <w:p w14:paraId="784FE368" w14:textId="77777777" w:rsidR="001548F9" w:rsidRPr="008D2896" w:rsidRDefault="001548F9" w:rsidP="001548F9">
            <w:pPr>
              <w:pStyle w:val="kleinerTabellentext"/>
              <w:jc w:val="center"/>
              <w:rPr>
                <w:sz w:val="18"/>
                <w:szCs w:val="18"/>
              </w:rPr>
            </w:pPr>
            <w:r w:rsidRPr="008D2896">
              <w:rPr>
                <w:sz w:val="18"/>
                <w:szCs w:val="18"/>
              </w:rPr>
              <w:t>mittel</w:t>
            </w:r>
          </w:p>
        </w:tc>
      </w:tr>
      <w:tr w:rsidR="001548F9" w14:paraId="1376A066" w14:textId="77777777" w:rsidTr="0064600C">
        <w:tc>
          <w:tcPr>
            <w:tcW w:w="3658" w:type="dxa"/>
            <w:hideMark/>
          </w:tcPr>
          <w:p w14:paraId="01536DAD" w14:textId="77777777" w:rsidR="001548F9" w:rsidRPr="008D2896" w:rsidRDefault="001548F9" w:rsidP="001548F9">
            <w:pPr>
              <w:pStyle w:val="kleinerTabellentext"/>
              <w:jc w:val="left"/>
              <w:rPr>
                <w:sz w:val="18"/>
                <w:szCs w:val="18"/>
              </w:rPr>
            </w:pPr>
            <w:r w:rsidRPr="004E704A">
              <w:rPr>
                <w:sz w:val="18"/>
              </w:rPr>
              <w:t>Gewässerquerung, -ausbau, -verlegung, Gewässerverrohrung</w:t>
            </w:r>
          </w:p>
        </w:tc>
        <w:tc>
          <w:tcPr>
            <w:tcW w:w="921" w:type="dxa"/>
            <w:shd w:val="clear" w:color="auto" w:fill="FFFFCC"/>
          </w:tcPr>
          <w:p w14:paraId="78A33F8A"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29C98C18" w14:textId="558FD0FB" w:rsidR="001548F9" w:rsidRPr="008D2896" w:rsidRDefault="00784B68" w:rsidP="001548F9">
            <w:pPr>
              <w:pStyle w:val="kleinerTabellentext"/>
              <w:jc w:val="center"/>
              <w:rPr>
                <w:sz w:val="18"/>
                <w:szCs w:val="18"/>
              </w:rPr>
            </w:pPr>
            <w:r w:rsidRPr="008D2896">
              <w:rPr>
                <w:sz w:val="18"/>
                <w:szCs w:val="18"/>
              </w:rPr>
              <w:t>Einzelfall</w:t>
            </w:r>
          </w:p>
        </w:tc>
        <w:tc>
          <w:tcPr>
            <w:tcW w:w="886" w:type="dxa"/>
          </w:tcPr>
          <w:p w14:paraId="34103695"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D0ABF01"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504E7123"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6C573B95"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995A43C" w14:textId="3AED6E62" w:rsidR="001548F9" w:rsidRPr="008D2896" w:rsidRDefault="00295749" w:rsidP="001548F9">
            <w:pPr>
              <w:pStyle w:val="kleinerTabellentext"/>
              <w:jc w:val="center"/>
              <w:rPr>
                <w:sz w:val="18"/>
                <w:szCs w:val="18"/>
              </w:rPr>
            </w:pPr>
            <w:r w:rsidRPr="008D2896">
              <w:rPr>
                <w:sz w:val="18"/>
                <w:szCs w:val="18"/>
              </w:rPr>
              <w:t>Einzelfall</w:t>
            </w:r>
          </w:p>
        </w:tc>
        <w:tc>
          <w:tcPr>
            <w:tcW w:w="886" w:type="dxa"/>
          </w:tcPr>
          <w:p w14:paraId="2CCA7B39"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EE602FC"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90D701E"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392D808" w14:textId="77777777" w:rsidR="001548F9" w:rsidRPr="008D2896" w:rsidRDefault="001548F9" w:rsidP="001548F9">
            <w:pPr>
              <w:pStyle w:val="kleinerTabellentext"/>
              <w:jc w:val="center"/>
              <w:rPr>
                <w:sz w:val="18"/>
                <w:szCs w:val="18"/>
              </w:rPr>
            </w:pPr>
            <w:r w:rsidRPr="008D2896">
              <w:rPr>
                <w:sz w:val="18"/>
                <w:szCs w:val="18"/>
              </w:rPr>
              <w:t>-</w:t>
            </w:r>
          </w:p>
        </w:tc>
      </w:tr>
      <w:tr w:rsidR="001548F9" w:rsidRPr="00C958D8" w14:paraId="2E880A65" w14:textId="77777777" w:rsidTr="0064600C">
        <w:tc>
          <w:tcPr>
            <w:tcW w:w="3658" w:type="dxa"/>
            <w:hideMark/>
          </w:tcPr>
          <w:p w14:paraId="48F41556" w14:textId="77777777" w:rsidR="001548F9" w:rsidRPr="008762AD" w:rsidRDefault="001548F9" w:rsidP="001548F9">
            <w:pPr>
              <w:pStyle w:val="kleinerTabellentext"/>
              <w:jc w:val="left"/>
              <w:rPr>
                <w:sz w:val="18"/>
                <w:szCs w:val="18"/>
                <w:highlight w:val="cyan"/>
                <w:vertAlign w:val="superscript"/>
              </w:rPr>
            </w:pPr>
            <w:r w:rsidRPr="00C958D8">
              <w:rPr>
                <w:sz w:val="18"/>
              </w:rPr>
              <w:t>Grundwasserabsenkung / Zerstörung von grundwasserstauenden Schichten</w:t>
            </w:r>
            <w:r>
              <w:rPr>
                <w:sz w:val="18"/>
              </w:rPr>
              <w:t xml:space="preserve"> </w:t>
            </w:r>
          </w:p>
        </w:tc>
        <w:tc>
          <w:tcPr>
            <w:tcW w:w="921" w:type="dxa"/>
            <w:shd w:val="clear" w:color="auto" w:fill="FFFFCC"/>
          </w:tcPr>
          <w:p w14:paraId="56E36B7E"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D9FA626"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tcPr>
          <w:p w14:paraId="20B5F6CB"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7FC98E4D"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726527E4"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2DB842DA"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10E963C3"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4A4FD04"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288B5FBE" w14:textId="77777777" w:rsidR="001548F9" w:rsidRPr="008D2896" w:rsidRDefault="001548F9" w:rsidP="001548F9">
            <w:pPr>
              <w:pStyle w:val="kleinerTabellentext"/>
              <w:jc w:val="center"/>
              <w:rPr>
                <w:sz w:val="18"/>
                <w:szCs w:val="18"/>
              </w:rPr>
            </w:pPr>
            <w:r w:rsidRPr="008D2896">
              <w:rPr>
                <w:sz w:val="18"/>
                <w:szCs w:val="18"/>
              </w:rPr>
              <w:t>gering</w:t>
            </w:r>
          </w:p>
        </w:tc>
        <w:tc>
          <w:tcPr>
            <w:tcW w:w="886" w:type="dxa"/>
          </w:tcPr>
          <w:p w14:paraId="05E4B4F9"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31FF69BB" w14:textId="77777777" w:rsidR="001548F9" w:rsidRPr="008D2896" w:rsidRDefault="001548F9" w:rsidP="001548F9">
            <w:pPr>
              <w:pStyle w:val="kleinerTabellentext"/>
              <w:jc w:val="center"/>
              <w:rPr>
                <w:sz w:val="18"/>
                <w:szCs w:val="18"/>
              </w:rPr>
            </w:pPr>
            <w:r w:rsidRPr="008D2896">
              <w:rPr>
                <w:sz w:val="18"/>
                <w:szCs w:val="18"/>
              </w:rPr>
              <w:t>-</w:t>
            </w:r>
          </w:p>
        </w:tc>
      </w:tr>
      <w:tr w:rsidR="001548F9" w:rsidRPr="00C958D8" w14:paraId="79542148" w14:textId="77777777" w:rsidTr="0064600C">
        <w:tc>
          <w:tcPr>
            <w:tcW w:w="3658" w:type="dxa"/>
            <w:hideMark/>
          </w:tcPr>
          <w:p w14:paraId="340387E7" w14:textId="77777777" w:rsidR="001548F9" w:rsidRPr="008762AD" w:rsidRDefault="001548F9" w:rsidP="001548F9">
            <w:pPr>
              <w:pStyle w:val="kleinerTabellentext"/>
              <w:jc w:val="left"/>
              <w:rPr>
                <w:sz w:val="18"/>
                <w:szCs w:val="18"/>
                <w:highlight w:val="cyan"/>
              </w:rPr>
            </w:pPr>
            <w:r>
              <w:rPr>
                <w:sz w:val="18"/>
              </w:rPr>
              <w:t>Grundwasserstau, Vernässung</w:t>
            </w:r>
          </w:p>
        </w:tc>
        <w:tc>
          <w:tcPr>
            <w:tcW w:w="921" w:type="dxa"/>
            <w:shd w:val="clear" w:color="auto" w:fill="FFFFCC"/>
          </w:tcPr>
          <w:p w14:paraId="06818023"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311D82AD"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tcPr>
          <w:p w14:paraId="542AF705"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F53624C"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0CEEAB2B"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3B2954E2"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3BAA27C9"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9C52104"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A904581"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3BC768C3"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C0AE731" w14:textId="77777777" w:rsidR="001548F9" w:rsidRPr="008D2896" w:rsidRDefault="001548F9" w:rsidP="001548F9">
            <w:pPr>
              <w:pStyle w:val="kleinerTabellentext"/>
              <w:jc w:val="center"/>
              <w:rPr>
                <w:sz w:val="18"/>
                <w:szCs w:val="18"/>
              </w:rPr>
            </w:pPr>
            <w:r w:rsidRPr="008D2896">
              <w:rPr>
                <w:sz w:val="18"/>
                <w:szCs w:val="18"/>
              </w:rPr>
              <w:t>-</w:t>
            </w:r>
          </w:p>
        </w:tc>
      </w:tr>
      <w:tr w:rsidR="001548F9" w14:paraId="7970A2CE" w14:textId="77777777" w:rsidTr="0053123E">
        <w:tc>
          <w:tcPr>
            <w:tcW w:w="13439" w:type="dxa"/>
            <w:gridSpan w:val="12"/>
            <w:shd w:val="clear" w:color="auto" w:fill="D9D9D9" w:themeFill="background1" w:themeFillShade="D9"/>
          </w:tcPr>
          <w:p w14:paraId="2B8DC94F" w14:textId="77777777" w:rsidR="001548F9" w:rsidRPr="008D2896" w:rsidRDefault="001548F9" w:rsidP="001548F9">
            <w:pPr>
              <w:pStyle w:val="mittlererTabellenkopf"/>
              <w:keepNext/>
              <w:spacing w:before="60" w:after="60"/>
              <w:jc w:val="left"/>
            </w:pPr>
            <w:r w:rsidRPr="008D2896">
              <w:t>Betriebsbedingte Wirkfaktoren</w:t>
            </w:r>
          </w:p>
        </w:tc>
      </w:tr>
      <w:tr w:rsidR="001548F9" w:rsidRPr="004E704A" w14:paraId="243F0AA7" w14:textId="77777777" w:rsidTr="0064600C">
        <w:tc>
          <w:tcPr>
            <w:tcW w:w="3658" w:type="dxa"/>
            <w:hideMark/>
          </w:tcPr>
          <w:p w14:paraId="7122A122" w14:textId="77777777" w:rsidR="001548F9" w:rsidRPr="008D2896" w:rsidRDefault="001548F9" w:rsidP="001548F9">
            <w:pPr>
              <w:pStyle w:val="kleinerTabellentext"/>
              <w:jc w:val="left"/>
              <w:rPr>
                <w:sz w:val="18"/>
                <w:szCs w:val="18"/>
              </w:rPr>
            </w:pPr>
            <w:r w:rsidRPr="004E704A">
              <w:rPr>
                <w:sz w:val="18"/>
              </w:rPr>
              <w:t>Schadstoffimmissionen (trassennaher Bereich)</w:t>
            </w:r>
          </w:p>
        </w:tc>
        <w:tc>
          <w:tcPr>
            <w:tcW w:w="921" w:type="dxa"/>
            <w:shd w:val="clear" w:color="auto" w:fill="FFFFCC"/>
          </w:tcPr>
          <w:p w14:paraId="588C8F8F"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236C44AE"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B9397FD"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383A710B"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350F8C50"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3086A052"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37C139AA"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ACDFA5D" w14:textId="77777777" w:rsidR="001548F9" w:rsidRPr="008D2896" w:rsidRDefault="001548F9" w:rsidP="001548F9">
            <w:pPr>
              <w:pStyle w:val="kleinerTabellentext"/>
              <w:jc w:val="center"/>
              <w:rPr>
                <w:sz w:val="18"/>
                <w:szCs w:val="18"/>
              </w:rPr>
            </w:pPr>
            <w:r w:rsidRPr="008D2896">
              <w:rPr>
                <w:sz w:val="18"/>
                <w:szCs w:val="18"/>
              </w:rPr>
              <w:t>gering</w:t>
            </w:r>
          </w:p>
        </w:tc>
        <w:tc>
          <w:tcPr>
            <w:tcW w:w="886" w:type="dxa"/>
          </w:tcPr>
          <w:p w14:paraId="1B0A7FD4"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7CD6AAC6"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52626810" w14:textId="77777777" w:rsidR="001548F9" w:rsidRPr="008D2896" w:rsidRDefault="001548F9" w:rsidP="001548F9">
            <w:pPr>
              <w:pStyle w:val="kleinerTabellentext"/>
              <w:jc w:val="center"/>
              <w:rPr>
                <w:sz w:val="18"/>
                <w:szCs w:val="18"/>
              </w:rPr>
            </w:pPr>
            <w:r w:rsidRPr="008D2896">
              <w:rPr>
                <w:sz w:val="18"/>
                <w:szCs w:val="18"/>
              </w:rPr>
              <w:t>-</w:t>
            </w:r>
          </w:p>
        </w:tc>
      </w:tr>
      <w:tr w:rsidR="001548F9" w:rsidRPr="004E704A" w14:paraId="7001FF52" w14:textId="77777777" w:rsidTr="0064600C">
        <w:tc>
          <w:tcPr>
            <w:tcW w:w="3658" w:type="dxa"/>
          </w:tcPr>
          <w:p w14:paraId="21885E2B" w14:textId="77777777" w:rsidR="001548F9" w:rsidRPr="008D2896" w:rsidRDefault="001548F9" w:rsidP="001548F9">
            <w:pPr>
              <w:pStyle w:val="kleinerTabellentext"/>
              <w:jc w:val="left"/>
              <w:rPr>
                <w:sz w:val="18"/>
                <w:szCs w:val="18"/>
              </w:rPr>
            </w:pPr>
            <w:r w:rsidRPr="004E704A">
              <w:rPr>
                <w:sz w:val="18"/>
              </w:rPr>
              <w:t>Stickstoffimmissionen NOx</w:t>
            </w:r>
            <w:r w:rsidRPr="004E704A">
              <w:rPr>
                <w:sz w:val="18"/>
              </w:rPr>
              <w:br/>
              <w:t>(Leitsubstanz für weitreichende Wirkungen)</w:t>
            </w:r>
          </w:p>
        </w:tc>
        <w:tc>
          <w:tcPr>
            <w:tcW w:w="921" w:type="dxa"/>
            <w:shd w:val="clear" w:color="auto" w:fill="FFFFCC"/>
          </w:tcPr>
          <w:p w14:paraId="079165A0"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FF461F8"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tcPr>
          <w:p w14:paraId="0D5F65CD"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1FD122F2"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35365D9B"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01B1C5ED"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1C02B492"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2ED6039C"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355357C"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56F1D0A1"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15DD90A0" w14:textId="77777777" w:rsidR="001548F9" w:rsidRPr="008D2896" w:rsidRDefault="001548F9" w:rsidP="001548F9">
            <w:pPr>
              <w:pStyle w:val="kleinerTabellentext"/>
              <w:jc w:val="center"/>
              <w:rPr>
                <w:sz w:val="18"/>
                <w:szCs w:val="18"/>
              </w:rPr>
            </w:pPr>
            <w:r w:rsidRPr="008D2896">
              <w:rPr>
                <w:sz w:val="18"/>
                <w:szCs w:val="18"/>
              </w:rPr>
              <w:t>-</w:t>
            </w:r>
          </w:p>
        </w:tc>
      </w:tr>
      <w:tr w:rsidR="001548F9" w:rsidRPr="00736DB1" w14:paraId="7976DA7C" w14:textId="77777777" w:rsidTr="0064600C">
        <w:tc>
          <w:tcPr>
            <w:tcW w:w="3658" w:type="dxa"/>
            <w:hideMark/>
          </w:tcPr>
          <w:p w14:paraId="17ACEBA5" w14:textId="77777777" w:rsidR="001548F9" w:rsidRPr="008D2896" w:rsidRDefault="001548F9" w:rsidP="001548F9">
            <w:pPr>
              <w:pStyle w:val="kleinerTabellentext"/>
              <w:jc w:val="left"/>
              <w:rPr>
                <w:sz w:val="18"/>
                <w:szCs w:val="18"/>
              </w:rPr>
            </w:pPr>
            <w:r>
              <w:rPr>
                <w:sz w:val="18"/>
              </w:rPr>
              <w:t>Lärmemissionen</w:t>
            </w:r>
          </w:p>
        </w:tc>
        <w:tc>
          <w:tcPr>
            <w:tcW w:w="921" w:type="dxa"/>
            <w:shd w:val="clear" w:color="auto" w:fill="FFFFCC"/>
          </w:tcPr>
          <w:p w14:paraId="5FD8E059"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1E239425"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55F712CD"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29927A1"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48920735"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252B4D2E"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093CAEC9"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780A1D06"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37085E60"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571951A1"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15D75A5" w14:textId="77777777" w:rsidR="001548F9" w:rsidRPr="008D2896" w:rsidRDefault="001548F9" w:rsidP="001548F9">
            <w:pPr>
              <w:pStyle w:val="kleinerTabellentext"/>
              <w:jc w:val="center"/>
              <w:rPr>
                <w:sz w:val="18"/>
                <w:szCs w:val="18"/>
              </w:rPr>
            </w:pPr>
            <w:r w:rsidRPr="008D2896">
              <w:rPr>
                <w:sz w:val="18"/>
                <w:szCs w:val="18"/>
              </w:rPr>
              <w:t>mittel</w:t>
            </w:r>
          </w:p>
        </w:tc>
      </w:tr>
      <w:tr w:rsidR="001548F9" w:rsidRPr="00736DB1" w14:paraId="57451068" w14:textId="77777777" w:rsidTr="0064600C">
        <w:tc>
          <w:tcPr>
            <w:tcW w:w="3658" w:type="dxa"/>
          </w:tcPr>
          <w:p w14:paraId="5FA8B2F1" w14:textId="77777777" w:rsidR="001548F9" w:rsidRPr="008D2896" w:rsidRDefault="001548F9" w:rsidP="001548F9">
            <w:pPr>
              <w:pStyle w:val="kleinerTabellentext"/>
              <w:jc w:val="left"/>
              <w:rPr>
                <w:sz w:val="18"/>
                <w:szCs w:val="18"/>
              </w:rPr>
            </w:pPr>
            <w:r w:rsidRPr="00736DB1">
              <w:rPr>
                <w:sz w:val="18"/>
              </w:rPr>
              <w:t>visuelle Störwirkungen, Licht, Erschütterungen</w:t>
            </w:r>
          </w:p>
        </w:tc>
        <w:tc>
          <w:tcPr>
            <w:tcW w:w="921" w:type="dxa"/>
            <w:shd w:val="clear" w:color="auto" w:fill="FFFFCC"/>
          </w:tcPr>
          <w:p w14:paraId="65E5C282" w14:textId="77777777" w:rsidR="001548F9" w:rsidRPr="008D2896" w:rsidRDefault="001548F9" w:rsidP="001548F9">
            <w:pPr>
              <w:pStyle w:val="kleinerTabellentext"/>
              <w:jc w:val="center"/>
              <w:rPr>
                <w:sz w:val="18"/>
                <w:szCs w:val="18"/>
              </w:rPr>
            </w:pPr>
            <w:r w:rsidRPr="008D2896">
              <w:rPr>
                <w:sz w:val="18"/>
                <w:szCs w:val="18"/>
              </w:rPr>
              <w:t>Einzelfall</w:t>
            </w:r>
          </w:p>
        </w:tc>
        <w:tc>
          <w:tcPr>
            <w:tcW w:w="886" w:type="dxa"/>
            <w:shd w:val="clear" w:color="auto" w:fill="FFFFCC"/>
          </w:tcPr>
          <w:p w14:paraId="3A63D1D7"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2275EC11"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20EDFC2E"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4F0266F"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6BFF533A" w14:textId="77777777" w:rsidR="001548F9" w:rsidRPr="008D2896" w:rsidRDefault="001548F9" w:rsidP="001548F9">
            <w:pPr>
              <w:pStyle w:val="kleinerTabellentext"/>
              <w:jc w:val="center"/>
              <w:rPr>
                <w:sz w:val="18"/>
                <w:szCs w:val="18"/>
              </w:rPr>
            </w:pPr>
            <w:r w:rsidRPr="008D2896">
              <w:rPr>
                <w:sz w:val="18"/>
                <w:szCs w:val="18"/>
              </w:rPr>
              <w:t>-</w:t>
            </w:r>
          </w:p>
        </w:tc>
        <w:tc>
          <w:tcPr>
            <w:tcW w:w="886" w:type="dxa"/>
            <w:shd w:val="clear" w:color="auto" w:fill="FFFFCC"/>
          </w:tcPr>
          <w:p w14:paraId="3D28CF48"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61A4D6B2"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0BCD46D4" w14:textId="77777777" w:rsidR="001548F9" w:rsidRPr="008D2896" w:rsidRDefault="001548F9" w:rsidP="001548F9">
            <w:pPr>
              <w:pStyle w:val="kleinerTabellentext"/>
              <w:jc w:val="center"/>
              <w:rPr>
                <w:sz w:val="18"/>
                <w:szCs w:val="18"/>
              </w:rPr>
            </w:pPr>
            <w:r w:rsidRPr="008D2896">
              <w:rPr>
                <w:sz w:val="18"/>
                <w:szCs w:val="18"/>
              </w:rPr>
              <w:t>-</w:t>
            </w:r>
          </w:p>
        </w:tc>
        <w:tc>
          <w:tcPr>
            <w:tcW w:w="886" w:type="dxa"/>
          </w:tcPr>
          <w:p w14:paraId="5D22F686" w14:textId="77777777" w:rsidR="001548F9" w:rsidRPr="008D2896" w:rsidRDefault="001548F9" w:rsidP="001548F9">
            <w:pPr>
              <w:pStyle w:val="kleinerTabellentext"/>
              <w:jc w:val="center"/>
              <w:rPr>
                <w:sz w:val="18"/>
                <w:szCs w:val="18"/>
              </w:rPr>
            </w:pPr>
            <w:r w:rsidRPr="008D2896">
              <w:rPr>
                <w:sz w:val="18"/>
                <w:szCs w:val="18"/>
              </w:rPr>
              <w:t>gering</w:t>
            </w:r>
          </w:p>
        </w:tc>
        <w:tc>
          <w:tcPr>
            <w:tcW w:w="886" w:type="dxa"/>
          </w:tcPr>
          <w:p w14:paraId="215865C6" w14:textId="77777777" w:rsidR="001548F9" w:rsidRPr="008D2896" w:rsidRDefault="001548F9" w:rsidP="001548F9">
            <w:pPr>
              <w:pStyle w:val="kleinerTabellentext"/>
              <w:jc w:val="center"/>
              <w:rPr>
                <w:sz w:val="18"/>
                <w:szCs w:val="18"/>
              </w:rPr>
            </w:pPr>
            <w:r w:rsidRPr="008D2896">
              <w:rPr>
                <w:sz w:val="18"/>
                <w:szCs w:val="18"/>
              </w:rPr>
              <w:t>gering</w:t>
            </w:r>
          </w:p>
        </w:tc>
      </w:tr>
      <w:tr w:rsidR="001548F9" w:rsidRPr="00736DB1" w14:paraId="20C00EE2" w14:textId="77777777" w:rsidTr="0064600C">
        <w:tc>
          <w:tcPr>
            <w:tcW w:w="3658" w:type="dxa"/>
            <w:hideMark/>
          </w:tcPr>
          <w:p w14:paraId="0F933775" w14:textId="77777777" w:rsidR="001548F9" w:rsidRPr="00736DB1" w:rsidRDefault="001548F9" w:rsidP="001548F9">
            <w:pPr>
              <w:pStyle w:val="kleinerTabellentext"/>
              <w:jc w:val="left"/>
              <w:rPr>
                <w:sz w:val="18"/>
                <w:szCs w:val="18"/>
              </w:rPr>
            </w:pPr>
            <w:r w:rsidRPr="00736DB1">
              <w:rPr>
                <w:sz w:val="18"/>
              </w:rPr>
              <w:t>Kollision von Tieren mit Fahrzeugen</w:t>
            </w:r>
          </w:p>
        </w:tc>
        <w:tc>
          <w:tcPr>
            <w:tcW w:w="921" w:type="dxa"/>
            <w:shd w:val="clear" w:color="auto" w:fill="FFFFCC"/>
          </w:tcPr>
          <w:p w14:paraId="1DC33688" w14:textId="77777777" w:rsidR="001548F9" w:rsidRPr="00736DB1" w:rsidRDefault="001548F9" w:rsidP="001548F9">
            <w:pPr>
              <w:pStyle w:val="kleinerTabellentext"/>
              <w:jc w:val="center"/>
              <w:rPr>
                <w:sz w:val="18"/>
                <w:szCs w:val="18"/>
              </w:rPr>
            </w:pPr>
            <w:r>
              <w:rPr>
                <w:sz w:val="18"/>
                <w:szCs w:val="18"/>
              </w:rPr>
              <w:t>Einzelfall</w:t>
            </w:r>
          </w:p>
        </w:tc>
        <w:tc>
          <w:tcPr>
            <w:tcW w:w="886" w:type="dxa"/>
            <w:shd w:val="clear" w:color="auto" w:fill="FFFFCC"/>
          </w:tcPr>
          <w:p w14:paraId="650FCDA1" w14:textId="77777777" w:rsidR="001548F9" w:rsidRPr="00736DB1" w:rsidRDefault="001548F9" w:rsidP="001548F9">
            <w:pPr>
              <w:pStyle w:val="kleinerTabellentext"/>
              <w:jc w:val="center"/>
              <w:rPr>
                <w:sz w:val="18"/>
                <w:szCs w:val="18"/>
              </w:rPr>
            </w:pPr>
            <w:r>
              <w:rPr>
                <w:sz w:val="18"/>
                <w:szCs w:val="18"/>
              </w:rPr>
              <w:t>-</w:t>
            </w:r>
          </w:p>
        </w:tc>
        <w:tc>
          <w:tcPr>
            <w:tcW w:w="886" w:type="dxa"/>
          </w:tcPr>
          <w:p w14:paraId="2A508B9B" w14:textId="77777777" w:rsidR="001548F9" w:rsidRPr="00736DB1" w:rsidRDefault="001548F9" w:rsidP="001548F9">
            <w:pPr>
              <w:pStyle w:val="kleinerTabellentext"/>
              <w:jc w:val="center"/>
              <w:rPr>
                <w:sz w:val="18"/>
                <w:szCs w:val="18"/>
              </w:rPr>
            </w:pPr>
            <w:r>
              <w:rPr>
                <w:sz w:val="18"/>
                <w:szCs w:val="18"/>
              </w:rPr>
              <w:t>-</w:t>
            </w:r>
          </w:p>
        </w:tc>
        <w:tc>
          <w:tcPr>
            <w:tcW w:w="886" w:type="dxa"/>
          </w:tcPr>
          <w:p w14:paraId="6F088549" w14:textId="77777777" w:rsidR="001548F9" w:rsidRPr="00736DB1" w:rsidRDefault="001548F9" w:rsidP="001548F9">
            <w:pPr>
              <w:pStyle w:val="kleinerTabellentext"/>
              <w:jc w:val="center"/>
              <w:rPr>
                <w:sz w:val="18"/>
                <w:szCs w:val="18"/>
              </w:rPr>
            </w:pPr>
            <w:r>
              <w:rPr>
                <w:sz w:val="18"/>
                <w:szCs w:val="18"/>
              </w:rPr>
              <w:t>-</w:t>
            </w:r>
          </w:p>
        </w:tc>
        <w:tc>
          <w:tcPr>
            <w:tcW w:w="886" w:type="dxa"/>
            <w:shd w:val="clear" w:color="auto" w:fill="FFFFCC"/>
          </w:tcPr>
          <w:p w14:paraId="34EE2267" w14:textId="77777777" w:rsidR="001548F9" w:rsidRPr="00736DB1" w:rsidRDefault="001548F9" w:rsidP="001548F9">
            <w:pPr>
              <w:pStyle w:val="kleinerTabellentext"/>
              <w:jc w:val="center"/>
              <w:rPr>
                <w:sz w:val="18"/>
                <w:szCs w:val="18"/>
              </w:rPr>
            </w:pPr>
            <w:r>
              <w:rPr>
                <w:sz w:val="18"/>
                <w:szCs w:val="18"/>
              </w:rPr>
              <w:t>-</w:t>
            </w:r>
          </w:p>
        </w:tc>
        <w:tc>
          <w:tcPr>
            <w:tcW w:w="886" w:type="dxa"/>
            <w:shd w:val="clear" w:color="auto" w:fill="FFFFCC"/>
          </w:tcPr>
          <w:p w14:paraId="2EAA9E03" w14:textId="77777777" w:rsidR="001548F9" w:rsidRPr="00736DB1" w:rsidRDefault="001548F9" w:rsidP="001548F9">
            <w:pPr>
              <w:pStyle w:val="kleinerTabellentext"/>
              <w:jc w:val="center"/>
              <w:rPr>
                <w:sz w:val="18"/>
                <w:szCs w:val="18"/>
              </w:rPr>
            </w:pPr>
            <w:r>
              <w:rPr>
                <w:sz w:val="18"/>
                <w:szCs w:val="18"/>
              </w:rPr>
              <w:t>-</w:t>
            </w:r>
          </w:p>
        </w:tc>
        <w:tc>
          <w:tcPr>
            <w:tcW w:w="886" w:type="dxa"/>
            <w:shd w:val="clear" w:color="auto" w:fill="FFFFCC"/>
          </w:tcPr>
          <w:p w14:paraId="627CB5B3" w14:textId="77777777" w:rsidR="001548F9" w:rsidRPr="00736DB1" w:rsidRDefault="001548F9" w:rsidP="001548F9">
            <w:pPr>
              <w:pStyle w:val="kleinerTabellentext"/>
              <w:jc w:val="center"/>
              <w:rPr>
                <w:sz w:val="18"/>
                <w:szCs w:val="18"/>
              </w:rPr>
            </w:pPr>
            <w:r>
              <w:rPr>
                <w:sz w:val="18"/>
                <w:szCs w:val="18"/>
              </w:rPr>
              <w:t>-</w:t>
            </w:r>
          </w:p>
        </w:tc>
        <w:tc>
          <w:tcPr>
            <w:tcW w:w="886" w:type="dxa"/>
          </w:tcPr>
          <w:p w14:paraId="65538159" w14:textId="77777777" w:rsidR="001548F9" w:rsidRPr="00736DB1" w:rsidRDefault="001548F9" w:rsidP="001548F9">
            <w:pPr>
              <w:pStyle w:val="kleinerTabellentext"/>
              <w:jc w:val="center"/>
              <w:rPr>
                <w:sz w:val="18"/>
                <w:szCs w:val="18"/>
              </w:rPr>
            </w:pPr>
            <w:r>
              <w:rPr>
                <w:sz w:val="18"/>
                <w:szCs w:val="18"/>
              </w:rPr>
              <w:t>-</w:t>
            </w:r>
          </w:p>
        </w:tc>
        <w:tc>
          <w:tcPr>
            <w:tcW w:w="886" w:type="dxa"/>
          </w:tcPr>
          <w:p w14:paraId="4F960DB2" w14:textId="77777777" w:rsidR="001548F9" w:rsidRPr="00736DB1" w:rsidRDefault="001548F9" w:rsidP="001548F9">
            <w:pPr>
              <w:pStyle w:val="kleinerTabellentext"/>
              <w:jc w:val="center"/>
              <w:rPr>
                <w:sz w:val="18"/>
                <w:szCs w:val="18"/>
              </w:rPr>
            </w:pPr>
            <w:r>
              <w:rPr>
                <w:sz w:val="18"/>
                <w:szCs w:val="18"/>
              </w:rPr>
              <w:t>-</w:t>
            </w:r>
          </w:p>
        </w:tc>
        <w:tc>
          <w:tcPr>
            <w:tcW w:w="886" w:type="dxa"/>
          </w:tcPr>
          <w:p w14:paraId="4A9841C0" w14:textId="77777777" w:rsidR="001548F9" w:rsidRPr="00736DB1" w:rsidRDefault="001548F9" w:rsidP="001548F9">
            <w:pPr>
              <w:pStyle w:val="kleinerTabellentext"/>
              <w:jc w:val="center"/>
              <w:rPr>
                <w:sz w:val="18"/>
                <w:szCs w:val="18"/>
              </w:rPr>
            </w:pPr>
            <w:r>
              <w:rPr>
                <w:sz w:val="18"/>
                <w:szCs w:val="18"/>
              </w:rPr>
              <w:t>-</w:t>
            </w:r>
          </w:p>
        </w:tc>
        <w:tc>
          <w:tcPr>
            <w:tcW w:w="886" w:type="dxa"/>
          </w:tcPr>
          <w:p w14:paraId="4E1F45A8" w14:textId="77777777" w:rsidR="001548F9" w:rsidRPr="00736DB1" w:rsidRDefault="001548F9" w:rsidP="001548F9">
            <w:pPr>
              <w:pStyle w:val="kleinerTabellentext"/>
              <w:jc w:val="center"/>
              <w:rPr>
                <w:sz w:val="18"/>
                <w:szCs w:val="18"/>
              </w:rPr>
            </w:pPr>
            <w:r>
              <w:rPr>
                <w:sz w:val="18"/>
                <w:szCs w:val="18"/>
              </w:rPr>
              <w:t>-</w:t>
            </w:r>
          </w:p>
        </w:tc>
      </w:tr>
    </w:tbl>
    <w:p w14:paraId="0307A735" w14:textId="31ACDCAB" w:rsidR="0053123E" w:rsidRPr="00AE13A1" w:rsidRDefault="0053123E" w:rsidP="0053123E">
      <w:pPr>
        <w:spacing w:before="120"/>
        <w:jc w:val="left"/>
        <w:rPr>
          <w:rFonts w:cs="Arial"/>
          <w:sz w:val="18"/>
          <w:szCs w:val="22"/>
        </w:rPr>
      </w:pPr>
      <w:r w:rsidRPr="0059518D">
        <w:rPr>
          <w:rFonts w:cs="Arial"/>
          <w:sz w:val="18"/>
          <w:szCs w:val="22"/>
          <w:shd w:val="clear" w:color="auto" w:fill="FFFFCC"/>
        </w:rPr>
        <w:t>gelb hinterlegt</w:t>
      </w:r>
      <w:r w:rsidRPr="0059518D">
        <w:rPr>
          <w:rFonts w:cs="Arial"/>
          <w:sz w:val="18"/>
          <w:szCs w:val="22"/>
        </w:rPr>
        <w:t xml:space="preserve">: </w:t>
      </w:r>
      <w:r>
        <w:rPr>
          <w:rFonts w:cs="Arial"/>
          <w:sz w:val="18"/>
          <w:szCs w:val="22"/>
        </w:rPr>
        <w:tab/>
      </w:r>
      <w:r>
        <w:rPr>
          <w:rFonts w:cs="Arial"/>
          <w:sz w:val="18"/>
          <w:szCs w:val="22"/>
        </w:rPr>
        <w:br/>
      </w:r>
      <w:r w:rsidRPr="0059518D">
        <w:rPr>
          <w:rFonts w:cs="Arial"/>
          <w:sz w:val="18"/>
          <w:szCs w:val="22"/>
        </w:rPr>
        <w:t xml:space="preserve">Einzelfallbetrachtung </w:t>
      </w:r>
      <w:r w:rsidR="00530CE9">
        <w:rPr>
          <w:rFonts w:cs="Arial"/>
          <w:sz w:val="18"/>
          <w:szCs w:val="22"/>
        </w:rPr>
        <w:t>Tiere und Pflanzen</w:t>
      </w:r>
      <w:r w:rsidRPr="0059518D">
        <w:rPr>
          <w:rFonts w:cs="Arial"/>
          <w:sz w:val="18"/>
          <w:szCs w:val="22"/>
        </w:rPr>
        <w:t xml:space="preserve">: </w:t>
      </w:r>
      <w:r w:rsidR="00530CE9" w:rsidRPr="0059518D">
        <w:rPr>
          <w:rFonts w:cs="Arial"/>
          <w:sz w:val="18"/>
          <w:szCs w:val="22"/>
        </w:rPr>
        <w:t>verbal-argumentative Bewertung der Schwere der Beeinträchtigung</w:t>
      </w:r>
      <w:r w:rsidR="00530CE9">
        <w:rPr>
          <w:rFonts w:cs="Arial"/>
          <w:sz w:val="18"/>
          <w:szCs w:val="22"/>
        </w:rPr>
        <w:t xml:space="preserve"> </w:t>
      </w:r>
      <w:r w:rsidRPr="0059518D">
        <w:rPr>
          <w:rFonts w:cs="Arial"/>
          <w:sz w:val="18"/>
          <w:szCs w:val="22"/>
        </w:rPr>
        <w:t xml:space="preserve">in Abhängigkeit von der Empfindlichkeit der betroffenen Arten / Artengruppen </w:t>
      </w:r>
      <w:r>
        <w:rPr>
          <w:rFonts w:cs="Arial"/>
          <w:sz w:val="18"/>
          <w:szCs w:val="22"/>
        </w:rPr>
        <w:t xml:space="preserve">(vgl. </w:t>
      </w:r>
      <w:r w:rsidR="00530CE9">
        <w:rPr>
          <w:rFonts w:cs="Arial"/>
          <w:sz w:val="18"/>
          <w:szCs w:val="22"/>
        </w:rPr>
        <w:t xml:space="preserve">auch </w:t>
      </w:r>
      <w:r>
        <w:rPr>
          <w:rFonts w:cs="Arial"/>
          <w:sz w:val="18"/>
          <w:szCs w:val="22"/>
        </w:rPr>
        <w:t>Fachbeitrag Artenschutz</w:t>
      </w:r>
      <w:r w:rsidR="00530CE9">
        <w:rPr>
          <w:rFonts w:cs="Arial"/>
          <w:sz w:val="18"/>
          <w:szCs w:val="22"/>
        </w:rPr>
        <w:t xml:space="preserve"> oder FFH-Verträglichkeitsprüfung</w:t>
      </w:r>
      <w:r>
        <w:rPr>
          <w:rFonts w:cs="Arial"/>
          <w:sz w:val="18"/>
          <w:szCs w:val="22"/>
        </w:rPr>
        <w:t>)</w:t>
      </w:r>
      <w:r>
        <w:rPr>
          <w:rFonts w:cs="Arial"/>
          <w:sz w:val="18"/>
          <w:szCs w:val="22"/>
        </w:rPr>
        <w:br/>
        <w:t xml:space="preserve">Einzelfallbetrachtung Wasser: </w:t>
      </w:r>
      <w:r w:rsidRPr="0059518D">
        <w:rPr>
          <w:rFonts w:cs="Arial"/>
          <w:sz w:val="18"/>
          <w:szCs w:val="22"/>
        </w:rPr>
        <w:t>verbal-argumentative Bewertung der Schwere der Beeinträchtigung</w:t>
      </w:r>
      <w:r>
        <w:rPr>
          <w:rFonts w:cs="Arial"/>
          <w:sz w:val="18"/>
          <w:szCs w:val="22"/>
        </w:rPr>
        <w:t xml:space="preserve"> (vgl. Fachbeitrag WRRL)</w:t>
      </w:r>
      <w:r w:rsidR="00A60558">
        <w:rPr>
          <w:rFonts w:cs="Arial"/>
          <w:sz w:val="18"/>
          <w:szCs w:val="22"/>
        </w:rPr>
        <w:t>, ggf. auch bei Schutzgut Biotope</w:t>
      </w:r>
    </w:p>
    <w:p w14:paraId="57A64B15" w14:textId="77777777" w:rsidR="0053123E" w:rsidRDefault="0053123E" w:rsidP="003D090C">
      <w:pPr>
        <w:pStyle w:val="Textkrperaltt"/>
        <w:rPr>
          <w:color w:val="0070C0"/>
        </w:rPr>
        <w:sectPr w:rsidR="0053123E" w:rsidSect="0053123E">
          <w:headerReference w:type="default" r:id="rId110"/>
          <w:pgSz w:w="16838" w:h="11906" w:orient="landscape" w:code="9"/>
          <w:pgMar w:top="1418" w:right="1985" w:bottom="1418" w:left="1418" w:header="709" w:footer="851" w:gutter="0"/>
          <w:cols w:space="708"/>
          <w:docGrid w:linePitch="360"/>
        </w:sectPr>
      </w:pPr>
    </w:p>
    <w:p w14:paraId="1C6BCCD6" w14:textId="77777777" w:rsidR="00944989" w:rsidRPr="004D32C9" w:rsidRDefault="00944989" w:rsidP="00944989">
      <w:pPr>
        <w:pStyle w:val="berschrift4"/>
        <w:numPr>
          <w:ilvl w:val="2"/>
          <w:numId w:val="34"/>
        </w:numPr>
        <w:tabs>
          <w:tab w:val="num" w:pos="1474"/>
        </w:tabs>
        <w:ind w:left="1191" w:hanging="1191"/>
      </w:pPr>
      <w:bookmarkStart w:id="162" w:name="_Ref114061480"/>
      <w:bookmarkStart w:id="163" w:name="_Ref141964579"/>
      <w:bookmarkStart w:id="164" w:name="_Toc143588021"/>
      <w:bookmarkStart w:id="165" w:name="_Ref88645416"/>
      <w:r>
        <w:t>E</w:t>
      </w:r>
      <w:r w:rsidRPr="004D32C9">
        <w:t>BS-Fälle</w:t>
      </w:r>
      <w:r>
        <w:t xml:space="preserve"> beim Schutzgut Biotop</w:t>
      </w:r>
      <w:bookmarkEnd w:id="162"/>
      <w:r>
        <w:t>e</w:t>
      </w:r>
      <w:bookmarkEnd w:id="163"/>
      <w:bookmarkEnd w:id="164"/>
    </w:p>
    <w:p w14:paraId="6E9DDDEB" w14:textId="6D95CB4A" w:rsidR="00944989" w:rsidRPr="008F44D1" w:rsidRDefault="00944989" w:rsidP="00944989">
      <w:pPr>
        <w:pStyle w:val="Textkrper"/>
      </w:pPr>
      <w:r w:rsidRPr="008F44D1">
        <w:t xml:space="preserve">Auch bei Biotoptypen sind </w:t>
      </w:r>
      <w:r w:rsidRPr="008F44D1">
        <w:rPr>
          <w:b/>
        </w:rPr>
        <w:t>erhebliche Beeinträchtigungen besonderer Schwere</w:t>
      </w:r>
      <w:r w:rsidRPr="008F44D1">
        <w:t xml:space="preserve"> zu identifizieren. Hierzu wird die Matrixtabelle des Praxisleitfaden herangezogen (s. </w:t>
      </w:r>
      <w:r>
        <w:t xml:space="preserve">Kap. </w:t>
      </w:r>
      <w:r w:rsidR="00224584">
        <w:fldChar w:fldCharType="begin"/>
      </w:r>
      <w:r w:rsidR="00224584">
        <w:instrText xml:space="preserve"> REF _Ref143590103 \r \h </w:instrText>
      </w:r>
      <w:r w:rsidR="00224584">
        <w:fldChar w:fldCharType="separate"/>
      </w:r>
      <w:r w:rsidR="00E24AB8">
        <w:t>5.1</w:t>
      </w:r>
      <w:r w:rsidR="00224584">
        <w:fldChar w:fldCharType="end"/>
      </w:r>
      <w:r w:rsidRPr="008F44D1">
        <w:t xml:space="preserve">). Neben der wertgleichen Kompensation in Biotopwertpunkten muss die Kompensation der eBS-Fälle </w:t>
      </w:r>
      <w:r w:rsidRPr="008F44D1">
        <w:rPr>
          <w:b/>
        </w:rPr>
        <w:t>besonderen funktionalen Anforderungen</w:t>
      </w:r>
      <w:r w:rsidRPr="008F44D1">
        <w:t xml:space="preserve"> genügen. Dies ist verbal-argumentativ zu begründen und in der </w:t>
      </w:r>
      <w:r w:rsidR="00DA43FF">
        <w:t>tabellarische</w:t>
      </w:r>
      <w:r w:rsidR="00CB0E48">
        <w:t>n</w:t>
      </w:r>
      <w:r w:rsidR="00CB0E48" w:rsidRPr="008F44D1">
        <w:t xml:space="preserve"> </w:t>
      </w:r>
      <w:r w:rsidRPr="008F44D1">
        <w:t>Gegenüberstellung von Eingriff und Kompensation (</w:t>
      </w:r>
      <w:r>
        <w:t>vgl. Anlage IV</w:t>
      </w:r>
      <w:r w:rsidRPr="008F44D1">
        <w:t xml:space="preserve">) darzustellen. Z.B. ist </w:t>
      </w:r>
      <w:r w:rsidR="00F2425B">
        <w:t xml:space="preserve">für </w:t>
      </w:r>
      <w:r w:rsidRPr="008F44D1">
        <w:t xml:space="preserve">die </w:t>
      </w:r>
      <w:r w:rsidR="00F2425B">
        <w:t xml:space="preserve">Beseitigung </w:t>
      </w:r>
      <w:r w:rsidRPr="008F44D1">
        <w:t>eine</w:t>
      </w:r>
      <w:r w:rsidR="00F2425B">
        <w:t>s Feldgehölzes aus einheimischen Baumarten (alte Ausprägung, BA1)</w:t>
      </w:r>
      <w:r w:rsidRPr="008F44D1">
        <w:t xml:space="preserve"> wiederum ein</w:t>
      </w:r>
      <w:r w:rsidR="00F2425B">
        <w:t>e Gehölzpflanzung</w:t>
      </w:r>
      <w:r w:rsidRPr="008F44D1">
        <w:t xml:space="preserve"> zu </w:t>
      </w:r>
      <w:r w:rsidR="00CE60DC">
        <w:t>vorzunehmen</w:t>
      </w:r>
      <w:r w:rsidRPr="008F44D1">
        <w:t>.</w:t>
      </w:r>
    </w:p>
    <w:p w14:paraId="395778B5" w14:textId="77777777" w:rsidR="00944989" w:rsidRDefault="00944989" w:rsidP="00944989">
      <w:pPr>
        <w:pStyle w:val="Textkrper"/>
      </w:pPr>
      <w:r w:rsidRPr="0072412D">
        <w:t>Auch bei Biotoptypen gilt der Grundsatz, dass je wertvoller das betroffene Schutzgut bzw. die beeinträchtigte Funktion ist und je intensiver die erhebliche Beeinträchtigung / die Eingriffswirkung ist, desto enger sollte der Funktionsbezug verstanden werden (Kap. 2.3 Praxisleitfaden).</w:t>
      </w:r>
    </w:p>
    <w:p w14:paraId="219B52A1" w14:textId="17F2D858" w:rsidR="00B552A1" w:rsidRPr="0064600C" w:rsidRDefault="00A22CA0" w:rsidP="00BC6D32">
      <w:pPr>
        <w:pStyle w:val="berschrift4"/>
        <w:numPr>
          <w:ilvl w:val="2"/>
          <w:numId w:val="34"/>
        </w:numPr>
        <w:tabs>
          <w:tab w:val="num" w:pos="1474"/>
        </w:tabs>
        <w:ind w:left="1191" w:hanging="1191"/>
      </w:pPr>
      <w:bookmarkStart w:id="166" w:name="_Toc143588022"/>
      <w:bookmarkStart w:id="167" w:name="_Ref143589999"/>
      <w:r>
        <w:t xml:space="preserve">Eingriffsermittlung </w:t>
      </w:r>
      <w:r w:rsidR="00B552A1" w:rsidRPr="0064600C">
        <w:t>Tiere</w:t>
      </w:r>
      <w:bookmarkEnd w:id="165"/>
      <w:bookmarkEnd w:id="166"/>
      <w:bookmarkEnd w:id="167"/>
    </w:p>
    <w:p w14:paraId="5E4F7436" w14:textId="77777777" w:rsidR="009472A4" w:rsidRDefault="00B552A1" w:rsidP="003D090C">
      <w:pPr>
        <w:pStyle w:val="Textkrperaltt"/>
      </w:pPr>
      <w:r w:rsidRPr="0064600C">
        <w:t xml:space="preserve">Beim Schutzgut Tiere sind die bau-, anlage- und betriebsbedingten Beeinträchtigungen im Einzelfall verbal-argumentativ in Abhängigkeit von der Empfindlichkeit der betroffenen Arten / Artengruppen zu betrachten. </w:t>
      </w:r>
    </w:p>
    <w:p w14:paraId="61BE7966" w14:textId="04767995" w:rsidR="00D55F00" w:rsidRDefault="00B552A1" w:rsidP="003D090C">
      <w:pPr>
        <w:pStyle w:val="Textkrperaltt"/>
        <w:rPr>
          <w:rFonts w:eastAsia="Calibri" w:cs="Arial"/>
          <w:szCs w:val="22"/>
          <w:lang w:eastAsia="en-US"/>
        </w:rPr>
      </w:pPr>
      <w:r w:rsidRPr="0064600C">
        <w:t xml:space="preserve">Bei Vogelarten </w:t>
      </w:r>
      <w:r w:rsidR="00A55280">
        <w:t xml:space="preserve">gem. Art. 1 der VSchRL </w:t>
      </w:r>
      <w:r w:rsidRPr="0064600C">
        <w:t xml:space="preserve">und Anhang IV-Arten </w:t>
      </w:r>
      <w:r w:rsidR="008349F1" w:rsidRPr="0064600C">
        <w:t xml:space="preserve">der FFH-Richtlinie </w:t>
      </w:r>
      <w:r w:rsidR="00F2425B">
        <w:t xml:space="preserve">ist </w:t>
      </w:r>
      <w:r w:rsidR="0064600C" w:rsidRPr="0064600C">
        <w:t>der Fachbeitrag Artenschutz zur</w:t>
      </w:r>
      <w:r w:rsidRPr="0064600C">
        <w:t xml:space="preserve"> Bewertung der Eingriffsschwere </w:t>
      </w:r>
      <w:r w:rsidR="0064600C" w:rsidRPr="0064600C">
        <w:t>heran</w:t>
      </w:r>
      <w:r w:rsidR="00F2425B">
        <w:t>zuziehen</w:t>
      </w:r>
      <w:r w:rsidR="00244C87" w:rsidRPr="0064600C">
        <w:t>.</w:t>
      </w:r>
      <w:r w:rsidRPr="0064600C">
        <w:t xml:space="preserve"> </w:t>
      </w:r>
      <w:r w:rsidR="00D55F00">
        <w:rPr>
          <w:rFonts w:eastAsia="Calibri" w:cs="Arial"/>
          <w:szCs w:val="22"/>
          <w:lang w:eastAsia="en-US"/>
        </w:rPr>
        <w:t>Wenn im Fachbeitrag Artenschutz A</w:t>
      </w:r>
      <w:r w:rsidR="00D55F00" w:rsidRPr="00E62F4A">
        <w:rPr>
          <w:rFonts w:eastAsia="Calibri" w:cs="Arial"/>
          <w:szCs w:val="22"/>
          <w:vertAlign w:val="subscript"/>
          <w:lang w:eastAsia="en-US"/>
        </w:rPr>
        <w:t>CEF</w:t>
      </w:r>
      <w:r w:rsidR="00D55F00">
        <w:rPr>
          <w:rFonts w:eastAsia="Calibri" w:cs="Arial"/>
          <w:szCs w:val="22"/>
          <w:lang w:eastAsia="en-US"/>
        </w:rPr>
        <w:t xml:space="preserve">-Maßnahmen notwendig sind, die ein Eintreten der Verbotstatbestände verhindern, dann ist im LBP </w:t>
      </w:r>
      <w:r w:rsidR="009472A4">
        <w:rPr>
          <w:rFonts w:eastAsia="Calibri" w:cs="Arial"/>
          <w:szCs w:val="22"/>
          <w:lang w:eastAsia="en-US"/>
        </w:rPr>
        <w:t xml:space="preserve">meist </w:t>
      </w:r>
      <w:r w:rsidR="00D55F00">
        <w:rPr>
          <w:rFonts w:eastAsia="Calibri" w:cs="Arial"/>
          <w:szCs w:val="22"/>
          <w:lang w:eastAsia="en-US"/>
        </w:rPr>
        <w:t>ein Eingriff besonderer Schwere (eBS) festzustellen. Wurde im Fachbeitrag Artenschutz ermittelt, dass unter Berücksichtigung von Vermeidungsmaßnahmen keine Verbotstatbestände ausgelöst werden und deshalb keine A</w:t>
      </w:r>
      <w:r w:rsidR="00D55F00" w:rsidRPr="00E62F4A">
        <w:rPr>
          <w:rFonts w:eastAsia="Calibri" w:cs="Arial"/>
          <w:szCs w:val="22"/>
          <w:vertAlign w:val="subscript"/>
          <w:lang w:eastAsia="en-US"/>
        </w:rPr>
        <w:t>CEF</w:t>
      </w:r>
      <w:r w:rsidR="00D55F00">
        <w:rPr>
          <w:rFonts w:eastAsia="Calibri" w:cs="Arial"/>
          <w:szCs w:val="22"/>
          <w:lang w:eastAsia="en-US"/>
        </w:rPr>
        <w:t xml:space="preserve">-Maßnahmen erforderlich sind, dann </w:t>
      </w:r>
      <w:r w:rsidR="009472A4">
        <w:rPr>
          <w:rFonts w:eastAsia="Calibri" w:cs="Arial"/>
          <w:szCs w:val="22"/>
          <w:lang w:eastAsia="en-US"/>
        </w:rPr>
        <w:t xml:space="preserve">sind im LBP ggf. nur </w:t>
      </w:r>
      <w:r w:rsidR="00D55F00">
        <w:rPr>
          <w:rFonts w:eastAsia="Calibri" w:cs="Arial"/>
          <w:szCs w:val="22"/>
          <w:lang w:eastAsia="en-US"/>
        </w:rPr>
        <w:t>erhebliche Beeinträchtigungen</w:t>
      </w:r>
      <w:r w:rsidR="009472A4">
        <w:rPr>
          <w:rFonts w:eastAsia="Calibri" w:cs="Arial"/>
          <w:szCs w:val="22"/>
          <w:lang w:eastAsia="en-US"/>
        </w:rPr>
        <w:t xml:space="preserve"> gegeben und </w:t>
      </w:r>
      <w:r w:rsidR="00D55F00">
        <w:rPr>
          <w:rFonts w:eastAsia="Calibri" w:cs="Arial"/>
          <w:szCs w:val="22"/>
          <w:lang w:eastAsia="en-US"/>
        </w:rPr>
        <w:t xml:space="preserve">es entstehen keine eBS-Fälle. Die Ermittlung des Kompensationsbedarfs sowie die Berechnung der Kompensation werden </w:t>
      </w:r>
      <w:r w:rsidR="00363FF0">
        <w:rPr>
          <w:rFonts w:eastAsia="Calibri" w:cs="Arial"/>
          <w:szCs w:val="22"/>
          <w:lang w:eastAsia="en-US"/>
        </w:rPr>
        <w:t xml:space="preserve">dann </w:t>
      </w:r>
      <w:r w:rsidR="00D55F00">
        <w:rPr>
          <w:rFonts w:eastAsia="Calibri" w:cs="Arial"/>
          <w:szCs w:val="22"/>
          <w:lang w:eastAsia="en-US"/>
        </w:rPr>
        <w:t>bei erheblichen Beeinträchtigungen im Rahmen der integrierten Biotopbewertung mit abgedeckt</w:t>
      </w:r>
      <w:r w:rsidR="009472A4">
        <w:rPr>
          <w:rFonts w:eastAsia="Calibri" w:cs="Arial"/>
          <w:szCs w:val="22"/>
          <w:lang w:eastAsia="en-US"/>
        </w:rPr>
        <w:t>.</w:t>
      </w:r>
      <w:r w:rsidR="009E656E">
        <w:rPr>
          <w:rStyle w:val="Funotenzeichen"/>
          <w:rFonts w:eastAsia="Calibri" w:cs="Arial"/>
          <w:szCs w:val="22"/>
          <w:lang w:eastAsia="en-US"/>
        </w:rPr>
        <w:footnoteReference w:id="35"/>
      </w:r>
    </w:p>
    <w:p w14:paraId="74940FE9" w14:textId="6A04FA11" w:rsidR="00363FF0" w:rsidRDefault="00363FF0" w:rsidP="003D090C">
      <w:pPr>
        <w:pStyle w:val="Textkrperaltt"/>
        <w:rPr>
          <w:rFonts w:eastAsia="Calibri" w:cs="Arial"/>
          <w:szCs w:val="22"/>
          <w:lang w:eastAsia="en-US"/>
        </w:rPr>
      </w:pPr>
      <w:r>
        <w:rPr>
          <w:rFonts w:eastAsia="Calibri" w:cs="Arial"/>
          <w:szCs w:val="22"/>
          <w:lang w:eastAsia="en-US"/>
        </w:rPr>
        <w:t xml:space="preserve">Wurden bei Tierarten nach Anhang II der FFH-Richtlinie sowie Vogelarten nach Anh. I der VSRL eine erhebliche Beeinträchtigung im Rahmen einer FFH-Verträglichkeitsprüfung ermittelt, so kann auch im LBP ein Eingriff besonderer Schwere (eBS) vorliegen. </w:t>
      </w:r>
    </w:p>
    <w:p w14:paraId="5C0A79C1" w14:textId="1D0C17DD" w:rsidR="009472A4" w:rsidRDefault="009472A4" w:rsidP="009472A4">
      <w:pPr>
        <w:pStyle w:val="Textkrperaltt"/>
      </w:pPr>
      <w:r w:rsidRPr="0064600C">
        <w:t xml:space="preserve">Bei weiteren Tierarten, die im Rahmen der Eingriffsregelung zu betrachten sind (vgl. Kap. </w:t>
      </w:r>
      <w:r>
        <w:fldChar w:fldCharType="begin"/>
      </w:r>
      <w:r>
        <w:instrText xml:space="preserve"> REF _Ref143590145 \r \h </w:instrText>
      </w:r>
      <w:r>
        <w:fldChar w:fldCharType="separate"/>
      </w:r>
      <w:r w:rsidR="00E24AB8">
        <w:t>3.2.2</w:t>
      </w:r>
      <w:r>
        <w:fldChar w:fldCharType="end"/>
      </w:r>
      <w:r w:rsidRPr="0064600C">
        <w:t xml:space="preserve">), ist die Bewertung der Eingriffsschwere </w:t>
      </w:r>
      <w:r>
        <w:t>im Einzelfall</w:t>
      </w:r>
      <w:r w:rsidRPr="0064600C">
        <w:t xml:space="preserve"> </w:t>
      </w:r>
      <w:r w:rsidR="009F20E4">
        <w:t xml:space="preserve">wie folgt </w:t>
      </w:r>
      <w:r w:rsidRPr="0064600C">
        <w:t>vorzunehmen</w:t>
      </w:r>
      <w:r w:rsidR="009F20E4">
        <w:t>:</w:t>
      </w:r>
      <w:r>
        <w:t xml:space="preserve"> </w:t>
      </w:r>
    </w:p>
    <w:p w14:paraId="2CCEEDFB" w14:textId="24FCAB4F" w:rsidR="008D64F0" w:rsidRPr="009634A8" w:rsidRDefault="00B552A1" w:rsidP="003D090C">
      <w:pPr>
        <w:pStyle w:val="Textkrperaltt"/>
      </w:pPr>
      <w:r w:rsidRPr="009634A8">
        <w:t xml:space="preserve">Mit der </w:t>
      </w:r>
      <w:r w:rsidRPr="009634A8">
        <w:rPr>
          <w:b/>
        </w:rPr>
        <w:t>anlagebedingten</w:t>
      </w:r>
      <w:r w:rsidRPr="009634A8">
        <w:t xml:space="preserve"> Flächenversiegelung, Teilversiegelung und Überbauung ist in der Regel ein dauerhafter Verlust von Lebensräumen und wertgebenden Habitatelementen planungsrelevanter Tierarten verbunden</w:t>
      </w:r>
      <w:r w:rsidR="00146626">
        <w:t>.</w:t>
      </w:r>
      <w:r w:rsidRPr="009634A8">
        <w:t xml:space="preserve"> Zu beschreiben sind dabei die Art und die Bedeutung der Habitatelemente (z.B. Quartierstandort) sowie der Umfang des anlagebedingten Verlustes (Fläche in m², Stück). Gleiches gilt für die Inanspruchnahme von Gewässerlebensräumen (bei Querung, Ausbau, Verlegung, Verrohrung)</w:t>
      </w:r>
      <w:r w:rsidR="00A963AC">
        <w:t xml:space="preserve"> sowie für Flächen unter Brücken</w:t>
      </w:r>
      <w:r w:rsidRPr="009634A8">
        <w:t xml:space="preserve">. </w:t>
      </w:r>
      <w:r w:rsidR="00831BAA">
        <w:t>(Verluste von Habitaten werden im FB Artenschutz im Rahmen</w:t>
      </w:r>
      <w:r w:rsidR="00610929">
        <w:t xml:space="preserve"> der Ermittlung</w:t>
      </w:r>
      <w:r w:rsidR="00831BAA">
        <w:t xml:space="preserve"> des Tötungs- und Verletzungsverbotes </w:t>
      </w:r>
      <w:r w:rsidR="00610929">
        <w:t xml:space="preserve">bzw. des Schädigungsverbotes </w:t>
      </w:r>
      <w:r w:rsidR="00831BAA">
        <w:t>beurteilt).</w:t>
      </w:r>
    </w:p>
    <w:p w14:paraId="198C76ED" w14:textId="114D4BC7" w:rsidR="00B552A1" w:rsidRPr="009634A8" w:rsidRDefault="00B552A1" w:rsidP="003D090C">
      <w:pPr>
        <w:pStyle w:val="Textkrperaltt"/>
      </w:pPr>
      <w:r w:rsidRPr="009634A8">
        <w:t>Weiterhin kann für einzelne Artengruppen die anlagebedingte Unterbrechung von Austausch-</w:t>
      </w:r>
      <w:r w:rsidR="008D64F0" w:rsidRPr="009634A8">
        <w:t>und</w:t>
      </w:r>
      <w:r w:rsidRPr="009634A8">
        <w:t xml:space="preserve"> Wechselbeziehungen zwischen Teillebensräumen, Gesamtlebensräumen und benachbarten Lebensräumen mit ähnlicher Artenausstattung eine erhebliche Beeinträchtigung besonderer Schwere darstellen (Barrierewirkung). Hier ist</w:t>
      </w:r>
      <w:r w:rsidR="00767FF9" w:rsidRPr="009634A8">
        <w:t xml:space="preserve"> die</w:t>
      </w:r>
      <w:r w:rsidRPr="009634A8">
        <w:t xml:space="preserve"> Querungslänge </w:t>
      </w:r>
      <w:r w:rsidR="003E65E4">
        <w:t xml:space="preserve">/ Zerschneidungslänge </w:t>
      </w:r>
      <w:r w:rsidRPr="009634A8">
        <w:t xml:space="preserve">innerhalb von Bereichen mit besonderer Bedeutung für den Habitatverbund zu ermitteln. Zusätzliche sind Angaben zu Verkehrsmenge, Gradiente und Dimensionierung von Brückenbauwerken und Querungshilfen heranzuziehen. Die Eingriffsintensität ist im Einzelfall in Abhängigkeit von den Anlageparametern (z.B. </w:t>
      </w:r>
      <w:r w:rsidR="008D64F0" w:rsidRPr="009634A8">
        <w:t>Gradiente, Brückenbauwerke, Que</w:t>
      </w:r>
      <w:r w:rsidRPr="009634A8">
        <w:t>rungshilfen) und den betroffenen Arten(-gruppen) zu bewerten.</w:t>
      </w:r>
    </w:p>
    <w:p w14:paraId="3CBB132D" w14:textId="62E6CF47" w:rsidR="00B552A1" w:rsidRPr="009634A8" w:rsidRDefault="00B552A1" w:rsidP="003D090C">
      <w:pPr>
        <w:pStyle w:val="Textkrperaltt"/>
      </w:pPr>
      <w:r w:rsidRPr="009634A8">
        <w:rPr>
          <w:b/>
        </w:rPr>
        <w:t>Baubedingt</w:t>
      </w:r>
      <w:r w:rsidRPr="009634A8">
        <w:t xml:space="preserve"> kann es durch temporäre Flächeninanspruchnahme zu einem Verlust von Lebensräumen und wertgebenden Habitatelementen planungsrelevanter Tierarten kommen. Zu beschreiben sind dabei die Art und die Bedeutung der Habitatelemente (z.B. Quartierstandort) sowie der Umfang des baubedingten Verlustes </w:t>
      </w:r>
      <w:r w:rsidR="00767FF9" w:rsidRPr="009634A8">
        <w:t xml:space="preserve">durch Baustelleneinrichtungsflächen, Baustellenlagerflächen sowie Arbeitsstreifen </w:t>
      </w:r>
      <w:r w:rsidRPr="009634A8">
        <w:t>(Fläche in m², Stück). Weitere baubedingte Beeinträchtigungen sind durch temporäre Barrierewirkungen</w:t>
      </w:r>
      <w:r w:rsidR="00944989">
        <w:t xml:space="preserve"> und</w:t>
      </w:r>
      <w:r w:rsidRPr="009634A8">
        <w:t xml:space="preserve"> </w:t>
      </w:r>
      <w:r w:rsidR="003E65E4">
        <w:t>temporäre Gefährdungen (z.B. Fallenwirkung von Baugruben</w:t>
      </w:r>
      <w:r w:rsidR="00C822B0">
        <w:t>, Anlockwirkung</w:t>
      </w:r>
      <w:r w:rsidR="003E65E4">
        <w:t xml:space="preserve">), </w:t>
      </w:r>
      <w:r w:rsidRPr="009634A8">
        <w:t xml:space="preserve">temporäre Lärmemissionen, Erschütterungen, Lichtreize, visuelle Störungen sowie baubedingte Beeinträchtigung von Arten der Gewässer durch den Abbruch von Bauwerken an und über Fließgewässern möglich. Diese sind qualitativ zu beschreiben und in Abhängigkeit von Art und Zeitraum der zu erwartenden Wirkungen und der Empfindlichkeit der vorhandenen planungsrelevanten Arten zu bewerten. </w:t>
      </w:r>
    </w:p>
    <w:p w14:paraId="6FDB7E36" w14:textId="77777777" w:rsidR="00B552A1" w:rsidRPr="009634A8" w:rsidRDefault="00B552A1" w:rsidP="003D090C">
      <w:pPr>
        <w:pStyle w:val="Textkrperaltt"/>
      </w:pPr>
      <w:r w:rsidRPr="009634A8">
        <w:t xml:space="preserve">Zur </w:t>
      </w:r>
      <w:r w:rsidRPr="009634A8">
        <w:rPr>
          <w:b/>
        </w:rPr>
        <w:t>Bewertung der Eingriffsschwere</w:t>
      </w:r>
      <w:r w:rsidRPr="009634A8">
        <w:t xml:space="preserve"> der </w:t>
      </w:r>
      <w:r w:rsidRPr="00F94C0A">
        <w:rPr>
          <w:b/>
        </w:rPr>
        <w:t>anlage- und baubedingten</w:t>
      </w:r>
      <w:r w:rsidRPr="009634A8">
        <w:t xml:space="preserve"> Beeinträchtigungen wird jeweils eine qualitative Beurteilung im Einzelfall in Abhängigkeit von den betroffenen planungsrelevanten Tierarten, der Größe und Qualität der verbleibenden Lebensräume und unter Berücksichtigung von Vermeidungsmaßnahmen vorgenommen.</w:t>
      </w:r>
    </w:p>
    <w:p w14:paraId="16180C66" w14:textId="378A1198" w:rsidR="00BB3D89" w:rsidRDefault="00B552A1" w:rsidP="00BB3D89">
      <w:pPr>
        <w:pStyle w:val="Textkrperaltt"/>
      </w:pPr>
      <w:r w:rsidRPr="009634A8">
        <w:t xml:space="preserve">Weiterhin können bei einigen Arten(-gruppen) </w:t>
      </w:r>
      <w:r w:rsidRPr="00D37888">
        <w:rPr>
          <w:b/>
        </w:rPr>
        <w:t>betriebsbedingte</w:t>
      </w:r>
      <w:r w:rsidRPr="009634A8">
        <w:t xml:space="preserve"> Emissionen und das Risiko von Kollisionen erhebliche Beeinträchtigungen besonderer Schwere darstellen.</w:t>
      </w:r>
      <w:r w:rsidR="00BB3D89" w:rsidRPr="00BB3D89">
        <w:t xml:space="preserve"> </w:t>
      </w:r>
      <w:r w:rsidR="00BB3D89">
        <w:t xml:space="preserve">Zur Beurteilung </w:t>
      </w:r>
      <w:r w:rsidR="00146626">
        <w:t>der Kollisionsgefäh</w:t>
      </w:r>
      <w:r w:rsidR="000E70F2">
        <w:t xml:space="preserve">rdung </w:t>
      </w:r>
      <w:r w:rsidR="00BB3D89">
        <w:t>sind die „Übergeordneten Kriterien zur Bewertung der Mortalität wildlebender Tiere im Rahmen von Projekten und Eingriffen – Teil I: Rechtliche und methodische Grundlagen“ (BERNOTAT, D. &amp; DIERSCHKE, V. (2021)) zu beachten.</w:t>
      </w:r>
      <w:r w:rsidR="00BB3D89" w:rsidRPr="00BB3D89">
        <w:rPr>
          <w:vertAlign w:val="superscript"/>
        </w:rPr>
        <w:footnoteReference w:id="36"/>
      </w:r>
      <w:r w:rsidR="009F20E4">
        <w:t xml:space="preserve"> (Kollisionsrisiken werden im FB Artenschutz im Rahmen des Tötungs- und Verletzungsverbotes </w:t>
      </w:r>
      <w:r w:rsidR="00DD2D75">
        <w:t xml:space="preserve">für die dort relevanten Arten </w:t>
      </w:r>
      <w:r w:rsidR="009F20E4">
        <w:t>beurteilt).</w:t>
      </w:r>
    </w:p>
    <w:p w14:paraId="714E790E" w14:textId="7B1B7D31" w:rsidR="00B552A1" w:rsidRPr="009634A8" w:rsidRDefault="00B552A1" w:rsidP="00B552A1">
      <w:pPr>
        <w:pStyle w:val="Textkrperaltt"/>
        <w:rPr>
          <w:szCs w:val="18"/>
        </w:rPr>
      </w:pPr>
      <w:r w:rsidRPr="009634A8">
        <w:t>Hinsichtlich betriebsbedingter Emissionen sind Beeinträchtigung</w:t>
      </w:r>
      <w:r w:rsidR="00233565" w:rsidRPr="009634A8">
        <w:t>en</w:t>
      </w:r>
      <w:r w:rsidRPr="009634A8">
        <w:t xml:space="preserve"> </w:t>
      </w:r>
      <w:r w:rsidR="000E70F2">
        <w:t xml:space="preserve">und Störungen </w:t>
      </w:r>
      <w:r w:rsidRPr="009634A8">
        <w:t xml:space="preserve">von Teil- oder Gesamtlebensräumen planungsrelevanter Tierarten durch Lärm, visuelle Störreize, Licht und Erschütterungen möglich. </w:t>
      </w:r>
      <w:r w:rsidRPr="009634A8">
        <w:rPr>
          <w:szCs w:val="18"/>
        </w:rPr>
        <w:t>Die einzelnen planungsrelevanten Tierarten(-gruppen) reagieren unterschiedlich empfindlich auf verkehrsbedingte Störungen</w:t>
      </w:r>
      <w:r w:rsidR="00610929">
        <w:rPr>
          <w:szCs w:val="18"/>
        </w:rPr>
        <w:t xml:space="preserve"> (im FB Artenschutz Störungsverbot)</w:t>
      </w:r>
      <w:r w:rsidRPr="009634A8">
        <w:rPr>
          <w:szCs w:val="18"/>
        </w:rPr>
        <w:t>. Regelmäßig zu betrachten sind Vögel und Fledermäuse, weitere Arten im Einzelfall. Für ihre Beurteilung können die Ergebnisse zu den Störungstatbeständen aus dem Fachbeitrag Artenschutz übernommen werden.</w:t>
      </w:r>
    </w:p>
    <w:p w14:paraId="6A8704C5" w14:textId="0ECE64EA" w:rsidR="00B552A1" w:rsidRPr="009634A8" w:rsidRDefault="00B552A1" w:rsidP="00B552A1">
      <w:pPr>
        <w:pStyle w:val="Textkrperaltt"/>
        <w:rPr>
          <w:szCs w:val="18"/>
        </w:rPr>
      </w:pPr>
      <w:r w:rsidRPr="009634A8">
        <w:rPr>
          <w:b/>
          <w:szCs w:val="18"/>
        </w:rPr>
        <w:t>Vögel</w:t>
      </w:r>
      <w:r w:rsidRPr="009634A8">
        <w:rPr>
          <w:szCs w:val="18"/>
        </w:rPr>
        <w:t xml:space="preserve"> sind in der </w:t>
      </w:r>
      <w:r w:rsidR="00DD01D6">
        <w:rPr>
          <w:szCs w:val="18"/>
        </w:rPr>
        <w:t>„</w:t>
      </w:r>
      <w:r w:rsidRPr="009634A8">
        <w:rPr>
          <w:szCs w:val="18"/>
        </w:rPr>
        <w:t>Arbeitshilfe Vögel und Straßenverkehr“ (</w:t>
      </w:r>
      <w:r w:rsidR="00694454">
        <w:rPr>
          <w:smallCaps/>
        </w:rPr>
        <w:t>BMVBS</w:t>
      </w:r>
      <w:r w:rsidRPr="009634A8">
        <w:rPr>
          <w:szCs w:val="18"/>
        </w:rPr>
        <w:t xml:space="preserve"> 2010)</w:t>
      </w:r>
      <w:r w:rsidR="008178AD">
        <w:rPr>
          <w:rStyle w:val="Funotenzeichen"/>
          <w:szCs w:val="18"/>
        </w:rPr>
        <w:footnoteReference w:id="37"/>
      </w:r>
      <w:r w:rsidRPr="009634A8">
        <w:rPr>
          <w:szCs w:val="18"/>
        </w:rPr>
        <w:t xml:space="preserve"> in verschiedene Gruppen eingeteilt. Die Wirkzonen bei Vögeln ergeben sich aus den artspezifisch definierten kritischen Schallpegeln, Effektdistanzen, Fluchtdistanzen und/oder Störradien. Innerhalb der artspezifisch definierten Wirkzonen wird in der Arbeitshilfe „Vögel und Straßenverkehr“ je nach Vogelart eine prozentuale Abnahme der Habitateignung definiert. Der Umfang der Funktionsverminderung ist dabei abhängig von der Verkehrsmenge. Zur Bewertung der Eingriffsschwere ist eine Bilanz der Brutnachweise und eindeutig abgrenzbarer essentieller Bruthabitate (z. B. bei Heckenbrütern) der planungsrelevanten Arten innerhalb der kritischen Schallpegel, Effektdistanzen, Fluchtdistanzen vorzunehmen. Der Bestandsrückgang ist nach der Arbeitshilfe „Vögel und Straßenverkehr“ zu prognostizieren</w:t>
      </w:r>
      <w:r w:rsidR="006A7059">
        <w:rPr>
          <w:szCs w:val="18"/>
        </w:rPr>
        <w:t>, wenn dies nicht bereits in einem Fachbeitrag Artenschutz gemacht wurde</w:t>
      </w:r>
      <w:r w:rsidRPr="009634A8">
        <w:rPr>
          <w:szCs w:val="18"/>
        </w:rPr>
        <w:t xml:space="preserve">. </w:t>
      </w:r>
      <w:r w:rsidR="006A7059">
        <w:rPr>
          <w:szCs w:val="18"/>
        </w:rPr>
        <w:t>Bei letzterem sind die Ergebnisse</w:t>
      </w:r>
      <w:r w:rsidR="00A015BE">
        <w:rPr>
          <w:szCs w:val="18"/>
        </w:rPr>
        <w:t xml:space="preserve"> der Ermittlung der Verbotstatbestände </w:t>
      </w:r>
      <w:r w:rsidR="006A7059">
        <w:rPr>
          <w:szCs w:val="18"/>
        </w:rPr>
        <w:t>in den LBP zu übernehmen (s.</w:t>
      </w:r>
      <w:r w:rsidR="00831BAA">
        <w:rPr>
          <w:szCs w:val="18"/>
        </w:rPr>
        <w:t xml:space="preserve">o.), eBS-Fälle </w:t>
      </w:r>
      <w:r w:rsidR="00A015BE">
        <w:rPr>
          <w:szCs w:val="18"/>
        </w:rPr>
        <w:t>und kompensatorische Maßnahmen</w:t>
      </w:r>
      <w:r w:rsidR="00A015BE" w:rsidRPr="00A015BE">
        <w:rPr>
          <w:szCs w:val="18"/>
        </w:rPr>
        <w:t xml:space="preserve"> </w:t>
      </w:r>
      <w:r w:rsidR="00A015BE">
        <w:rPr>
          <w:szCs w:val="18"/>
        </w:rPr>
        <w:t>zu benennen</w:t>
      </w:r>
      <w:r w:rsidR="006A7059">
        <w:rPr>
          <w:szCs w:val="18"/>
        </w:rPr>
        <w:t xml:space="preserve">. </w:t>
      </w:r>
    </w:p>
    <w:p w14:paraId="0A1C894C" w14:textId="69DA7370" w:rsidR="00E12983" w:rsidRDefault="00B552A1" w:rsidP="00AF28EF">
      <w:pPr>
        <w:pStyle w:val="Textkrperaltt"/>
      </w:pPr>
      <w:r w:rsidRPr="00B436E0">
        <w:rPr>
          <w:szCs w:val="22"/>
        </w:rPr>
        <w:t xml:space="preserve">Bei </w:t>
      </w:r>
      <w:r w:rsidRPr="00B436E0">
        <w:rPr>
          <w:b/>
          <w:szCs w:val="22"/>
        </w:rPr>
        <w:t>Fledermäusen</w:t>
      </w:r>
      <w:r w:rsidRPr="00B436E0">
        <w:rPr>
          <w:szCs w:val="22"/>
        </w:rPr>
        <w:t xml:space="preserve"> ist die Wirkungsintensität einzelfallspezifisch in Abhängigkeit von den Anlageparametern und den betroffenen Arten zu bestimmen. Beeinträchtigungen von Fledermäusen durch Lärmwirkungen sind insb</w:t>
      </w:r>
      <w:r w:rsidR="00291562" w:rsidRPr="00B436E0">
        <w:rPr>
          <w:szCs w:val="22"/>
        </w:rPr>
        <w:t>esondere</w:t>
      </w:r>
      <w:r w:rsidRPr="00B436E0">
        <w:rPr>
          <w:szCs w:val="22"/>
        </w:rPr>
        <w:t xml:space="preserve"> für passiv die Beute ortende Arten anzunehmen. Zudem meiden verschiedene Arten bewegte oder stationäre Lichtquellen. Die Störzonen (0-50 m) sind abhängig von der Verkehrsmenge (vgl. </w:t>
      </w:r>
      <w:r w:rsidRPr="00B436E0">
        <w:rPr>
          <w:smallCaps/>
          <w:szCs w:val="22"/>
        </w:rPr>
        <w:t>Lüttmann</w:t>
      </w:r>
      <w:r w:rsidRPr="00B436E0">
        <w:rPr>
          <w:szCs w:val="22"/>
        </w:rPr>
        <w:t xml:space="preserve"> et al. 2010</w:t>
      </w:r>
      <w:r w:rsidR="004B4228">
        <w:rPr>
          <w:szCs w:val="22"/>
        </w:rPr>
        <w:t>, BMDV Arbeitshilfe Fledermäuse und Straßenverkehr</w:t>
      </w:r>
      <w:r w:rsidRPr="00B436E0">
        <w:rPr>
          <w:szCs w:val="22"/>
        </w:rPr>
        <w:t xml:space="preserve">). Im Einzelfall ist die Wirkdistanz in Abhängigkeit von den Anlageparametern (z.B. Gradiente, Beleuchtungseinrichtungen, Lärmschutzwände) zu modifizieren. </w:t>
      </w:r>
      <w:r w:rsidRPr="00B436E0">
        <w:rPr>
          <w:szCs w:val="18"/>
        </w:rPr>
        <w:t>Zur Bewertung der Eingriffsschwere ist eine Bewertung bedeutender Jagdgebiet</w:t>
      </w:r>
      <w:r w:rsidR="00F41628" w:rsidRPr="00B436E0">
        <w:rPr>
          <w:szCs w:val="18"/>
        </w:rPr>
        <w:t>e</w:t>
      </w:r>
      <w:r w:rsidRPr="00B436E0">
        <w:rPr>
          <w:szCs w:val="18"/>
        </w:rPr>
        <w:t xml:space="preserve"> für </w:t>
      </w:r>
      <w:r w:rsidR="00233565" w:rsidRPr="00B436E0">
        <w:rPr>
          <w:szCs w:val="18"/>
        </w:rPr>
        <w:t>l</w:t>
      </w:r>
      <w:r w:rsidRPr="00B436E0">
        <w:rPr>
          <w:szCs w:val="18"/>
        </w:rPr>
        <w:t xml:space="preserve">ärm- und/oder </w:t>
      </w:r>
      <w:r w:rsidR="00233565" w:rsidRPr="00B436E0">
        <w:rPr>
          <w:szCs w:val="18"/>
        </w:rPr>
        <w:t>l</w:t>
      </w:r>
      <w:r w:rsidRPr="00B436E0">
        <w:rPr>
          <w:szCs w:val="18"/>
        </w:rPr>
        <w:t xml:space="preserve">ichtempfindliche Arten </w:t>
      </w:r>
    </w:p>
    <w:p w14:paraId="68679871" w14:textId="5E7368B6" w:rsidR="00BF6F38" w:rsidRDefault="004312F0" w:rsidP="003D090C">
      <w:pPr>
        <w:pStyle w:val="Textkrperaltt"/>
      </w:pPr>
      <w:r>
        <w:rPr>
          <w:noProof/>
        </w:rPr>
        <w:drawing>
          <wp:inline distT="0" distB="0" distL="0" distR="0" wp14:anchorId="0C84EB2E" wp14:editId="6A5FF8F5">
            <wp:extent cx="5400040" cy="780034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9-05_Tierarten Gutachten.jpg"/>
                    <pic:cNvPicPr/>
                  </pic:nvPicPr>
                  <pic:blipFill>
                    <a:blip r:embed="rId111">
                      <a:extLst>
                        <a:ext uri="{28A0092B-C50C-407E-A947-70E740481C1C}">
                          <a14:useLocalDpi xmlns:a14="http://schemas.microsoft.com/office/drawing/2010/main" val="0"/>
                        </a:ext>
                      </a:extLst>
                    </a:blip>
                    <a:stretch>
                      <a:fillRect/>
                    </a:stretch>
                  </pic:blipFill>
                  <pic:spPr>
                    <a:xfrm>
                      <a:off x="0" y="0"/>
                      <a:ext cx="5400040" cy="7800340"/>
                    </a:xfrm>
                    <a:prstGeom prst="rect">
                      <a:avLst/>
                    </a:prstGeom>
                  </pic:spPr>
                </pic:pic>
              </a:graphicData>
            </a:graphic>
          </wp:inline>
        </w:drawing>
      </w:r>
    </w:p>
    <w:p w14:paraId="0724A6DA" w14:textId="4CC1DDCE" w:rsidR="00BF6F38" w:rsidRPr="00AF3810" w:rsidRDefault="00BF6F38" w:rsidP="00B54743">
      <w:pPr>
        <w:pStyle w:val="Beschriftung"/>
        <w:spacing w:after="0"/>
        <w:rPr>
          <w:rFonts w:cs="Arial"/>
        </w:rPr>
      </w:pPr>
      <w:bookmarkStart w:id="168" w:name="_Toc161066960"/>
      <w:r w:rsidRPr="0054400D">
        <w:t xml:space="preserve">Abb. </w:t>
      </w:r>
      <w:r>
        <w:rPr>
          <w:noProof/>
        </w:rPr>
        <w:t>5</w:t>
      </w:r>
      <w:r w:rsidRPr="0054400D">
        <w:noBreakHyphen/>
      </w:r>
      <w:r>
        <w:rPr>
          <w:noProof/>
        </w:rPr>
        <w:fldChar w:fldCharType="begin"/>
      </w:r>
      <w:r>
        <w:rPr>
          <w:noProof/>
        </w:rPr>
        <w:instrText xml:space="preserve"> SEQ Abb. \* ARABIC \s 2 </w:instrText>
      </w:r>
      <w:r>
        <w:rPr>
          <w:noProof/>
        </w:rPr>
        <w:fldChar w:fldCharType="separate"/>
      </w:r>
      <w:r w:rsidR="00E24AB8">
        <w:rPr>
          <w:noProof/>
        </w:rPr>
        <w:t>1</w:t>
      </w:r>
      <w:r>
        <w:rPr>
          <w:noProof/>
        </w:rPr>
        <w:fldChar w:fldCharType="end"/>
      </w:r>
      <w:r w:rsidRPr="0054400D">
        <w:t>:</w:t>
      </w:r>
      <w:r w:rsidRPr="0054400D">
        <w:tab/>
      </w:r>
      <w:r>
        <w:t>Betrachtung planungsre</w:t>
      </w:r>
      <w:r w:rsidR="00B54743">
        <w:t>le</w:t>
      </w:r>
      <w:r>
        <w:t>vante</w:t>
      </w:r>
      <w:r w:rsidR="00B54743">
        <w:t>r Arten in LBP, FB Artenschutz und FFH-VS</w:t>
      </w:r>
      <w:bookmarkEnd w:id="168"/>
    </w:p>
    <w:p w14:paraId="08E85219" w14:textId="4CAF7D7C" w:rsidR="00BF6F38" w:rsidRDefault="00BF6F38" w:rsidP="003D090C">
      <w:pPr>
        <w:pStyle w:val="Textkrperaltt"/>
      </w:pPr>
    </w:p>
    <w:p w14:paraId="1144C7FD" w14:textId="77777777" w:rsidR="00AF28EF" w:rsidRPr="00B436E0" w:rsidRDefault="00AF28EF" w:rsidP="00AF28EF">
      <w:pPr>
        <w:pStyle w:val="Textkrperaltt"/>
        <w:rPr>
          <w:szCs w:val="18"/>
        </w:rPr>
      </w:pPr>
      <w:r w:rsidRPr="00B436E0">
        <w:rPr>
          <w:szCs w:val="18"/>
        </w:rPr>
        <w:t>vorzunehmen, wobei die qualitative Beurteilung in Abhängigkeit von der Größe des betroffenen Jagdgebietes und der verbleibenden Restflächen erfolgt.</w:t>
      </w:r>
    </w:p>
    <w:p w14:paraId="16B8DFB2" w14:textId="77777777" w:rsidR="00AF28EF" w:rsidRPr="00B436E0" w:rsidRDefault="00AF28EF" w:rsidP="00AF28EF">
      <w:pPr>
        <w:pStyle w:val="Textkrperaltt"/>
        <w:rPr>
          <w:szCs w:val="22"/>
        </w:rPr>
      </w:pPr>
      <w:r w:rsidRPr="00B436E0">
        <w:rPr>
          <w:szCs w:val="18"/>
        </w:rPr>
        <w:t xml:space="preserve">Auch bei </w:t>
      </w:r>
      <w:r w:rsidRPr="00B436E0">
        <w:rPr>
          <w:b/>
          <w:szCs w:val="18"/>
        </w:rPr>
        <w:t>weiteren Arten</w:t>
      </w:r>
      <w:r w:rsidRPr="00B436E0">
        <w:rPr>
          <w:szCs w:val="18"/>
        </w:rPr>
        <w:t xml:space="preserve"> wird die </w:t>
      </w:r>
      <w:r w:rsidRPr="00B436E0">
        <w:rPr>
          <w:szCs w:val="22"/>
        </w:rPr>
        <w:t>Wirkungsintensität einzelfallspezifisch in Abhängigkeit von den Anlageparametern und den betroffenen Arten(-gruppen) ermittelt. Die qualitative Beurteilung der Eingriffsschwere erfolgt im Einzelfall in Abhängigkeit von den betroffenen Arten(-gruppen) unter Einbeziehung möglicher Vermeidungsmaßnahmen.</w:t>
      </w:r>
    </w:p>
    <w:p w14:paraId="4D6A7EA3" w14:textId="77777777" w:rsidR="00AF28EF" w:rsidRDefault="00AF28EF" w:rsidP="00AF28EF">
      <w:pPr>
        <w:pStyle w:val="Textkrperaltt"/>
      </w:pPr>
      <w:r w:rsidRPr="00B436E0">
        <w:t xml:space="preserve">Zur Beurteilung des Kollisionsrisikos von Tieren mit Fahrzeugen sind Angaben zu unterbrochenen Austausch- und Wechselbeziehungen (s. anlagebedingte Barrierewirkung) sowie Angaben zu Verkehrsmengen, Gradiente und Querungshilfen heranzuziehen. Die Schwere der Beeinträchtigungen ist einzelfallspezifisch in Abhängigkeit von den Anlageparametern, vorgesehenen Vermeidungsmaßnahmen und den betroffenen Arten(-gruppen) zu bewerten. Relevante Arten(-gruppen) sind insbesondere Amphibien, Vögel, Fledermäuse, </w:t>
      </w:r>
      <w:r>
        <w:t>Biber</w:t>
      </w:r>
      <w:r w:rsidRPr="00B436E0">
        <w:t>, Wildkatze, Wolf, Luchs, Wild etc.</w:t>
      </w:r>
    </w:p>
    <w:p w14:paraId="40735665" w14:textId="6B590A94" w:rsidR="00B552A1" w:rsidRPr="00B436E0" w:rsidRDefault="00A22CA0" w:rsidP="00BC6D32">
      <w:pPr>
        <w:pStyle w:val="berschrift4"/>
        <w:numPr>
          <w:ilvl w:val="2"/>
          <w:numId w:val="34"/>
        </w:numPr>
        <w:tabs>
          <w:tab w:val="num" w:pos="1474"/>
        </w:tabs>
        <w:ind w:left="1191" w:hanging="1191"/>
      </w:pPr>
      <w:bookmarkStart w:id="169" w:name="_Ref88645395"/>
      <w:bookmarkStart w:id="170" w:name="_Toc143588023"/>
      <w:r>
        <w:t xml:space="preserve">Eingriffsermittlung </w:t>
      </w:r>
      <w:r w:rsidR="00B552A1" w:rsidRPr="00B436E0">
        <w:t>Pflanzen</w:t>
      </w:r>
      <w:bookmarkEnd w:id="169"/>
      <w:bookmarkEnd w:id="170"/>
    </w:p>
    <w:p w14:paraId="23C639DC" w14:textId="3EBDDB43" w:rsidR="00825058" w:rsidRPr="00B436E0" w:rsidRDefault="00825058" w:rsidP="00825058">
      <w:pPr>
        <w:pStyle w:val="Textkrperaltt"/>
      </w:pPr>
      <w:r w:rsidRPr="00B436E0">
        <w:t>Sofern das Schutzgut Pflanzen</w:t>
      </w:r>
      <w:r w:rsidR="00863917" w:rsidRPr="00B436E0">
        <w:t xml:space="preserve"> mit der</w:t>
      </w:r>
      <w:r w:rsidR="00863917" w:rsidRPr="00B436E0">
        <w:rPr>
          <w:rFonts w:eastAsia="Calibri" w:cs="Arial"/>
          <w:szCs w:val="22"/>
          <w:lang w:eastAsia="en-US"/>
        </w:rPr>
        <w:t xml:space="preserve"> Funktion „Vielfalt von Pflanzenarten einschließlich der innerartlichen Vielfalt“</w:t>
      </w:r>
      <w:r w:rsidRPr="00B436E0">
        <w:t xml:space="preserve"> über die Bewertung der Biotoptypen hinaus betrachtet wird (vgl. </w:t>
      </w:r>
      <w:r w:rsidR="0021075C" w:rsidRPr="00B436E0">
        <w:t xml:space="preserve">Kap. </w:t>
      </w:r>
      <w:r w:rsidR="0021075C" w:rsidRPr="00B436E0">
        <w:fldChar w:fldCharType="begin"/>
      </w:r>
      <w:r w:rsidR="0021075C" w:rsidRPr="00B436E0">
        <w:instrText xml:space="preserve"> REF _Ref78966818 \r \h </w:instrText>
      </w:r>
      <w:r w:rsidR="0021075C" w:rsidRPr="00B436E0">
        <w:fldChar w:fldCharType="separate"/>
      </w:r>
      <w:r w:rsidR="00E24AB8">
        <w:t>3.2.3</w:t>
      </w:r>
      <w:r w:rsidR="0021075C" w:rsidRPr="00B436E0">
        <w:fldChar w:fldCharType="end"/>
      </w:r>
      <w:r w:rsidR="0021075C" w:rsidRPr="00B436E0">
        <w:t xml:space="preserve">), </w:t>
      </w:r>
      <w:r w:rsidRPr="00B436E0">
        <w:t xml:space="preserve">sind </w:t>
      </w:r>
      <w:r w:rsidR="0021075C" w:rsidRPr="00B436E0">
        <w:t xml:space="preserve">die </w:t>
      </w:r>
      <w:r w:rsidRPr="00B436E0">
        <w:t>bau-, anlage- und betriebsbedingte</w:t>
      </w:r>
      <w:r w:rsidR="00D6011E" w:rsidRPr="00B436E0">
        <w:t>n</w:t>
      </w:r>
      <w:r w:rsidRPr="00B436E0">
        <w:t xml:space="preserve"> Beeinträchtigungen im Einzelfall verbal-argumentativ in Abhängigkeit von der Empfindlichkeit der betroffenen</w:t>
      </w:r>
      <w:r w:rsidR="0021075C" w:rsidRPr="00B436E0">
        <w:t xml:space="preserve"> planungsrelevanten</w:t>
      </w:r>
      <w:r w:rsidRPr="00B436E0">
        <w:t xml:space="preserve"> </w:t>
      </w:r>
      <w:r w:rsidR="00863917" w:rsidRPr="00B436E0">
        <w:t xml:space="preserve">(gefährdeter) </w:t>
      </w:r>
      <w:r w:rsidR="0021075C" w:rsidRPr="00B436E0">
        <w:t>Pflanzena</w:t>
      </w:r>
      <w:r w:rsidRPr="00B436E0">
        <w:t xml:space="preserve">rten </w:t>
      </w:r>
      <w:r w:rsidR="0021075C" w:rsidRPr="00B436E0">
        <w:t xml:space="preserve">und ihrer Standorte </w:t>
      </w:r>
      <w:r w:rsidRPr="00B436E0">
        <w:t>zu betrachten</w:t>
      </w:r>
      <w:r w:rsidR="00C83199">
        <w:t xml:space="preserve"> (z.B. Orchideenstandorte, Anhäufungen das Großen Wiesenknopfs mit Potenzial für Maculinea in Straßenrändern)</w:t>
      </w:r>
      <w:r w:rsidRPr="00B436E0">
        <w:t>.</w:t>
      </w:r>
      <w:r w:rsidR="00C83199">
        <w:t xml:space="preserve"> Vermeidungsmaßnahmen sind möglichst zu ergreifen (z.B. Umpflanzen / Umsetzen einzelner wertvoller Bestände).</w:t>
      </w:r>
    </w:p>
    <w:p w14:paraId="06A6663F" w14:textId="232EC5EC" w:rsidR="0021075C" w:rsidRPr="00B436E0" w:rsidRDefault="0021075C" w:rsidP="00825058">
      <w:pPr>
        <w:pStyle w:val="Textkrperaltt"/>
      </w:pPr>
      <w:r w:rsidRPr="00B436E0">
        <w:t xml:space="preserve">Durch </w:t>
      </w:r>
      <w:r w:rsidRPr="00B436E0">
        <w:rPr>
          <w:b/>
        </w:rPr>
        <w:t>bau- und anlagebedingte</w:t>
      </w:r>
      <w:r w:rsidRPr="00B436E0">
        <w:t xml:space="preserve"> Flächeninanspruchnahme kann es zu einem Verlust von Lebensräumen planungsrelevanter Pflanzenarten kommen. Hier ist der </w:t>
      </w:r>
      <w:r w:rsidR="00BF61B7" w:rsidRPr="00B436E0">
        <w:t>U</w:t>
      </w:r>
      <w:r w:rsidRPr="00B436E0">
        <w:t xml:space="preserve">mfang </w:t>
      </w:r>
      <w:r w:rsidR="00205DC0" w:rsidRPr="00B436E0">
        <w:t>des</w:t>
      </w:r>
      <w:r w:rsidRPr="00B436E0">
        <w:t xml:space="preserve"> </w:t>
      </w:r>
      <w:r w:rsidR="00205DC0" w:rsidRPr="00B436E0">
        <w:t xml:space="preserve">unvermeidbaren Verlustes an Lebensräumen planungsrelevanter Pflanzenarten (unter Berücksichtigung verbleibender Restflächen) </w:t>
      </w:r>
      <w:r w:rsidRPr="00B436E0">
        <w:t xml:space="preserve">zu bilanzieren. </w:t>
      </w:r>
      <w:r w:rsidR="00A963AC">
        <w:t>Gleiches trifft ggf. auch für Flächen unter Brücken zu (in Abhängigkeit von der Verschattung und der Veränderung des Wasserhaushalts)</w:t>
      </w:r>
      <w:r w:rsidR="009019BD">
        <w:t xml:space="preserve"> sowie bei Gewässerverlegungen bzw. -ausbau</w:t>
      </w:r>
      <w:r w:rsidR="00A963AC">
        <w:t xml:space="preserve">. </w:t>
      </w:r>
      <w:r w:rsidR="00205DC0" w:rsidRPr="00B436E0">
        <w:t>Die Bewertung der Eingriffsschwere erfolgt als qualitative Beurteilung im Einzelfall in Abhängigkeit von den betroffenen planungsrelevanten Pflanzenarten unter Berücksichtigung von Vermeidungsmaßnahmen.</w:t>
      </w:r>
      <w:r w:rsidR="00A963AC">
        <w:t xml:space="preserve"> </w:t>
      </w:r>
    </w:p>
    <w:p w14:paraId="38AD30A4" w14:textId="77777777" w:rsidR="008E708D" w:rsidRDefault="00205DC0" w:rsidP="00825058">
      <w:pPr>
        <w:pStyle w:val="Textkrper"/>
      </w:pPr>
      <w:r w:rsidRPr="00B436E0">
        <w:t xml:space="preserve">Weiterhin kann es durch </w:t>
      </w:r>
      <w:r w:rsidR="00B436E0" w:rsidRPr="00B436E0">
        <w:t xml:space="preserve">anlagebedingte </w:t>
      </w:r>
      <w:r w:rsidRPr="00B436E0">
        <w:t xml:space="preserve">Grundwasserabsenkung / Zerstörung von grundwasserstauenden Schichten oder Grundwasserstau / Vernässung </w:t>
      </w:r>
      <w:r w:rsidR="00B436E0" w:rsidRPr="00B436E0">
        <w:t xml:space="preserve">sowie ggf. durch baubedingte Eingriffe in den Grundwasserhaushalt </w:t>
      </w:r>
      <w:r w:rsidRPr="00B436E0">
        <w:t xml:space="preserve">zu einer Veränderung der Grundwasserverhältnisse kommen, die Standorte planungsrelevanter Pflanzenarten erheblich beeinträchtigen können. </w:t>
      </w:r>
      <w:r w:rsidR="0021310B">
        <w:t>Hier sind allerdings nur solche Beeinträchtigungen im Einzelfall zu berücksichtigen, die nicht bereits über die integrierte Biotopbewertung abgedeckt sind.</w:t>
      </w:r>
    </w:p>
    <w:p w14:paraId="672FCE6E" w14:textId="050AB60E" w:rsidR="00825058" w:rsidRDefault="00205DC0" w:rsidP="00825058">
      <w:pPr>
        <w:pStyle w:val="Textkrper"/>
      </w:pPr>
      <w:r w:rsidRPr="008E708D">
        <w:rPr>
          <w:b/>
        </w:rPr>
        <w:t>Betriebsbedingt</w:t>
      </w:r>
      <w:r w:rsidRPr="00B436E0">
        <w:t xml:space="preserve"> sind Stickstoffimmissione</w:t>
      </w:r>
      <w:r w:rsidR="00B436E0" w:rsidRPr="00B436E0">
        <w:t>n</w:t>
      </w:r>
      <w:r w:rsidRPr="00B436E0">
        <w:t xml:space="preserve"> (NOx) möglich. Die Eingriffsschwere ist jeweils im Einzelfall in Abhängigkeit von der Bedeutung der Standorte planungsrelevanter Pflanzenarten, der Empfindlichkeit der Arten im Einzelfall und der Dauer und Intensität der Wirkungen zu bewerten. </w:t>
      </w:r>
      <w:r w:rsidR="0021310B">
        <w:t xml:space="preserve">Betriebsbedingte </w:t>
      </w:r>
      <w:r w:rsidR="008E708D" w:rsidRPr="008E708D">
        <w:t xml:space="preserve">Beeinträchtigungen </w:t>
      </w:r>
      <w:r w:rsidR="0021310B">
        <w:t>durch Schadstoff</w:t>
      </w:r>
      <w:r w:rsidR="00E65311">
        <w:t>-/ Stickstoff</w:t>
      </w:r>
      <w:r w:rsidR="008E708D" w:rsidRPr="008E708D">
        <w:t xml:space="preserve">einträge werden über die Biotoptypen </w:t>
      </w:r>
      <w:r w:rsidR="0021310B">
        <w:t>abgebildet</w:t>
      </w:r>
      <w:r w:rsidR="008E708D" w:rsidRPr="008E708D">
        <w:t>.</w:t>
      </w:r>
    </w:p>
    <w:p w14:paraId="53B3AAC1" w14:textId="7B2B7981" w:rsidR="00B552A1" w:rsidRPr="00530CE9" w:rsidRDefault="00A22CA0" w:rsidP="00BC6D32">
      <w:pPr>
        <w:pStyle w:val="berschrift4"/>
        <w:numPr>
          <w:ilvl w:val="2"/>
          <w:numId w:val="34"/>
        </w:numPr>
        <w:tabs>
          <w:tab w:val="num" w:pos="1474"/>
        </w:tabs>
        <w:ind w:left="1191" w:hanging="1191"/>
      </w:pPr>
      <w:bookmarkStart w:id="171" w:name="_Ref121392640"/>
      <w:bookmarkStart w:id="172" w:name="_Toc143588024"/>
      <w:r>
        <w:t xml:space="preserve">Eingriffsermittlung </w:t>
      </w:r>
      <w:r w:rsidR="00B552A1" w:rsidRPr="00530CE9">
        <w:t>Boden</w:t>
      </w:r>
      <w:bookmarkEnd w:id="171"/>
      <w:bookmarkEnd w:id="172"/>
    </w:p>
    <w:p w14:paraId="2EAA7E23" w14:textId="77777777" w:rsidR="00DB22DD" w:rsidRPr="00530CE9" w:rsidRDefault="00DB22DD" w:rsidP="00DB22DD">
      <w:pPr>
        <w:pStyle w:val="Zwischenberschrift"/>
      </w:pPr>
      <w:r w:rsidRPr="00530CE9">
        <w:t>Natürliche Bodenfunktionen</w:t>
      </w:r>
    </w:p>
    <w:p w14:paraId="5DB5DE41" w14:textId="62973E5A" w:rsidR="00184BFA" w:rsidRDefault="001A2A90" w:rsidP="003D090C">
      <w:pPr>
        <w:pStyle w:val="Textkrperaltt"/>
      </w:pPr>
      <w:r w:rsidRPr="00530CE9">
        <w:t xml:space="preserve">Die folgende Abbildung stellt die relevanten Beeinträchtigungen des Schutzgutes Boden für die natürlichen Bodenfunktionen </w:t>
      </w:r>
      <w:r w:rsidR="00DB22DD" w:rsidRPr="00530CE9">
        <w:t xml:space="preserve">(natürliche Bodenfruchtbarkeit, Filter- und Pufferfunktion, Regler- und Speicherfunktion) </w:t>
      </w:r>
      <w:r w:rsidRPr="00530CE9">
        <w:t>und die Bewertung der Schwere der Beeinträchtigungen im Überblick dar</w:t>
      </w:r>
      <w:r w:rsidR="00184BFA">
        <w:t>.</w:t>
      </w:r>
    </w:p>
    <w:p w14:paraId="6E03468F" w14:textId="77777777" w:rsidR="00184BFA" w:rsidRPr="008E708D" w:rsidRDefault="00184BFA" w:rsidP="00184BFA">
      <w:pPr>
        <w:pStyle w:val="Textkrperaltt"/>
      </w:pPr>
      <w:r w:rsidRPr="008E708D">
        <w:t xml:space="preserve">Bei den natürlichen Bodenfunktionen besitzen </w:t>
      </w:r>
      <w:r w:rsidRPr="00D37888">
        <w:rPr>
          <w:b/>
        </w:rPr>
        <w:t>anlagebedingte</w:t>
      </w:r>
      <w:r>
        <w:t xml:space="preserve"> </w:t>
      </w:r>
      <w:r w:rsidRPr="007178AB">
        <w:rPr>
          <w:b/>
        </w:rPr>
        <w:t>Versiegelungen</w:t>
      </w:r>
      <w:r w:rsidRPr="008E708D">
        <w:t xml:space="preserve"> eine hohe </w:t>
      </w:r>
      <w:r>
        <w:t xml:space="preserve">Intensität </w:t>
      </w:r>
      <w:r w:rsidRPr="008E708D">
        <w:t>der vorhabenbezogenen Wirkungen</w:t>
      </w:r>
      <w:r>
        <w:t xml:space="preserve"> (</w:t>
      </w:r>
      <w:r w:rsidRPr="007178AB">
        <w:rPr>
          <w:b/>
        </w:rPr>
        <w:t>Wirkungsstufe III</w:t>
      </w:r>
      <w:r>
        <w:t>)</w:t>
      </w:r>
      <w:r w:rsidRPr="008E708D">
        <w:t xml:space="preserve">. Aufgrund der </w:t>
      </w:r>
      <w:r>
        <w:t>Vorgabe</w:t>
      </w:r>
      <w:r w:rsidRPr="008E708D">
        <w:t xml:space="preserve"> im Praxisleitfaden ist die Versiegelung von im Bestand </w:t>
      </w:r>
      <w:r w:rsidRPr="00F94C0A">
        <w:t xml:space="preserve">unversiegelten Flächen </w:t>
      </w:r>
      <w:r>
        <w:t>sowie</w:t>
      </w:r>
      <w:r w:rsidRPr="00F94C0A">
        <w:t xml:space="preserve"> von teilversiegelten Flächen als erhebliche Beeinträchtigung besonderer Schwere zu</w:t>
      </w:r>
      <w:r w:rsidRPr="008E708D">
        <w:t xml:space="preserve"> werten. </w:t>
      </w:r>
      <w:r>
        <w:t xml:space="preserve">Demnach sind Versiegelungen bereits ab einer sehr geringen Bedeutung der Schutzgutfunktion zu bilanzieren. </w:t>
      </w:r>
    </w:p>
    <w:p w14:paraId="0EB6DFC0" w14:textId="77777777" w:rsidR="00184BFA" w:rsidRPr="00F94C0A" w:rsidRDefault="00184BFA" w:rsidP="00184BFA">
      <w:pPr>
        <w:pStyle w:val="Textkrperaltt"/>
      </w:pPr>
      <w:r w:rsidRPr="00F94C0A">
        <w:t xml:space="preserve">Bei der </w:t>
      </w:r>
      <w:r>
        <w:t>Ermittlung des Eingriffsumfangs</w:t>
      </w:r>
      <w:r w:rsidRPr="00F94C0A">
        <w:t xml:space="preserve"> für Bodenversiegelung ist die gewählte Befestigungsweise zu berücksichtigen.</w:t>
      </w:r>
      <w:r>
        <w:t xml:space="preserve"> </w:t>
      </w:r>
      <w:r w:rsidRPr="00F94C0A">
        <w:t>Grundsätzlich ist dabei zu unterscheiden zwischen:</w:t>
      </w:r>
    </w:p>
    <w:p w14:paraId="18B28FB6" w14:textId="5C166E92" w:rsidR="00184BFA" w:rsidRPr="00F94C0A" w:rsidRDefault="00184BFA" w:rsidP="00184BFA">
      <w:pPr>
        <w:pStyle w:val="textkrper0"/>
        <w:numPr>
          <w:ilvl w:val="0"/>
          <w:numId w:val="26"/>
        </w:numPr>
        <w:spacing w:after="120" w:line="288" w:lineRule="auto"/>
        <w:ind w:left="714" w:hanging="357"/>
      </w:pPr>
      <w:r w:rsidRPr="00F94C0A">
        <w:t>Vollversiegelung: Asphaltdecken, Betonsteinpflasterdecken, nicht begrünungsfähige Pflasterdecken, hydraulisch gebundene Tragschichtdecken (HGT</w:t>
      </w:r>
      <w:r>
        <w:t>D</w:t>
      </w:r>
      <w:r w:rsidRPr="00F94C0A">
        <w:t>),</w:t>
      </w:r>
      <w:r w:rsidR="00E01D98">
        <w:t xml:space="preserve"> Brücken Widerlager und Pfeiler, Trogbauwerke, Stützwände, Mauern</w:t>
      </w:r>
    </w:p>
    <w:p w14:paraId="153FED1F" w14:textId="77777777" w:rsidR="00184BFA" w:rsidRPr="00F94C0A" w:rsidRDefault="00184BFA" w:rsidP="00184BFA">
      <w:pPr>
        <w:pStyle w:val="textkrper0"/>
        <w:numPr>
          <w:ilvl w:val="0"/>
          <w:numId w:val="26"/>
        </w:numPr>
        <w:spacing w:line="288" w:lineRule="auto"/>
        <w:ind w:left="714" w:hanging="357"/>
      </w:pPr>
      <w:r w:rsidRPr="00F94C0A">
        <w:t>Teilversiegelung: grundsätzlich „begrünungsfähigen“ Befestigungen ohne Bindemittel, z.B. mit wassergebundener Deckschicht aus Kies-Sand bzw. Splitt-Sandgemisch nach ZTV-LW (z.B. Bankette) oder Asphaltgranulat und Abstandspflaster.</w:t>
      </w:r>
    </w:p>
    <w:p w14:paraId="47B990A5" w14:textId="66A6FE0A" w:rsidR="00184BFA" w:rsidRDefault="00184BFA" w:rsidP="00FE656A">
      <w:pPr>
        <w:pStyle w:val="Textkrperaltt"/>
      </w:pPr>
      <w:r w:rsidRPr="00F94C0A">
        <w:t xml:space="preserve">Bei nicht begrünungsfähigen Befestigungsweisen, also der </w:t>
      </w:r>
      <w:r w:rsidRPr="006D33E0">
        <w:rPr>
          <w:b/>
        </w:rPr>
        <w:t>Vollversiegelung</w:t>
      </w:r>
      <w:r w:rsidRPr="00F94C0A">
        <w:t xml:space="preserve">, im Sinne von a) ist der </w:t>
      </w:r>
      <w:r w:rsidRPr="006D33E0">
        <w:t>Versiegelungsfaktor mit</w:t>
      </w:r>
      <w:r w:rsidRPr="006D33E0">
        <w:rPr>
          <w:b/>
        </w:rPr>
        <w:t xml:space="preserve"> 1:1</w:t>
      </w:r>
      <w:r w:rsidRPr="00F94C0A">
        <w:t xml:space="preserve"> zu Grunde zu legen.</w:t>
      </w:r>
      <w:r>
        <w:t xml:space="preserve"> Bei der Ermittlung des Kompensationsbedarfs wird somit die gesamte versiegelte Fläche als Neuversiegelungsfläche berücksichtigt. Für eine Versiegelung von im Bestand teilversiegelten Flächen (Flächen mit einer sehr geringen Bedeutung bezüglich der natürlichen Bodenfunktionen laut Tabelle 5-3) wird ein </w:t>
      </w:r>
      <w:r w:rsidRPr="006D33E0">
        <w:t xml:space="preserve">Versiegelungsfaktor </w:t>
      </w:r>
      <w:r>
        <w:t xml:space="preserve">von </w:t>
      </w:r>
      <w:r>
        <w:rPr>
          <w:b/>
        </w:rPr>
        <w:t xml:space="preserve">1:0,5 </w:t>
      </w:r>
      <w:r>
        <w:t>angesetzt</w:t>
      </w:r>
      <w:r w:rsidRPr="00EF1317">
        <w:t>.</w:t>
      </w:r>
    </w:p>
    <w:p w14:paraId="6B45858F" w14:textId="77777777" w:rsidR="00AF28EF" w:rsidRDefault="00AF28EF" w:rsidP="00AF28EF">
      <w:pPr>
        <w:pStyle w:val="Textkrperaltt"/>
      </w:pPr>
      <w:r w:rsidRPr="00F94C0A">
        <w:t>Handelt es sich um Befestigungen im Sinne von b) (</w:t>
      </w:r>
      <w:r w:rsidRPr="006D33E0">
        <w:rPr>
          <w:b/>
        </w:rPr>
        <w:t>Teilversiegelungen</w:t>
      </w:r>
      <w:r w:rsidRPr="00F94C0A">
        <w:t xml:space="preserve">), so ist der </w:t>
      </w:r>
      <w:r w:rsidRPr="006D33E0">
        <w:t xml:space="preserve">Versiegelungsfaktor </w:t>
      </w:r>
      <w:r w:rsidRPr="00F94C0A">
        <w:t xml:space="preserve">mit </w:t>
      </w:r>
      <w:r w:rsidRPr="00EF1317">
        <w:rPr>
          <w:b/>
        </w:rPr>
        <w:t>1:0,5</w:t>
      </w:r>
      <w:r w:rsidRPr="00F94C0A">
        <w:t xml:space="preserve"> anzusetzen.</w:t>
      </w:r>
      <w:r>
        <w:t xml:space="preserve"> Für die Ermittlung des Kompensationsbedarfs wird somit nur 50 % der Flächengröße als Neuversiegelungsfläche berücksichtigt.</w:t>
      </w:r>
    </w:p>
    <w:p w14:paraId="45BD0FE7" w14:textId="77777777" w:rsidR="00AF28EF" w:rsidRPr="001C58B7" w:rsidRDefault="00AF28EF" w:rsidP="00AF28EF">
      <w:pPr>
        <w:pStyle w:val="Textkrperaltt"/>
      </w:pPr>
      <w:r w:rsidRPr="00773C1C">
        <w:t xml:space="preserve">In Bereichen, in denen eine Abdichtung von Böschungen oder Einschnitten gemäß </w:t>
      </w:r>
      <w:r w:rsidRPr="006D33E0">
        <w:rPr>
          <w:b/>
        </w:rPr>
        <w:t>RiStWag</w:t>
      </w:r>
      <w:r w:rsidRPr="00773C1C">
        <w:t xml:space="preserve"> (Richtlinien für bautechnische Maßnahmen an Straßen in Wassergewinnungsgebieten) durchgeführt werden, bleiben in sehr eingeschränktem Maße Funktionen des Bodens erhalten.</w:t>
      </w:r>
      <w:r>
        <w:t xml:space="preserve"> Diese Flächen werden wie Teilversiegelungen behandelt, sodass </w:t>
      </w:r>
      <w:r w:rsidRPr="00773C1C">
        <w:t xml:space="preserve">in der Regel ein </w:t>
      </w:r>
      <w:r w:rsidRPr="006D33E0">
        <w:t xml:space="preserve">Versiegelungsfaktor </w:t>
      </w:r>
      <w:r w:rsidRPr="00773C1C">
        <w:t>von 1:0,5 für die</w:t>
      </w:r>
      <w:r w:rsidRPr="001C58B7">
        <w:t xml:space="preserve"> Beeinträchtigung des Bodens durch RiStWag-Maßnahmen anzusetzen</w:t>
      </w:r>
      <w:r>
        <w:t xml:space="preserve"> ist</w:t>
      </w:r>
      <w:r w:rsidRPr="001C58B7">
        <w:t>.</w:t>
      </w:r>
    </w:p>
    <w:p w14:paraId="251C3FC7" w14:textId="29AF0C63" w:rsidR="00DB22DD" w:rsidRDefault="00DB22DD" w:rsidP="00DB22DD">
      <w:pPr>
        <w:pStyle w:val="Zwberschrift"/>
        <w:spacing w:after="240"/>
      </w:pPr>
      <w:bookmarkStart w:id="173" w:name="_Toc125620502"/>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5</w:t>
      </w:r>
      <w:r w:rsidRPr="00BD22B8">
        <w:t>:</w:t>
      </w:r>
      <w:r w:rsidRPr="00BD22B8">
        <w:tab/>
      </w:r>
      <w:r>
        <w:t>Bewertung der Eingriffsschwere: natürliche Bodenfunktionen</w:t>
      </w:r>
      <w:bookmarkEnd w:id="173"/>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3717"/>
        <w:gridCol w:w="1196"/>
        <w:gridCol w:w="1860"/>
        <w:gridCol w:w="1721"/>
      </w:tblGrid>
      <w:tr w:rsidR="00264DDB" w:rsidRPr="0051144C" w14:paraId="72DC237E" w14:textId="77777777" w:rsidTr="00264DDB">
        <w:trPr>
          <w:tblHeader/>
        </w:trPr>
        <w:tc>
          <w:tcPr>
            <w:tcW w:w="2188" w:type="pct"/>
            <w:vMerge w:val="restart"/>
            <w:tcBorders>
              <w:bottom w:val="single" w:sz="4" w:space="0" w:color="auto"/>
              <w:right w:val="single" w:sz="4" w:space="0" w:color="auto"/>
            </w:tcBorders>
            <w:shd w:val="clear" w:color="auto" w:fill="D9D9D9" w:themeFill="background1" w:themeFillShade="D9"/>
            <w:vAlign w:val="center"/>
            <w:hideMark/>
          </w:tcPr>
          <w:p w14:paraId="47C778CE" w14:textId="77777777" w:rsidR="00F3330D" w:rsidRDefault="00F3330D" w:rsidP="00DB22DD">
            <w:pPr>
              <w:spacing w:after="0" w:line="240" w:lineRule="auto"/>
              <w:jc w:val="left"/>
              <w:rPr>
                <w:rFonts w:cstheme="minorHAnsi"/>
                <w:b/>
                <w:sz w:val="20"/>
                <w:szCs w:val="20"/>
              </w:rPr>
            </w:pPr>
            <w:r>
              <w:rPr>
                <w:rFonts w:cstheme="minorHAnsi"/>
                <w:b/>
                <w:sz w:val="20"/>
                <w:szCs w:val="20"/>
              </w:rPr>
              <w:t xml:space="preserve">Bedeutung der </w:t>
            </w:r>
            <w:r w:rsidR="0051144C" w:rsidRPr="0051144C">
              <w:rPr>
                <w:rFonts w:cstheme="minorHAnsi"/>
                <w:b/>
                <w:sz w:val="20"/>
                <w:szCs w:val="20"/>
              </w:rPr>
              <w:t>natürliche</w:t>
            </w:r>
            <w:r w:rsidR="00DB22DD">
              <w:rPr>
                <w:rFonts w:cstheme="minorHAnsi"/>
                <w:b/>
                <w:sz w:val="20"/>
                <w:szCs w:val="20"/>
              </w:rPr>
              <w:t>n</w:t>
            </w:r>
            <w:r w:rsidR="0051144C" w:rsidRPr="0051144C">
              <w:rPr>
                <w:rFonts w:cstheme="minorHAnsi"/>
                <w:b/>
                <w:sz w:val="20"/>
                <w:szCs w:val="20"/>
              </w:rPr>
              <w:t xml:space="preserve"> </w:t>
            </w:r>
            <w:r w:rsidRPr="00F3330D">
              <w:rPr>
                <w:rFonts w:cstheme="minorHAnsi"/>
                <w:b/>
                <w:sz w:val="20"/>
                <w:szCs w:val="20"/>
              </w:rPr>
              <w:t>Bodenfunktionen (natürliche Bodenfruchtbarkeit, Filter- und P</w:t>
            </w:r>
            <w:r>
              <w:rPr>
                <w:rFonts w:cstheme="minorHAnsi"/>
                <w:b/>
                <w:sz w:val="20"/>
                <w:szCs w:val="20"/>
              </w:rPr>
              <w:t>ufferfunktion, Regler- und Spei</w:t>
            </w:r>
            <w:r w:rsidRPr="00F3330D">
              <w:rPr>
                <w:rFonts w:cstheme="minorHAnsi"/>
                <w:b/>
                <w:sz w:val="20"/>
                <w:szCs w:val="20"/>
              </w:rPr>
              <w:t>cherfunktion)</w:t>
            </w:r>
            <w:r>
              <w:rPr>
                <w:rFonts w:cstheme="minorHAnsi"/>
                <w:b/>
                <w:sz w:val="20"/>
                <w:szCs w:val="20"/>
              </w:rPr>
              <w:t xml:space="preserve"> </w:t>
            </w:r>
            <w:r w:rsidR="00B552A1" w:rsidRPr="0051144C">
              <w:rPr>
                <w:rFonts w:cstheme="minorHAnsi"/>
                <w:b/>
                <w:sz w:val="20"/>
                <w:szCs w:val="20"/>
              </w:rPr>
              <w:t>nach Wertstufen (</w:t>
            </w:r>
            <w:r>
              <w:rPr>
                <w:rFonts w:cstheme="minorHAnsi"/>
                <w:b/>
                <w:sz w:val="20"/>
                <w:szCs w:val="20"/>
              </w:rPr>
              <w:t xml:space="preserve">vgl. </w:t>
            </w:r>
            <w:r w:rsidR="00B552A1" w:rsidRPr="0051144C">
              <w:rPr>
                <w:rFonts w:cstheme="minorHAnsi"/>
                <w:b/>
                <w:sz w:val="20"/>
                <w:szCs w:val="20"/>
              </w:rPr>
              <w:t>Anlage 7.2 Praxisleitfaden</w:t>
            </w:r>
            <w:r w:rsidR="0051144C" w:rsidRPr="0051144C">
              <w:rPr>
                <w:rFonts w:cstheme="minorHAnsi"/>
                <w:b/>
                <w:sz w:val="20"/>
                <w:szCs w:val="20"/>
              </w:rPr>
              <w:t>)</w:t>
            </w:r>
            <w:r w:rsidR="0051144C">
              <w:rPr>
                <w:rFonts w:cstheme="minorHAnsi"/>
                <w:b/>
                <w:sz w:val="20"/>
                <w:szCs w:val="20"/>
              </w:rPr>
              <w:t xml:space="preserve"> </w:t>
            </w:r>
          </w:p>
          <w:p w14:paraId="4A724390" w14:textId="77777777" w:rsidR="00B552A1" w:rsidRPr="0051144C" w:rsidRDefault="0051144C" w:rsidP="00DB22DD">
            <w:pPr>
              <w:spacing w:after="0" w:line="240" w:lineRule="auto"/>
              <w:jc w:val="left"/>
              <w:rPr>
                <w:rFonts w:cstheme="minorHAnsi"/>
                <w:b/>
                <w:sz w:val="20"/>
                <w:szCs w:val="20"/>
              </w:rPr>
            </w:pPr>
            <w:r w:rsidRPr="00264DDB">
              <w:rPr>
                <w:rFonts w:cstheme="minorHAnsi"/>
                <w:b/>
                <w:color w:val="FF0000"/>
                <w:sz w:val="20"/>
                <w:szCs w:val="20"/>
              </w:rPr>
              <w:t>zzgl. Fachkonventionen LBM RP</w:t>
            </w:r>
          </w:p>
        </w:tc>
        <w:tc>
          <w:tcPr>
            <w:tcW w:w="2812" w:type="pct"/>
            <w:gridSpan w:val="3"/>
            <w:tcBorders>
              <w:bottom w:val="single" w:sz="4" w:space="0" w:color="auto"/>
            </w:tcBorders>
            <w:shd w:val="clear" w:color="auto" w:fill="D9D9D9" w:themeFill="background1" w:themeFillShade="D9"/>
            <w:vAlign w:val="bottom"/>
            <w:hideMark/>
          </w:tcPr>
          <w:p w14:paraId="1C96C527" w14:textId="77777777" w:rsidR="00B552A1" w:rsidRPr="0051144C" w:rsidRDefault="00B552A1" w:rsidP="00825058">
            <w:pPr>
              <w:spacing w:after="0" w:line="240" w:lineRule="auto"/>
              <w:jc w:val="center"/>
              <w:rPr>
                <w:b/>
                <w:bCs/>
                <w:sz w:val="20"/>
                <w:szCs w:val="20"/>
              </w:rPr>
            </w:pPr>
            <w:r w:rsidRPr="0051144C">
              <w:rPr>
                <w:b/>
                <w:bCs/>
                <w:sz w:val="20"/>
                <w:szCs w:val="20"/>
              </w:rPr>
              <w:t xml:space="preserve">Intensität der vorhabenbezogenen Wirkungen / </w:t>
            </w:r>
          </w:p>
          <w:p w14:paraId="5F163AD7" w14:textId="77777777" w:rsidR="00B552A1" w:rsidRPr="0051144C" w:rsidRDefault="00B552A1" w:rsidP="00825058">
            <w:pPr>
              <w:spacing w:after="0" w:line="240" w:lineRule="auto"/>
              <w:jc w:val="center"/>
              <w:rPr>
                <w:rFonts w:cstheme="minorHAnsi"/>
                <w:b/>
                <w:sz w:val="20"/>
                <w:szCs w:val="20"/>
              </w:rPr>
            </w:pPr>
            <w:r w:rsidRPr="0051144C">
              <w:rPr>
                <w:b/>
                <w:bCs/>
                <w:sz w:val="20"/>
                <w:szCs w:val="20"/>
              </w:rPr>
              <w:t>Wirkungsstufe</w:t>
            </w:r>
          </w:p>
        </w:tc>
      </w:tr>
      <w:tr w:rsidR="00264DDB" w:rsidRPr="0051144C" w14:paraId="09CE5AAD" w14:textId="77777777" w:rsidTr="00264DDB">
        <w:trPr>
          <w:tblHeader/>
        </w:trPr>
        <w:tc>
          <w:tcPr>
            <w:tcW w:w="2188" w:type="pct"/>
            <w:vMerge/>
            <w:tcBorders>
              <w:bottom w:val="single" w:sz="4" w:space="0" w:color="auto"/>
              <w:right w:val="single" w:sz="4" w:space="0" w:color="auto"/>
            </w:tcBorders>
            <w:shd w:val="clear" w:color="auto" w:fill="D9D9D9" w:themeFill="background1" w:themeFillShade="D9"/>
            <w:vAlign w:val="center"/>
            <w:hideMark/>
          </w:tcPr>
          <w:p w14:paraId="024A8D5E" w14:textId="77777777" w:rsidR="00B552A1" w:rsidRPr="0051144C" w:rsidRDefault="00B552A1" w:rsidP="00825058">
            <w:pPr>
              <w:spacing w:after="0" w:line="240" w:lineRule="auto"/>
              <w:rPr>
                <w:rFonts w:cstheme="minorHAnsi"/>
                <w:sz w:val="20"/>
                <w:szCs w:val="20"/>
              </w:rPr>
            </w:pPr>
          </w:p>
        </w:tc>
        <w:tc>
          <w:tcPr>
            <w:tcW w:w="704" w:type="pct"/>
            <w:tcBorders>
              <w:bottom w:val="single" w:sz="4" w:space="0" w:color="auto"/>
              <w:right w:val="single" w:sz="4" w:space="0" w:color="auto"/>
            </w:tcBorders>
            <w:shd w:val="clear" w:color="auto" w:fill="D9D9D9" w:themeFill="background1" w:themeFillShade="D9"/>
            <w:hideMark/>
          </w:tcPr>
          <w:p w14:paraId="011DF48B" w14:textId="77777777" w:rsidR="00B552A1" w:rsidRPr="0051144C" w:rsidRDefault="00B552A1" w:rsidP="00825058">
            <w:pPr>
              <w:spacing w:after="0" w:line="240" w:lineRule="auto"/>
              <w:jc w:val="center"/>
              <w:rPr>
                <w:rFonts w:cstheme="minorHAnsi"/>
                <w:sz w:val="20"/>
                <w:szCs w:val="20"/>
              </w:rPr>
            </w:pPr>
            <w:r w:rsidRPr="0051144C">
              <w:rPr>
                <w:rFonts w:cstheme="minorHAnsi"/>
                <w:sz w:val="20"/>
                <w:szCs w:val="20"/>
              </w:rPr>
              <w:t>I</w:t>
            </w:r>
          </w:p>
          <w:p w14:paraId="753B1E1C" w14:textId="77777777" w:rsidR="00B552A1" w:rsidRDefault="00B552A1" w:rsidP="00264DDB">
            <w:pPr>
              <w:spacing w:after="0" w:line="240" w:lineRule="auto"/>
              <w:jc w:val="center"/>
              <w:rPr>
                <w:rFonts w:cstheme="minorHAnsi"/>
                <w:sz w:val="20"/>
                <w:szCs w:val="20"/>
              </w:rPr>
            </w:pPr>
            <w:r w:rsidRPr="0051144C">
              <w:rPr>
                <w:rFonts w:cstheme="minorHAnsi"/>
                <w:sz w:val="20"/>
                <w:szCs w:val="20"/>
              </w:rPr>
              <w:t>gering</w:t>
            </w:r>
          </w:p>
          <w:p w14:paraId="77FF100C" w14:textId="77777777" w:rsidR="00264DDB" w:rsidRDefault="00264DDB" w:rsidP="00264DDB">
            <w:pPr>
              <w:spacing w:after="0" w:line="240" w:lineRule="auto"/>
              <w:jc w:val="center"/>
              <w:rPr>
                <w:rFonts w:cstheme="minorHAnsi"/>
                <w:sz w:val="20"/>
                <w:szCs w:val="20"/>
              </w:rPr>
            </w:pPr>
          </w:p>
          <w:p w14:paraId="0F17A183" w14:textId="77777777" w:rsidR="00264DDB" w:rsidRPr="00295749" w:rsidRDefault="00264DDB" w:rsidP="00264DDB">
            <w:pPr>
              <w:spacing w:after="0" w:line="240" w:lineRule="auto"/>
              <w:jc w:val="center"/>
              <w:rPr>
                <w:rFonts w:cstheme="minorHAnsi"/>
                <w:b/>
                <w:i/>
                <w:sz w:val="20"/>
                <w:szCs w:val="20"/>
              </w:rPr>
            </w:pPr>
            <w:r w:rsidRPr="00184BFA">
              <w:rPr>
                <w:rFonts w:cstheme="minorHAnsi"/>
                <w:b/>
                <w:i/>
                <w:color w:val="FF0000"/>
                <w:sz w:val="20"/>
                <w:szCs w:val="20"/>
              </w:rPr>
              <w:t>nicht vorhanden</w:t>
            </w:r>
          </w:p>
        </w:tc>
        <w:tc>
          <w:tcPr>
            <w:tcW w:w="1095" w:type="pct"/>
            <w:tcBorders>
              <w:bottom w:val="single" w:sz="4" w:space="0" w:color="auto"/>
              <w:right w:val="single" w:sz="4" w:space="0" w:color="auto"/>
            </w:tcBorders>
            <w:shd w:val="clear" w:color="auto" w:fill="D9D9D9" w:themeFill="background1" w:themeFillShade="D9"/>
            <w:hideMark/>
          </w:tcPr>
          <w:p w14:paraId="189BC987" w14:textId="77777777" w:rsidR="00B552A1" w:rsidRPr="0051144C" w:rsidRDefault="00B552A1" w:rsidP="00825058">
            <w:pPr>
              <w:spacing w:after="0" w:line="240" w:lineRule="auto"/>
              <w:jc w:val="center"/>
              <w:rPr>
                <w:rFonts w:cstheme="minorHAnsi"/>
                <w:sz w:val="20"/>
                <w:szCs w:val="20"/>
              </w:rPr>
            </w:pPr>
            <w:r w:rsidRPr="0051144C">
              <w:rPr>
                <w:rFonts w:cstheme="minorHAnsi"/>
                <w:sz w:val="20"/>
                <w:szCs w:val="20"/>
              </w:rPr>
              <w:t>II</w:t>
            </w:r>
          </w:p>
          <w:p w14:paraId="2B8EF698" w14:textId="77777777" w:rsidR="00B552A1" w:rsidRPr="0051144C" w:rsidRDefault="00B552A1" w:rsidP="00825058">
            <w:pPr>
              <w:spacing w:after="0" w:line="240" w:lineRule="auto"/>
              <w:jc w:val="center"/>
              <w:rPr>
                <w:rFonts w:cstheme="minorHAnsi"/>
                <w:sz w:val="20"/>
                <w:szCs w:val="20"/>
              </w:rPr>
            </w:pPr>
            <w:r w:rsidRPr="0051144C">
              <w:rPr>
                <w:rFonts w:cstheme="minorHAnsi"/>
                <w:sz w:val="20"/>
                <w:szCs w:val="20"/>
              </w:rPr>
              <w:t>mittel</w:t>
            </w:r>
          </w:p>
          <w:p w14:paraId="2696E1B0" w14:textId="77777777" w:rsidR="00B552A1" w:rsidRPr="0051144C" w:rsidRDefault="00B552A1" w:rsidP="00825058">
            <w:pPr>
              <w:spacing w:after="0" w:line="240" w:lineRule="auto"/>
              <w:jc w:val="center"/>
              <w:rPr>
                <w:rFonts w:cstheme="minorHAnsi"/>
                <w:sz w:val="20"/>
                <w:szCs w:val="20"/>
              </w:rPr>
            </w:pPr>
          </w:p>
          <w:p w14:paraId="580FBD83" w14:textId="608929B1" w:rsidR="00887332" w:rsidRPr="00F94C0A" w:rsidRDefault="00535150" w:rsidP="00F94C0A">
            <w:pPr>
              <w:spacing w:after="0" w:line="240" w:lineRule="auto"/>
              <w:jc w:val="center"/>
              <w:rPr>
                <w:rFonts w:cstheme="minorHAnsi"/>
                <w:b/>
                <w:color w:val="FF0000"/>
                <w:sz w:val="20"/>
                <w:szCs w:val="20"/>
              </w:rPr>
            </w:pPr>
            <w:r>
              <w:rPr>
                <w:rFonts w:cstheme="minorHAnsi"/>
                <w:b/>
                <w:color w:val="FF0000"/>
                <w:sz w:val="20"/>
                <w:szCs w:val="20"/>
              </w:rPr>
              <w:t>anlagenbedingte</w:t>
            </w:r>
            <w:r w:rsidRPr="00264DDB">
              <w:rPr>
                <w:rFonts w:cstheme="minorHAnsi"/>
                <w:b/>
                <w:color w:val="FF0000"/>
                <w:sz w:val="20"/>
                <w:szCs w:val="20"/>
              </w:rPr>
              <w:t xml:space="preserve"> </w:t>
            </w:r>
            <w:r w:rsidR="00B552A1" w:rsidRPr="00264DDB">
              <w:rPr>
                <w:rFonts w:cstheme="minorHAnsi"/>
                <w:b/>
                <w:color w:val="FF0000"/>
                <w:sz w:val="20"/>
                <w:szCs w:val="20"/>
              </w:rPr>
              <w:t>Überbauung, Abgrabung, Verdichtung</w:t>
            </w:r>
            <w:r w:rsidR="00264DDB" w:rsidRPr="00264DDB">
              <w:rPr>
                <w:rFonts w:cstheme="minorHAnsi"/>
                <w:b/>
                <w:color w:val="FF0000"/>
                <w:sz w:val="20"/>
                <w:szCs w:val="20"/>
              </w:rPr>
              <w:t>, unvermeidbare baubedingte Beeinträchtigungen</w:t>
            </w:r>
          </w:p>
        </w:tc>
        <w:tc>
          <w:tcPr>
            <w:tcW w:w="1013" w:type="pct"/>
            <w:tcBorders>
              <w:bottom w:val="single" w:sz="4" w:space="0" w:color="auto"/>
            </w:tcBorders>
            <w:shd w:val="clear" w:color="auto" w:fill="D9D9D9" w:themeFill="background1" w:themeFillShade="D9"/>
            <w:hideMark/>
          </w:tcPr>
          <w:p w14:paraId="6EE61F68" w14:textId="77777777" w:rsidR="00B552A1" w:rsidRPr="0051144C" w:rsidRDefault="00B552A1" w:rsidP="00825058">
            <w:pPr>
              <w:spacing w:after="0" w:line="240" w:lineRule="auto"/>
              <w:jc w:val="center"/>
              <w:rPr>
                <w:rFonts w:cstheme="minorHAnsi"/>
                <w:sz w:val="20"/>
                <w:szCs w:val="20"/>
              </w:rPr>
            </w:pPr>
            <w:r w:rsidRPr="0051144C">
              <w:rPr>
                <w:rFonts w:cstheme="minorHAnsi"/>
                <w:sz w:val="20"/>
                <w:szCs w:val="20"/>
              </w:rPr>
              <w:t>III</w:t>
            </w:r>
          </w:p>
          <w:p w14:paraId="0D4FCA4D" w14:textId="77777777" w:rsidR="00B552A1" w:rsidRPr="0051144C" w:rsidRDefault="00B552A1" w:rsidP="00825058">
            <w:pPr>
              <w:spacing w:after="0" w:line="240" w:lineRule="auto"/>
              <w:jc w:val="center"/>
              <w:rPr>
                <w:rFonts w:cstheme="minorHAnsi"/>
                <w:sz w:val="20"/>
                <w:szCs w:val="20"/>
              </w:rPr>
            </w:pPr>
            <w:r w:rsidRPr="0051144C">
              <w:rPr>
                <w:rFonts w:cstheme="minorHAnsi"/>
                <w:sz w:val="20"/>
                <w:szCs w:val="20"/>
              </w:rPr>
              <w:t>hoch</w:t>
            </w:r>
          </w:p>
          <w:p w14:paraId="4910A6A4" w14:textId="77777777" w:rsidR="00B552A1" w:rsidRPr="0051144C" w:rsidRDefault="00B552A1" w:rsidP="00825058">
            <w:pPr>
              <w:spacing w:after="0" w:line="240" w:lineRule="auto"/>
              <w:jc w:val="center"/>
              <w:rPr>
                <w:rFonts w:cstheme="minorHAnsi"/>
                <w:sz w:val="20"/>
                <w:szCs w:val="20"/>
              </w:rPr>
            </w:pPr>
          </w:p>
          <w:p w14:paraId="1ED5C409" w14:textId="6A987CA9" w:rsidR="00B552A1" w:rsidRPr="00264DDB" w:rsidRDefault="00535150" w:rsidP="00F94C0A">
            <w:pPr>
              <w:spacing w:after="0" w:line="240" w:lineRule="auto"/>
              <w:jc w:val="center"/>
              <w:rPr>
                <w:rFonts w:cstheme="minorHAnsi"/>
                <w:b/>
                <w:sz w:val="20"/>
                <w:szCs w:val="20"/>
              </w:rPr>
            </w:pPr>
            <w:r>
              <w:rPr>
                <w:rFonts w:cstheme="minorHAnsi"/>
                <w:b/>
                <w:color w:val="FF0000"/>
                <w:sz w:val="20"/>
                <w:szCs w:val="20"/>
              </w:rPr>
              <w:t xml:space="preserve">anlagenbedingte </w:t>
            </w:r>
            <w:r w:rsidR="00B552A1" w:rsidRPr="00264DDB">
              <w:rPr>
                <w:rFonts w:cstheme="minorHAnsi"/>
                <w:b/>
                <w:color w:val="FF0000"/>
                <w:sz w:val="20"/>
                <w:szCs w:val="20"/>
              </w:rPr>
              <w:t>Vollversiegelung, Teilversiegelung</w:t>
            </w:r>
            <w:r w:rsidR="00905FAF">
              <w:rPr>
                <w:rFonts w:cstheme="minorHAnsi"/>
                <w:b/>
                <w:color w:val="FF0000"/>
                <w:sz w:val="20"/>
                <w:szCs w:val="20"/>
              </w:rPr>
              <w:t xml:space="preserve">, </w:t>
            </w:r>
            <w:r w:rsidR="002215BB">
              <w:rPr>
                <w:rFonts w:cstheme="minorHAnsi"/>
                <w:b/>
                <w:color w:val="FF0000"/>
                <w:sz w:val="20"/>
                <w:szCs w:val="20"/>
              </w:rPr>
              <w:t xml:space="preserve">Fläche unter </w:t>
            </w:r>
            <w:r w:rsidR="00EF1317">
              <w:rPr>
                <w:rFonts w:cstheme="minorHAnsi"/>
                <w:b/>
                <w:color w:val="FF0000"/>
                <w:sz w:val="20"/>
                <w:szCs w:val="20"/>
              </w:rPr>
              <w:br/>
            </w:r>
            <w:r w:rsidR="00905FAF" w:rsidRPr="00EF1317">
              <w:rPr>
                <w:rFonts w:cstheme="minorHAnsi"/>
                <w:b/>
                <w:color w:val="FF0000"/>
                <w:sz w:val="20"/>
                <w:szCs w:val="20"/>
              </w:rPr>
              <w:t>Brücke</w:t>
            </w:r>
            <w:r w:rsidR="002215BB" w:rsidRPr="00EF1317">
              <w:rPr>
                <w:rFonts w:cstheme="minorHAnsi"/>
                <w:b/>
                <w:color w:val="FF0000"/>
                <w:sz w:val="20"/>
                <w:szCs w:val="20"/>
              </w:rPr>
              <w:t>n</w:t>
            </w:r>
            <w:r w:rsidR="00905FAF" w:rsidRPr="00EF1317">
              <w:rPr>
                <w:rFonts w:cstheme="minorHAnsi"/>
                <w:b/>
                <w:color w:val="FF0000"/>
                <w:sz w:val="20"/>
                <w:szCs w:val="20"/>
              </w:rPr>
              <w:t xml:space="preserve"> </w:t>
            </w:r>
          </w:p>
        </w:tc>
      </w:tr>
      <w:tr w:rsidR="00264DDB" w:rsidRPr="0051144C" w14:paraId="66DC2049" w14:textId="77777777" w:rsidTr="00F94C0A">
        <w:tc>
          <w:tcPr>
            <w:tcW w:w="2188" w:type="pct"/>
            <w:tcBorders>
              <w:bottom w:val="single" w:sz="4" w:space="0" w:color="auto"/>
              <w:right w:val="single" w:sz="4" w:space="0" w:color="auto"/>
            </w:tcBorders>
            <w:hideMark/>
          </w:tcPr>
          <w:p w14:paraId="4C794450" w14:textId="22DF6212" w:rsidR="00B552A1" w:rsidRDefault="00B552A1" w:rsidP="00825058">
            <w:pPr>
              <w:spacing w:after="0" w:line="240" w:lineRule="auto"/>
              <w:jc w:val="left"/>
              <w:rPr>
                <w:rFonts w:cstheme="minorHAnsi"/>
                <w:b/>
                <w:sz w:val="20"/>
                <w:szCs w:val="20"/>
              </w:rPr>
            </w:pPr>
            <w:r w:rsidRPr="00264DDB">
              <w:rPr>
                <w:rFonts w:cstheme="minorHAnsi"/>
                <w:b/>
                <w:sz w:val="20"/>
                <w:szCs w:val="20"/>
              </w:rPr>
              <w:t>1   sehr gering</w:t>
            </w:r>
            <w:r w:rsidR="00F94C0A">
              <w:rPr>
                <w:rFonts w:cstheme="minorHAnsi"/>
                <w:b/>
                <w:sz w:val="20"/>
                <w:szCs w:val="20"/>
              </w:rPr>
              <w:t>*</w:t>
            </w:r>
          </w:p>
          <w:p w14:paraId="5EBDF5E9" w14:textId="77777777" w:rsidR="002B6436" w:rsidRPr="00264DDB" w:rsidRDefault="002B6436" w:rsidP="002B6436">
            <w:pPr>
              <w:spacing w:after="0" w:line="240" w:lineRule="auto"/>
              <w:jc w:val="left"/>
              <w:rPr>
                <w:rFonts w:cstheme="minorHAnsi"/>
                <w:color w:val="FF0000"/>
                <w:sz w:val="20"/>
                <w:szCs w:val="20"/>
              </w:rPr>
            </w:pPr>
            <w:r w:rsidRPr="00264DDB">
              <w:rPr>
                <w:color w:val="FF0000"/>
                <w:sz w:val="20"/>
                <w:szCs w:val="20"/>
                <w:u w:val="single"/>
              </w:rPr>
              <w:t>als Konvention</w:t>
            </w:r>
            <w:r w:rsidRPr="00264DDB">
              <w:rPr>
                <w:color w:val="FF0000"/>
                <w:sz w:val="20"/>
                <w:szCs w:val="20"/>
              </w:rPr>
              <w:t>:</w:t>
            </w:r>
          </w:p>
          <w:p w14:paraId="633E8402" w14:textId="2D8D7D0E" w:rsidR="00B552A1" w:rsidRPr="0051144C" w:rsidRDefault="00B552A1" w:rsidP="00381E89">
            <w:pPr>
              <w:spacing w:after="0" w:line="240" w:lineRule="auto"/>
              <w:jc w:val="left"/>
              <w:rPr>
                <w:rFonts w:cstheme="minorHAnsi"/>
                <w:sz w:val="20"/>
                <w:szCs w:val="20"/>
              </w:rPr>
            </w:pPr>
            <w:r w:rsidRPr="00D37888">
              <w:rPr>
                <w:color w:val="000000" w:themeColor="text1"/>
                <w:sz w:val="20"/>
                <w:szCs w:val="20"/>
              </w:rPr>
              <w:t>befestigte</w:t>
            </w:r>
            <w:r w:rsidRPr="00F94C0A">
              <w:rPr>
                <w:color w:val="FF0000"/>
                <w:sz w:val="20"/>
                <w:szCs w:val="20"/>
              </w:rPr>
              <w:t xml:space="preserve"> bzw. teilversiegelte Flächen (geschotterte oder gepflasterte Flächen, Rasengittersteine)</w:t>
            </w:r>
            <w:r w:rsidR="00F94C0A" w:rsidRPr="00F94C0A">
              <w:rPr>
                <w:color w:val="FF0000"/>
                <w:sz w:val="20"/>
                <w:szCs w:val="20"/>
              </w:rPr>
              <w:t>,</w:t>
            </w:r>
            <w:r w:rsidR="004745CE" w:rsidRPr="00F94C0A">
              <w:rPr>
                <w:color w:val="FF0000"/>
                <w:sz w:val="20"/>
                <w:szCs w:val="20"/>
              </w:rPr>
              <w:t xml:space="preserve"> Bankette, Trenn- und Mittelstreifen</w:t>
            </w:r>
            <w:r w:rsidR="00381E89">
              <w:rPr>
                <w:color w:val="FF0000"/>
                <w:sz w:val="20"/>
                <w:szCs w:val="20"/>
              </w:rPr>
              <w:t>; Flächen mit dauerhafter Untergrundstabilisierung (Zementierung / Betonierung</w:t>
            </w:r>
            <w:r w:rsidR="0036704C">
              <w:rPr>
                <w:color w:val="FF0000"/>
                <w:sz w:val="20"/>
                <w:szCs w:val="20"/>
              </w:rPr>
              <w:t>)</w:t>
            </w:r>
          </w:p>
        </w:tc>
        <w:tc>
          <w:tcPr>
            <w:tcW w:w="704" w:type="pct"/>
            <w:tcBorders>
              <w:bottom w:val="single" w:sz="4" w:space="0" w:color="auto"/>
              <w:right w:val="single" w:sz="4" w:space="0" w:color="auto"/>
            </w:tcBorders>
            <w:hideMark/>
          </w:tcPr>
          <w:p w14:paraId="705B1D7C" w14:textId="77777777" w:rsidR="00B552A1" w:rsidRPr="00264DDB" w:rsidRDefault="00B552A1" w:rsidP="00825058">
            <w:pPr>
              <w:spacing w:after="0" w:line="240" w:lineRule="auto"/>
              <w:jc w:val="center"/>
              <w:rPr>
                <w:rFonts w:cstheme="minorHAnsi"/>
                <w:sz w:val="20"/>
                <w:szCs w:val="20"/>
              </w:rPr>
            </w:pPr>
            <w:r w:rsidRPr="00264DDB">
              <w:rPr>
                <w:rFonts w:cstheme="minorHAnsi"/>
                <w:sz w:val="20"/>
                <w:szCs w:val="20"/>
              </w:rPr>
              <w:t>–</w:t>
            </w:r>
          </w:p>
        </w:tc>
        <w:tc>
          <w:tcPr>
            <w:tcW w:w="1095" w:type="pct"/>
            <w:tcBorders>
              <w:bottom w:val="single" w:sz="4" w:space="0" w:color="auto"/>
              <w:right w:val="single" w:sz="4" w:space="0" w:color="auto"/>
            </w:tcBorders>
            <w:hideMark/>
          </w:tcPr>
          <w:p w14:paraId="7287194D" w14:textId="77777777" w:rsidR="00B552A1" w:rsidRPr="00264DDB" w:rsidRDefault="00B552A1" w:rsidP="00825058">
            <w:pPr>
              <w:spacing w:after="0" w:line="240" w:lineRule="auto"/>
              <w:jc w:val="center"/>
              <w:rPr>
                <w:rFonts w:cstheme="minorHAnsi"/>
                <w:sz w:val="20"/>
                <w:szCs w:val="20"/>
              </w:rPr>
            </w:pPr>
            <w:r w:rsidRPr="00264DDB">
              <w:rPr>
                <w:rFonts w:cstheme="minorHAnsi"/>
                <w:sz w:val="20"/>
                <w:szCs w:val="20"/>
              </w:rPr>
              <w:t>–</w:t>
            </w:r>
          </w:p>
        </w:tc>
        <w:tc>
          <w:tcPr>
            <w:tcW w:w="1013" w:type="pct"/>
            <w:tcBorders>
              <w:bottom w:val="single" w:sz="4" w:space="0" w:color="auto"/>
            </w:tcBorders>
            <w:shd w:val="clear" w:color="auto" w:fill="C2D69B" w:themeFill="accent3" w:themeFillTint="99"/>
            <w:hideMark/>
          </w:tcPr>
          <w:p w14:paraId="47B2369B" w14:textId="77777777" w:rsidR="00F94C0A" w:rsidRPr="00264DDB" w:rsidRDefault="00F94C0A" w:rsidP="00F94C0A">
            <w:pPr>
              <w:spacing w:after="0" w:line="240" w:lineRule="auto"/>
              <w:jc w:val="center"/>
              <w:rPr>
                <w:rFonts w:cstheme="minorHAnsi"/>
                <w:b/>
                <w:color w:val="FF0000"/>
                <w:sz w:val="20"/>
                <w:szCs w:val="20"/>
              </w:rPr>
            </w:pPr>
            <w:r w:rsidRPr="00264DDB">
              <w:rPr>
                <w:rFonts w:cstheme="minorHAnsi"/>
                <w:b/>
                <w:color w:val="FF0000"/>
                <w:sz w:val="20"/>
                <w:szCs w:val="20"/>
              </w:rPr>
              <w:t>eBS</w:t>
            </w:r>
          </w:p>
          <w:p w14:paraId="1AE5B213" w14:textId="77777777" w:rsidR="00F94C0A" w:rsidRDefault="00F94C0A" w:rsidP="00F94C0A">
            <w:pPr>
              <w:spacing w:after="0" w:line="240" w:lineRule="auto"/>
              <w:jc w:val="center"/>
              <w:rPr>
                <w:rFonts w:cstheme="minorHAnsi"/>
                <w:sz w:val="20"/>
                <w:szCs w:val="20"/>
              </w:rPr>
            </w:pPr>
          </w:p>
          <w:p w14:paraId="43E29788" w14:textId="78ED4D9A" w:rsidR="00B552A1" w:rsidRPr="00264DDB" w:rsidRDefault="00F94C0A" w:rsidP="00F94C0A">
            <w:pPr>
              <w:spacing w:after="0" w:line="240" w:lineRule="auto"/>
              <w:jc w:val="center"/>
              <w:rPr>
                <w:rFonts w:cstheme="minorHAnsi"/>
                <w:sz w:val="20"/>
                <w:szCs w:val="20"/>
              </w:rPr>
            </w:pPr>
            <w:r w:rsidRPr="00264DDB">
              <w:rPr>
                <w:rFonts w:cstheme="minorHAnsi"/>
                <w:color w:val="FF0000"/>
                <w:sz w:val="20"/>
                <w:szCs w:val="20"/>
              </w:rPr>
              <w:t xml:space="preserve">Festlegung im </w:t>
            </w:r>
            <w:r>
              <w:rPr>
                <w:rFonts w:cstheme="minorHAnsi"/>
                <w:color w:val="FF0000"/>
                <w:sz w:val="20"/>
                <w:szCs w:val="20"/>
              </w:rPr>
              <w:br/>
            </w:r>
            <w:r w:rsidRPr="00264DDB">
              <w:rPr>
                <w:rFonts w:cstheme="minorHAnsi"/>
                <w:color w:val="FF0000"/>
                <w:sz w:val="20"/>
                <w:szCs w:val="20"/>
              </w:rPr>
              <w:t>Praxisleitfaden</w:t>
            </w:r>
          </w:p>
        </w:tc>
      </w:tr>
      <w:tr w:rsidR="00264DDB" w:rsidRPr="0051144C" w14:paraId="394ECE80" w14:textId="77777777" w:rsidTr="00184BFA">
        <w:tc>
          <w:tcPr>
            <w:tcW w:w="2188" w:type="pct"/>
            <w:tcBorders>
              <w:bottom w:val="single" w:sz="4" w:space="0" w:color="auto"/>
              <w:right w:val="single" w:sz="4" w:space="0" w:color="auto"/>
            </w:tcBorders>
            <w:hideMark/>
          </w:tcPr>
          <w:p w14:paraId="25CF6F3B" w14:textId="77777777" w:rsidR="00B552A1" w:rsidRPr="00264DDB" w:rsidRDefault="00B552A1" w:rsidP="00825058">
            <w:pPr>
              <w:spacing w:after="0" w:line="240" w:lineRule="auto"/>
              <w:jc w:val="left"/>
              <w:rPr>
                <w:rFonts w:cstheme="minorHAnsi"/>
                <w:b/>
                <w:sz w:val="20"/>
                <w:szCs w:val="20"/>
              </w:rPr>
            </w:pPr>
            <w:r w:rsidRPr="00264DDB">
              <w:rPr>
                <w:rFonts w:cstheme="minorHAnsi"/>
                <w:b/>
                <w:sz w:val="20"/>
                <w:szCs w:val="20"/>
              </w:rPr>
              <w:t>2   gering</w:t>
            </w:r>
          </w:p>
          <w:p w14:paraId="21EAF4B1" w14:textId="77777777" w:rsidR="00B552A1" w:rsidRDefault="00B552A1" w:rsidP="00825058">
            <w:pPr>
              <w:spacing w:after="0" w:line="240" w:lineRule="auto"/>
              <w:jc w:val="left"/>
              <w:rPr>
                <w:sz w:val="20"/>
                <w:szCs w:val="20"/>
              </w:rPr>
            </w:pPr>
            <w:r w:rsidRPr="00264DDB">
              <w:rPr>
                <w:sz w:val="20"/>
                <w:szCs w:val="20"/>
              </w:rPr>
              <w:t>Böden mit geringer Ausprägung natürlicher Bodenfunktionen, insbesondere durch Baumaßnahmen stark veränderte Böden</w:t>
            </w:r>
          </w:p>
          <w:p w14:paraId="4DB9DE00" w14:textId="77777777" w:rsidR="00264DDB" w:rsidRPr="00264DDB" w:rsidRDefault="00264DDB" w:rsidP="00825058">
            <w:pPr>
              <w:spacing w:after="0" w:line="240" w:lineRule="auto"/>
              <w:jc w:val="left"/>
              <w:rPr>
                <w:rFonts w:cstheme="minorHAnsi"/>
                <w:color w:val="FF0000"/>
                <w:sz w:val="20"/>
                <w:szCs w:val="20"/>
              </w:rPr>
            </w:pPr>
            <w:r w:rsidRPr="00264DDB">
              <w:rPr>
                <w:color w:val="FF0000"/>
                <w:sz w:val="20"/>
                <w:szCs w:val="20"/>
                <w:u w:val="single"/>
              </w:rPr>
              <w:t>als Konvention</w:t>
            </w:r>
            <w:r w:rsidRPr="00264DDB">
              <w:rPr>
                <w:color w:val="FF0000"/>
                <w:sz w:val="20"/>
                <w:szCs w:val="20"/>
              </w:rPr>
              <w:t>:</w:t>
            </w:r>
          </w:p>
          <w:p w14:paraId="6E868C93" w14:textId="2E53C394" w:rsidR="00B552A1" w:rsidRPr="0051144C" w:rsidRDefault="00B552A1" w:rsidP="00F94C0A">
            <w:pPr>
              <w:spacing w:after="0" w:line="240" w:lineRule="auto"/>
              <w:jc w:val="left"/>
              <w:rPr>
                <w:rFonts w:cstheme="minorHAnsi"/>
                <w:sz w:val="20"/>
                <w:szCs w:val="20"/>
              </w:rPr>
            </w:pPr>
            <w:r w:rsidRPr="00530CE9">
              <w:rPr>
                <w:color w:val="FF0000"/>
                <w:sz w:val="20"/>
                <w:szCs w:val="20"/>
              </w:rPr>
              <w:t>Entwässerungsgräben, Versickerungsmulden, Regenrückhaltebecken</w:t>
            </w:r>
            <w:r w:rsidR="00264DDB" w:rsidRPr="00530CE9">
              <w:rPr>
                <w:color w:val="FF0000"/>
                <w:sz w:val="20"/>
                <w:szCs w:val="20"/>
              </w:rPr>
              <w:t xml:space="preserve">, Böschungen, </w:t>
            </w:r>
            <w:r w:rsidR="00905FAF" w:rsidRPr="00530CE9">
              <w:rPr>
                <w:color w:val="FF0000"/>
                <w:sz w:val="20"/>
                <w:szCs w:val="20"/>
              </w:rPr>
              <w:t xml:space="preserve">Lärmschutzwälle, </w:t>
            </w:r>
            <w:r w:rsidR="00264DDB" w:rsidRPr="00264DDB">
              <w:rPr>
                <w:color w:val="FF0000"/>
                <w:sz w:val="20"/>
                <w:szCs w:val="20"/>
              </w:rPr>
              <w:t>Grünflächen (z.B. im Bereich von Rastanlagen</w:t>
            </w:r>
            <w:r w:rsidR="00264DDB">
              <w:rPr>
                <w:color w:val="FF0000"/>
                <w:sz w:val="20"/>
                <w:szCs w:val="20"/>
              </w:rPr>
              <w:t>,</w:t>
            </w:r>
            <w:r w:rsidR="00264DDB" w:rsidRPr="00264DDB">
              <w:rPr>
                <w:color w:val="FF0000"/>
                <w:sz w:val="20"/>
                <w:szCs w:val="20"/>
              </w:rPr>
              <w:t xml:space="preserve"> im Anschlussstellenbereich)</w:t>
            </w:r>
          </w:p>
        </w:tc>
        <w:tc>
          <w:tcPr>
            <w:tcW w:w="704" w:type="pct"/>
            <w:tcBorders>
              <w:bottom w:val="single" w:sz="4" w:space="0" w:color="auto"/>
              <w:right w:val="single" w:sz="4" w:space="0" w:color="auto"/>
            </w:tcBorders>
            <w:hideMark/>
          </w:tcPr>
          <w:p w14:paraId="3ACBD6CB"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w:t>
            </w:r>
          </w:p>
        </w:tc>
        <w:tc>
          <w:tcPr>
            <w:tcW w:w="1095" w:type="pct"/>
            <w:tcBorders>
              <w:bottom w:val="single" w:sz="4" w:space="0" w:color="auto"/>
              <w:right w:val="single" w:sz="4" w:space="0" w:color="auto"/>
            </w:tcBorders>
            <w:shd w:val="clear" w:color="auto" w:fill="EAF1DD" w:themeFill="accent3" w:themeFillTint="33"/>
            <w:hideMark/>
          </w:tcPr>
          <w:p w14:paraId="38FBF919"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w:t>
            </w:r>
          </w:p>
        </w:tc>
        <w:tc>
          <w:tcPr>
            <w:tcW w:w="1013" w:type="pct"/>
            <w:tcBorders>
              <w:bottom w:val="single" w:sz="4" w:space="0" w:color="auto"/>
            </w:tcBorders>
            <w:shd w:val="clear" w:color="auto" w:fill="C2D69B" w:themeFill="accent3" w:themeFillTint="99"/>
            <w:hideMark/>
          </w:tcPr>
          <w:p w14:paraId="358FF545" w14:textId="77777777" w:rsidR="00B552A1" w:rsidRPr="00264DDB" w:rsidRDefault="00B552A1" w:rsidP="00264DDB">
            <w:pPr>
              <w:spacing w:after="0" w:line="240" w:lineRule="auto"/>
              <w:jc w:val="center"/>
              <w:rPr>
                <w:rFonts w:cstheme="minorHAnsi"/>
                <w:b/>
                <w:color w:val="FF0000"/>
                <w:sz w:val="20"/>
                <w:szCs w:val="20"/>
              </w:rPr>
            </w:pPr>
            <w:r w:rsidRPr="00264DDB">
              <w:rPr>
                <w:rFonts w:cstheme="minorHAnsi"/>
                <w:b/>
                <w:color w:val="FF0000"/>
                <w:sz w:val="20"/>
                <w:szCs w:val="20"/>
              </w:rPr>
              <w:t>eBS</w:t>
            </w:r>
          </w:p>
          <w:p w14:paraId="6EC132F4" w14:textId="77777777" w:rsidR="00264DDB" w:rsidRDefault="00264DDB" w:rsidP="00264DDB">
            <w:pPr>
              <w:spacing w:after="0" w:line="240" w:lineRule="auto"/>
              <w:jc w:val="center"/>
              <w:rPr>
                <w:rFonts w:cstheme="minorHAnsi"/>
                <w:sz w:val="20"/>
                <w:szCs w:val="20"/>
              </w:rPr>
            </w:pPr>
          </w:p>
          <w:p w14:paraId="04CCA125" w14:textId="2E1F31E5" w:rsidR="00264DDB" w:rsidRPr="0051144C" w:rsidRDefault="00264DDB" w:rsidP="00264DDB">
            <w:pPr>
              <w:spacing w:after="0" w:line="240" w:lineRule="auto"/>
              <w:jc w:val="center"/>
              <w:rPr>
                <w:rFonts w:cstheme="minorHAnsi"/>
                <w:sz w:val="20"/>
                <w:szCs w:val="20"/>
              </w:rPr>
            </w:pPr>
            <w:r w:rsidRPr="00264DDB">
              <w:rPr>
                <w:rFonts w:cstheme="minorHAnsi"/>
                <w:color w:val="FF0000"/>
                <w:sz w:val="20"/>
                <w:szCs w:val="20"/>
              </w:rPr>
              <w:t xml:space="preserve">Festlegung im </w:t>
            </w:r>
            <w:r>
              <w:rPr>
                <w:rFonts w:cstheme="minorHAnsi"/>
                <w:color w:val="FF0000"/>
                <w:sz w:val="20"/>
                <w:szCs w:val="20"/>
              </w:rPr>
              <w:br/>
            </w:r>
            <w:r w:rsidRPr="00264DDB">
              <w:rPr>
                <w:rFonts w:cstheme="minorHAnsi"/>
                <w:color w:val="FF0000"/>
                <w:sz w:val="20"/>
                <w:szCs w:val="20"/>
              </w:rPr>
              <w:t>Praxisleitfaden</w:t>
            </w:r>
          </w:p>
        </w:tc>
      </w:tr>
      <w:tr w:rsidR="00264DDB" w:rsidRPr="0051144C" w14:paraId="5E6378A6" w14:textId="77777777" w:rsidTr="00184BFA">
        <w:tc>
          <w:tcPr>
            <w:tcW w:w="2188" w:type="pct"/>
            <w:tcBorders>
              <w:bottom w:val="single" w:sz="4" w:space="0" w:color="auto"/>
              <w:right w:val="single" w:sz="4" w:space="0" w:color="auto"/>
            </w:tcBorders>
            <w:hideMark/>
          </w:tcPr>
          <w:p w14:paraId="1F54D7F9" w14:textId="77777777" w:rsidR="00B552A1" w:rsidRPr="00264DDB" w:rsidRDefault="00B552A1" w:rsidP="00825058">
            <w:pPr>
              <w:spacing w:after="0" w:line="240" w:lineRule="auto"/>
              <w:jc w:val="left"/>
              <w:rPr>
                <w:rFonts w:cstheme="minorHAnsi"/>
                <w:b/>
                <w:sz w:val="20"/>
                <w:szCs w:val="20"/>
              </w:rPr>
            </w:pPr>
            <w:r w:rsidRPr="00264DDB">
              <w:rPr>
                <w:rFonts w:cstheme="minorHAnsi"/>
                <w:b/>
                <w:sz w:val="20"/>
                <w:szCs w:val="20"/>
              </w:rPr>
              <w:t>3   mittel</w:t>
            </w:r>
          </w:p>
          <w:p w14:paraId="14EE2C46" w14:textId="77777777" w:rsidR="00B552A1" w:rsidRPr="0051144C" w:rsidRDefault="00B552A1" w:rsidP="00264DDB">
            <w:pPr>
              <w:spacing w:after="0" w:line="240" w:lineRule="auto"/>
              <w:jc w:val="left"/>
              <w:rPr>
                <w:rFonts w:cstheme="minorHAnsi"/>
                <w:sz w:val="20"/>
                <w:szCs w:val="20"/>
              </w:rPr>
            </w:pPr>
            <w:r w:rsidRPr="00264DDB">
              <w:rPr>
                <w:sz w:val="20"/>
                <w:szCs w:val="20"/>
              </w:rPr>
              <w:t>Böden mit mittlerer Ausprägung natürlicher Bodenfunktionen</w:t>
            </w:r>
          </w:p>
        </w:tc>
        <w:tc>
          <w:tcPr>
            <w:tcW w:w="704" w:type="pct"/>
            <w:tcBorders>
              <w:top w:val="single" w:sz="4" w:space="0" w:color="auto"/>
              <w:bottom w:val="single" w:sz="4" w:space="0" w:color="auto"/>
              <w:right w:val="single" w:sz="4" w:space="0" w:color="auto"/>
            </w:tcBorders>
            <w:shd w:val="clear" w:color="auto" w:fill="A6A6A6" w:themeFill="background1" w:themeFillShade="A6"/>
            <w:hideMark/>
          </w:tcPr>
          <w:p w14:paraId="1025317B" w14:textId="77777777" w:rsidR="00B552A1" w:rsidRPr="00184BFA" w:rsidRDefault="00B552A1" w:rsidP="00825058">
            <w:pPr>
              <w:spacing w:after="0" w:line="240" w:lineRule="auto"/>
              <w:jc w:val="center"/>
              <w:rPr>
                <w:rFonts w:cstheme="minorHAnsi"/>
                <w:sz w:val="20"/>
                <w:szCs w:val="20"/>
              </w:rPr>
            </w:pPr>
            <w:r w:rsidRPr="00184BFA">
              <w:rPr>
                <w:rFonts w:cstheme="minorHAnsi"/>
                <w:sz w:val="20"/>
                <w:szCs w:val="20"/>
              </w:rPr>
              <w:t>eB</w:t>
            </w:r>
          </w:p>
        </w:tc>
        <w:tc>
          <w:tcPr>
            <w:tcW w:w="1095" w:type="pct"/>
            <w:tcBorders>
              <w:bottom w:val="single" w:sz="4" w:space="0" w:color="auto"/>
              <w:right w:val="single" w:sz="4" w:space="0" w:color="auto"/>
            </w:tcBorders>
            <w:shd w:val="clear" w:color="auto" w:fill="EAF1DD" w:themeFill="accent3" w:themeFillTint="33"/>
            <w:hideMark/>
          </w:tcPr>
          <w:p w14:paraId="7DE7EA10"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w:t>
            </w:r>
          </w:p>
        </w:tc>
        <w:tc>
          <w:tcPr>
            <w:tcW w:w="1013" w:type="pct"/>
            <w:tcBorders>
              <w:bottom w:val="single" w:sz="4" w:space="0" w:color="auto"/>
            </w:tcBorders>
            <w:shd w:val="clear" w:color="auto" w:fill="C2D69B" w:themeFill="accent3" w:themeFillTint="99"/>
            <w:hideMark/>
          </w:tcPr>
          <w:p w14:paraId="450B525C"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r>
      <w:tr w:rsidR="00264DDB" w:rsidRPr="0051144C" w14:paraId="68705244" w14:textId="77777777" w:rsidTr="00184BFA">
        <w:tc>
          <w:tcPr>
            <w:tcW w:w="2188" w:type="pct"/>
            <w:tcBorders>
              <w:bottom w:val="single" w:sz="4" w:space="0" w:color="auto"/>
              <w:right w:val="single" w:sz="4" w:space="0" w:color="auto"/>
            </w:tcBorders>
            <w:hideMark/>
          </w:tcPr>
          <w:p w14:paraId="2918615B" w14:textId="77777777" w:rsidR="00B552A1" w:rsidRPr="00264DDB" w:rsidRDefault="00B552A1" w:rsidP="00825058">
            <w:pPr>
              <w:spacing w:after="0" w:line="240" w:lineRule="auto"/>
              <w:jc w:val="left"/>
              <w:rPr>
                <w:rFonts w:cstheme="minorHAnsi"/>
                <w:b/>
                <w:sz w:val="20"/>
                <w:szCs w:val="20"/>
              </w:rPr>
            </w:pPr>
            <w:r w:rsidRPr="00264DDB">
              <w:rPr>
                <w:rFonts w:cstheme="minorHAnsi"/>
                <w:b/>
                <w:sz w:val="20"/>
                <w:szCs w:val="20"/>
              </w:rPr>
              <w:t>4   hoch</w:t>
            </w:r>
          </w:p>
          <w:p w14:paraId="275BACDD" w14:textId="77777777" w:rsidR="00B552A1" w:rsidRPr="00264DDB" w:rsidRDefault="00B552A1" w:rsidP="00825058">
            <w:pPr>
              <w:spacing w:after="0" w:line="240" w:lineRule="auto"/>
              <w:jc w:val="left"/>
              <w:rPr>
                <w:rFonts w:cstheme="minorHAnsi"/>
                <w:sz w:val="20"/>
                <w:szCs w:val="20"/>
              </w:rPr>
            </w:pPr>
            <w:r w:rsidRPr="00264DDB">
              <w:rPr>
                <w:sz w:val="20"/>
                <w:szCs w:val="20"/>
              </w:rPr>
              <w:t>Böden mit hoher Ausprägung natürlicher Bodenfunktionen</w:t>
            </w:r>
          </w:p>
        </w:tc>
        <w:tc>
          <w:tcPr>
            <w:tcW w:w="704" w:type="pct"/>
            <w:tcBorders>
              <w:top w:val="single" w:sz="4" w:space="0" w:color="auto"/>
              <w:bottom w:val="single" w:sz="4" w:space="0" w:color="auto"/>
              <w:right w:val="single" w:sz="4" w:space="0" w:color="auto"/>
            </w:tcBorders>
            <w:shd w:val="clear" w:color="auto" w:fill="A6A6A6" w:themeFill="background1" w:themeFillShade="A6"/>
            <w:hideMark/>
          </w:tcPr>
          <w:p w14:paraId="030354BC" w14:textId="77777777" w:rsidR="00B552A1" w:rsidRPr="00184BFA" w:rsidRDefault="00B552A1" w:rsidP="00825058">
            <w:pPr>
              <w:spacing w:after="0" w:line="240" w:lineRule="auto"/>
              <w:jc w:val="center"/>
              <w:rPr>
                <w:rFonts w:cstheme="minorHAnsi"/>
                <w:sz w:val="20"/>
                <w:szCs w:val="20"/>
              </w:rPr>
            </w:pPr>
            <w:r w:rsidRPr="00184BFA">
              <w:rPr>
                <w:rFonts w:cstheme="minorHAnsi"/>
                <w:sz w:val="20"/>
                <w:szCs w:val="20"/>
              </w:rPr>
              <w:t>eB</w:t>
            </w:r>
          </w:p>
        </w:tc>
        <w:tc>
          <w:tcPr>
            <w:tcW w:w="1095" w:type="pct"/>
            <w:tcBorders>
              <w:bottom w:val="single" w:sz="4" w:space="0" w:color="auto"/>
              <w:right w:val="single" w:sz="4" w:space="0" w:color="auto"/>
            </w:tcBorders>
            <w:shd w:val="clear" w:color="auto" w:fill="C2D69B" w:themeFill="accent3" w:themeFillTint="99"/>
            <w:hideMark/>
          </w:tcPr>
          <w:p w14:paraId="31D6577C"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c>
          <w:tcPr>
            <w:tcW w:w="1013" w:type="pct"/>
            <w:tcBorders>
              <w:bottom w:val="single" w:sz="4" w:space="0" w:color="auto"/>
            </w:tcBorders>
            <w:shd w:val="clear" w:color="auto" w:fill="C2D69B" w:themeFill="accent3" w:themeFillTint="99"/>
            <w:hideMark/>
          </w:tcPr>
          <w:p w14:paraId="06E709D1"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r>
      <w:tr w:rsidR="00264DDB" w:rsidRPr="0051144C" w14:paraId="408A366A" w14:textId="77777777" w:rsidTr="00184BFA">
        <w:tc>
          <w:tcPr>
            <w:tcW w:w="2188" w:type="pct"/>
            <w:tcBorders>
              <w:bottom w:val="single" w:sz="4" w:space="0" w:color="auto"/>
              <w:right w:val="single" w:sz="4" w:space="0" w:color="auto"/>
            </w:tcBorders>
            <w:hideMark/>
          </w:tcPr>
          <w:p w14:paraId="3810F583" w14:textId="77777777" w:rsidR="00B552A1" w:rsidRPr="00264DDB" w:rsidRDefault="00B552A1" w:rsidP="00825058">
            <w:pPr>
              <w:spacing w:after="0" w:line="240" w:lineRule="auto"/>
              <w:jc w:val="left"/>
              <w:rPr>
                <w:rFonts w:cstheme="minorHAnsi"/>
                <w:b/>
                <w:sz w:val="20"/>
                <w:szCs w:val="20"/>
              </w:rPr>
            </w:pPr>
            <w:r w:rsidRPr="00264DDB">
              <w:rPr>
                <w:rFonts w:cstheme="minorHAnsi"/>
                <w:b/>
                <w:sz w:val="20"/>
                <w:szCs w:val="20"/>
              </w:rPr>
              <w:t>5   sehr hoch</w:t>
            </w:r>
          </w:p>
          <w:p w14:paraId="7DA77143" w14:textId="77777777" w:rsidR="00B552A1" w:rsidRPr="00264DDB" w:rsidRDefault="00B552A1" w:rsidP="00825058">
            <w:pPr>
              <w:spacing w:after="0" w:line="240" w:lineRule="auto"/>
              <w:jc w:val="left"/>
              <w:rPr>
                <w:rFonts w:cstheme="minorHAnsi"/>
                <w:sz w:val="20"/>
                <w:szCs w:val="20"/>
              </w:rPr>
            </w:pPr>
            <w:r w:rsidRPr="00264DDB">
              <w:rPr>
                <w:sz w:val="20"/>
                <w:szCs w:val="20"/>
              </w:rPr>
              <w:t>Böden mit sehr hoher Ausprägung natürlicher Bodenfunktionen, z.B. tiefgründige, schwach steinige, lehmige Tonböden</w:t>
            </w:r>
          </w:p>
        </w:tc>
        <w:tc>
          <w:tcPr>
            <w:tcW w:w="704" w:type="pct"/>
            <w:tcBorders>
              <w:top w:val="single" w:sz="4" w:space="0" w:color="auto"/>
              <w:bottom w:val="single" w:sz="4" w:space="0" w:color="auto"/>
              <w:right w:val="single" w:sz="4" w:space="0" w:color="auto"/>
            </w:tcBorders>
            <w:shd w:val="clear" w:color="auto" w:fill="808080" w:themeFill="background1" w:themeFillShade="80"/>
            <w:hideMark/>
          </w:tcPr>
          <w:p w14:paraId="1BB10CE8" w14:textId="77777777" w:rsidR="00B552A1" w:rsidRPr="00184BFA" w:rsidRDefault="00B552A1" w:rsidP="00825058">
            <w:pPr>
              <w:spacing w:after="0" w:line="240" w:lineRule="auto"/>
              <w:jc w:val="center"/>
              <w:rPr>
                <w:rFonts w:cstheme="minorHAnsi"/>
                <w:sz w:val="20"/>
                <w:szCs w:val="20"/>
              </w:rPr>
            </w:pPr>
            <w:r w:rsidRPr="00184BFA">
              <w:rPr>
                <w:rFonts w:cstheme="minorHAnsi"/>
                <w:sz w:val="20"/>
                <w:szCs w:val="20"/>
              </w:rPr>
              <w:t>eBS</w:t>
            </w:r>
          </w:p>
        </w:tc>
        <w:tc>
          <w:tcPr>
            <w:tcW w:w="1095" w:type="pct"/>
            <w:tcBorders>
              <w:bottom w:val="single" w:sz="4" w:space="0" w:color="auto"/>
              <w:right w:val="single" w:sz="4" w:space="0" w:color="auto"/>
            </w:tcBorders>
            <w:shd w:val="clear" w:color="auto" w:fill="C2D69B" w:themeFill="accent3" w:themeFillTint="99"/>
            <w:hideMark/>
          </w:tcPr>
          <w:p w14:paraId="7248D39B"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c>
          <w:tcPr>
            <w:tcW w:w="1013" w:type="pct"/>
            <w:tcBorders>
              <w:bottom w:val="single" w:sz="4" w:space="0" w:color="auto"/>
            </w:tcBorders>
            <w:shd w:val="clear" w:color="auto" w:fill="C2D69B" w:themeFill="accent3" w:themeFillTint="99"/>
            <w:hideMark/>
          </w:tcPr>
          <w:p w14:paraId="6EEACB68"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r>
      <w:tr w:rsidR="00264DDB" w:rsidRPr="0051144C" w14:paraId="74A218BD" w14:textId="77777777" w:rsidTr="00184BFA">
        <w:tc>
          <w:tcPr>
            <w:tcW w:w="2188" w:type="pct"/>
            <w:tcBorders>
              <w:right w:val="single" w:sz="4" w:space="0" w:color="auto"/>
            </w:tcBorders>
            <w:hideMark/>
          </w:tcPr>
          <w:p w14:paraId="11564E10" w14:textId="77777777" w:rsidR="00B552A1" w:rsidRPr="00264DDB" w:rsidRDefault="00B552A1" w:rsidP="00825058">
            <w:pPr>
              <w:spacing w:after="0" w:line="240" w:lineRule="auto"/>
              <w:jc w:val="left"/>
              <w:rPr>
                <w:rFonts w:cstheme="minorHAnsi"/>
                <w:b/>
                <w:sz w:val="20"/>
                <w:szCs w:val="20"/>
              </w:rPr>
            </w:pPr>
            <w:r w:rsidRPr="00264DDB">
              <w:rPr>
                <w:rFonts w:cstheme="minorHAnsi"/>
                <w:b/>
                <w:sz w:val="20"/>
                <w:szCs w:val="20"/>
              </w:rPr>
              <w:t>6   hervorragend</w:t>
            </w:r>
          </w:p>
          <w:p w14:paraId="36FD6F37" w14:textId="77777777" w:rsidR="00B552A1" w:rsidRPr="00264DDB" w:rsidRDefault="00B552A1" w:rsidP="00825058">
            <w:pPr>
              <w:spacing w:after="0" w:line="240" w:lineRule="auto"/>
              <w:jc w:val="left"/>
              <w:rPr>
                <w:rFonts w:cstheme="minorHAnsi"/>
                <w:sz w:val="20"/>
                <w:szCs w:val="20"/>
              </w:rPr>
            </w:pPr>
            <w:r w:rsidRPr="00264DDB">
              <w:rPr>
                <w:sz w:val="20"/>
                <w:szCs w:val="20"/>
              </w:rPr>
              <w:t>Böden mit hervorragender Ausprägung natürlicher Bodenfunktionen, z.B. besondere tiefgründige, gut entwickelte Lössböden ohne Stauwassereinfluss</w:t>
            </w:r>
          </w:p>
        </w:tc>
        <w:tc>
          <w:tcPr>
            <w:tcW w:w="704" w:type="pct"/>
            <w:tcBorders>
              <w:top w:val="single" w:sz="4" w:space="0" w:color="auto"/>
              <w:bottom w:val="single" w:sz="4" w:space="0" w:color="auto"/>
              <w:right w:val="single" w:sz="4" w:space="0" w:color="auto"/>
            </w:tcBorders>
            <w:shd w:val="clear" w:color="auto" w:fill="808080" w:themeFill="background1" w:themeFillShade="80"/>
            <w:hideMark/>
          </w:tcPr>
          <w:p w14:paraId="33A05BAF" w14:textId="77777777" w:rsidR="00B552A1" w:rsidRPr="00184BFA" w:rsidRDefault="00B552A1" w:rsidP="00825058">
            <w:pPr>
              <w:spacing w:after="0" w:line="240" w:lineRule="auto"/>
              <w:jc w:val="center"/>
              <w:rPr>
                <w:rFonts w:cstheme="minorHAnsi"/>
                <w:sz w:val="20"/>
                <w:szCs w:val="20"/>
              </w:rPr>
            </w:pPr>
            <w:r w:rsidRPr="00184BFA">
              <w:rPr>
                <w:rFonts w:cstheme="minorHAnsi"/>
                <w:sz w:val="20"/>
                <w:szCs w:val="20"/>
              </w:rPr>
              <w:t>eBS</w:t>
            </w:r>
          </w:p>
        </w:tc>
        <w:tc>
          <w:tcPr>
            <w:tcW w:w="1095" w:type="pct"/>
            <w:tcBorders>
              <w:right w:val="single" w:sz="4" w:space="0" w:color="auto"/>
            </w:tcBorders>
            <w:shd w:val="clear" w:color="auto" w:fill="C2D69B" w:themeFill="accent3" w:themeFillTint="99"/>
            <w:hideMark/>
          </w:tcPr>
          <w:p w14:paraId="29EA2616"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c>
          <w:tcPr>
            <w:tcW w:w="1013" w:type="pct"/>
            <w:shd w:val="clear" w:color="auto" w:fill="C2D69B" w:themeFill="accent3" w:themeFillTint="99"/>
            <w:hideMark/>
          </w:tcPr>
          <w:p w14:paraId="16C3E7D8" w14:textId="77777777" w:rsidR="00B552A1" w:rsidRPr="00264DDB" w:rsidRDefault="00B552A1" w:rsidP="00825058">
            <w:pPr>
              <w:spacing w:after="0" w:line="240" w:lineRule="auto"/>
              <w:jc w:val="center"/>
              <w:rPr>
                <w:rFonts w:cstheme="minorHAnsi"/>
                <w:b/>
                <w:sz w:val="20"/>
                <w:szCs w:val="20"/>
              </w:rPr>
            </w:pPr>
            <w:r w:rsidRPr="00264DDB">
              <w:rPr>
                <w:rFonts w:cstheme="minorHAnsi"/>
                <w:b/>
                <w:sz w:val="20"/>
                <w:szCs w:val="20"/>
              </w:rPr>
              <w:t>eBS</w:t>
            </w:r>
          </w:p>
        </w:tc>
      </w:tr>
    </w:tbl>
    <w:p w14:paraId="099C119C" w14:textId="088C548E" w:rsidR="00B552A1" w:rsidRPr="00F94C0A" w:rsidRDefault="00F94C0A" w:rsidP="00F94C0A">
      <w:pPr>
        <w:pStyle w:val="Textkrperaltt"/>
        <w:spacing w:before="120"/>
        <w:ind w:left="397" w:hanging="397"/>
        <w:rPr>
          <w:sz w:val="18"/>
        </w:rPr>
      </w:pPr>
      <w:r w:rsidRPr="00F94C0A">
        <w:rPr>
          <w:sz w:val="18"/>
        </w:rPr>
        <w:t>*</w:t>
      </w:r>
      <w:r>
        <w:rPr>
          <w:sz w:val="18"/>
        </w:rPr>
        <w:tab/>
      </w:r>
      <w:r w:rsidRPr="00F94C0A">
        <w:rPr>
          <w:sz w:val="18"/>
        </w:rPr>
        <w:t xml:space="preserve">Versiegelte Flächen werden nicht berücksichtigt, da </w:t>
      </w:r>
      <w:r>
        <w:rPr>
          <w:sz w:val="18"/>
        </w:rPr>
        <w:t xml:space="preserve">dort </w:t>
      </w:r>
      <w:r w:rsidRPr="00F94C0A">
        <w:rPr>
          <w:sz w:val="18"/>
        </w:rPr>
        <w:t>keine Bodenfunktionen mehr vorhanden</w:t>
      </w:r>
      <w:r>
        <w:rPr>
          <w:sz w:val="18"/>
        </w:rPr>
        <w:t xml:space="preserve"> </w:t>
      </w:r>
      <w:r w:rsidRPr="00F94C0A">
        <w:rPr>
          <w:sz w:val="18"/>
        </w:rPr>
        <w:t>sind und eine Inanspruchnahme keinen Eingriff beim Schutzgut Boden darstellt</w:t>
      </w:r>
      <w:r>
        <w:rPr>
          <w:sz w:val="18"/>
        </w:rPr>
        <w:t>.</w:t>
      </w:r>
    </w:p>
    <w:p w14:paraId="27E1A545" w14:textId="3ACDA3E8" w:rsidR="006D33E0" w:rsidRDefault="006D33E0" w:rsidP="003D2C5D">
      <w:pPr>
        <w:pStyle w:val="Textkrperaltt"/>
      </w:pPr>
      <w:r w:rsidRPr="006D33E0">
        <w:t xml:space="preserve">Bei einer </w:t>
      </w:r>
      <w:r w:rsidRPr="006D33E0">
        <w:rPr>
          <w:b/>
        </w:rPr>
        <w:t>Brückenhöhe bis 10 m</w:t>
      </w:r>
      <w:r w:rsidRPr="006D33E0">
        <w:t xml:space="preserve"> </w:t>
      </w:r>
      <w:r w:rsidR="00013831">
        <w:t xml:space="preserve">(oder auch bei großen Durchlässen) </w:t>
      </w:r>
      <w:r w:rsidRPr="006D33E0">
        <w:t xml:space="preserve">ist die Fläche unter der Brücke als versiegelte Fläche zu betrachten und in der Regel im Verhältnis </w:t>
      </w:r>
      <w:r w:rsidRPr="00EF1317">
        <w:rPr>
          <w:b/>
        </w:rPr>
        <w:t>1:1</w:t>
      </w:r>
      <w:r w:rsidRPr="006D33E0">
        <w:t xml:space="preserve"> auszugleichen bzw. zu ersetzen. Bezugsgröße ist die Brückenfläche</w:t>
      </w:r>
      <w:r>
        <w:t>.</w:t>
      </w:r>
    </w:p>
    <w:p w14:paraId="13FF046F" w14:textId="6553A142" w:rsidR="006D33E0" w:rsidRDefault="006D33E0" w:rsidP="003D2C5D">
      <w:pPr>
        <w:pStyle w:val="Textkrperaltt"/>
      </w:pPr>
      <w:r w:rsidRPr="006D33E0">
        <w:t xml:space="preserve">Bei einer </w:t>
      </w:r>
      <w:r w:rsidRPr="006D33E0">
        <w:rPr>
          <w:b/>
        </w:rPr>
        <w:t>Brückenhöhe ab 10 m</w:t>
      </w:r>
      <w:r w:rsidRPr="006D33E0">
        <w:t xml:space="preserve"> </w:t>
      </w:r>
      <w:r>
        <w:t xml:space="preserve">(relevant ist hier die max. lichte Höhe) </w:t>
      </w:r>
      <w:r w:rsidR="00CF191E">
        <w:t>ist bei bewuchsfähi</w:t>
      </w:r>
      <w:r w:rsidRPr="006D33E0">
        <w:t xml:space="preserve">gem Boden unter der Brücke in der Regel </w:t>
      </w:r>
      <w:r w:rsidRPr="00F94C0A">
        <w:t xml:space="preserve">der </w:t>
      </w:r>
      <w:r w:rsidRPr="006D33E0">
        <w:t xml:space="preserve">Versiegelungsfaktor </w:t>
      </w:r>
      <w:r>
        <w:t xml:space="preserve">mit </w:t>
      </w:r>
      <w:r w:rsidRPr="00EF1317">
        <w:rPr>
          <w:b/>
        </w:rPr>
        <w:t>1:0,5</w:t>
      </w:r>
      <w:r w:rsidRPr="006D33E0">
        <w:t xml:space="preserve"> anzusetzen</w:t>
      </w:r>
      <w:r>
        <w:t xml:space="preserve">, da zum Zeitpunkt der Planung oftmals noch nicht feststeht, wo </w:t>
      </w:r>
      <w:r w:rsidRPr="006D33E0">
        <w:t>Brückenpfeiler u</w:t>
      </w:r>
      <w:r>
        <w:t>nd –fundamente errichtet werden</w:t>
      </w:r>
      <w:r w:rsidRPr="006D33E0">
        <w:t xml:space="preserve"> bzw. wieviel Fläche unter den Brücken versiegelt wird</w:t>
      </w:r>
      <w:r>
        <w:t>.</w:t>
      </w:r>
      <w:r w:rsidRPr="006D33E0">
        <w:t xml:space="preserve"> </w:t>
      </w:r>
      <w:r>
        <w:t>Bezugsgröße ist die gesamte Brückenfläche</w:t>
      </w:r>
      <w:r w:rsidR="00D16E36">
        <w:t>.</w:t>
      </w:r>
    </w:p>
    <w:p w14:paraId="147322A3" w14:textId="48700FFA" w:rsidR="00F94C0A" w:rsidRPr="006D33E0" w:rsidRDefault="00F94C0A" w:rsidP="00F94C0A">
      <w:pPr>
        <w:pStyle w:val="Textkrper"/>
      </w:pPr>
      <w:r w:rsidRPr="006D33E0">
        <w:rPr>
          <w:b/>
        </w:rPr>
        <w:t>Ent-/Teilentsieglungen im Straßenseitenraum</w:t>
      </w:r>
      <w:r w:rsidRPr="006D33E0">
        <w:t xml:space="preserve"> sind in die Bodenbilanzierung einzurechnen. </w:t>
      </w:r>
      <w:r w:rsidR="006D33E0" w:rsidRPr="006D33E0">
        <w:t xml:space="preserve">Entsiegelungen einer im Bestand vollversiegelten Fläche werden zu 100 % angerechnet. </w:t>
      </w:r>
      <w:r w:rsidRPr="006D33E0">
        <w:t>Teil</w:t>
      </w:r>
      <w:r w:rsidR="00280D1C">
        <w:t>-</w:t>
      </w:r>
      <w:r w:rsidRPr="006D33E0">
        <w:t xml:space="preserve">entsieglungen </w:t>
      </w:r>
      <w:r w:rsidR="006D33E0" w:rsidRPr="006D33E0">
        <w:t xml:space="preserve">oder die Entsiegelung von im Bestand teilversiegelten Flächen </w:t>
      </w:r>
      <w:r w:rsidRPr="006D33E0">
        <w:t>werden bei der Berechnung der Neuversiegelungsfläche nur zu 50 % gewertet.</w:t>
      </w:r>
    </w:p>
    <w:p w14:paraId="457014E8" w14:textId="631BEFDB" w:rsidR="00F94C0A" w:rsidRPr="008E708D" w:rsidRDefault="00F94C0A" w:rsidP="00F94C0A">
      <w:pPr>
        <w:pStyle w:val="Textkrperaltt"/>
      </w:pPr>
      <w:r w:rsidRPr="006D33E0">
        <w:rPr>
          <w:b/>
        </w:rPr>
        <w:t>Alle weiteren anlage- und baubedingten Beeinträchtigungen</w:t>
      </w:r>
      <w:r w:rsidRPr="006D33E0">
        <w:t xml:space="preserve"> </w:t>
      </w:r>
      <w:r w:rsidR="00C67A31">
        <w:t xml:space="preserve">(Überbauung, Abgrabung, Verdichtung, unvermeidbare baubedingte Beeinträchtigungen) </w:t>
      </w:r>
      <w:r w:rsidRPr="006D33E0">
        <w:t>besitzen eine</w:t>
      </w:r>
      <w:r w:rsidRPr="008E708D">
        <w:t xml:space="preserve"> mittlere Intensität der vorhabenbezogenen Wirkungen</w:t>
      </w:r>
      <w:r>
        <w:t xml:space="preserve"> (</w:t>
      </w:r>
      <w:r w:rsidRPr="007178AB">
        <w:rPr>
          <w:b/>
        </w:rPr>
        <w:t xml:space="preserve">Wirkungsstufe </w:t>
      </w:r>
      <w:r>
        <w:rPr>
          <w:b/>
        </w:rPr>
        <w:t>I</w:t>
      </w:r>
      <w:r w:rsidRPr="007178AB">
        <w:rPr>
          <w:b/>
        </w:rPr>
        <w:t>I</w:t>
      </w:r>
      <w:r>
        <w:t>)</w:t>
      </w:r>
      <w:r w:rsidRPr="008E708D">
        <w:t xml:space="preserve">. Bei einer mindestens hohen Bedeutung der Schutzgutfunktion wird somit der eBS-Fall ausgelöst. </w:t>
      </w:r>
    </w:p>
    <w:p w14:paraId="77DED2FB" w14:textId="77777777" w:rsidR="00F94C0A" w:rsidRPr="0021310B" w:rsidRDefault="00F94C0A" w:rsidP="00F94C0A">
      <w:pPr>
        <w:pStyle w:val="Textkrperaltt"/>
      </w:pPr>
      <w:r w:rsidRPr="008E708D">
        <w:t xml:space="preserve">Allerdings erfolgt die Bewertung der temporären baubedingten Beeinträchtigungen unter Berücksichtigung von Vermeidungsmaßnahmen. Häufig können baubedingte Beeinträchtigungen der natürlichen Bodenfunktionen durch geeignete Vermeidungsmaßnahmen, die auch die jeweilige Empfindlichkeit des Standortes berücksichtigen (z.B. spezielle Maßnahmen auf verdichtungsempfindlichen Standorten) vollständig vermieden oder weitgehend vermindert </w:t>
      </w:r>
      <w:r w:rsidRPr="0021310B">
        <w:t xml:space="preserve">werden. </w:t>
      </w:r>
    </w:p>
    <w:p w14:paraId="3A50EB0F" w14:textId="77777777" w:rsidR="00F94C0A" w:rsidRPr="0021310B" w:rsidRDefault="00F94C0A" w:rsidP="00F94C0A">
      <w:pPr>
        <w:pStyle w:val="Textkrperaltt"/>
      </w:pPr>
      <w:r w:rsidRPr="00F94C0A">
        <w:rPr>
          <w:b/>
        </w:rPr>
        <w:t>Betriebsbedingte Beeinträchtigungen</w:t>
      </w:r>
      <w:r w:rsidRPr="0021310B">
        <w:t xml:space="preserve"> der natürlichen Bodenfunktionen (hier v.a. Schadstoffeinträge) werden über die Biotoptypen sowie ggf. über das Schutzgut Grundwasser abgebildet, beim Schutzgut Boden erfolgt keine Bewertung betriebsbedingter Beeinträchtig</w:t>
      </w:r>
      <w:r>
        <w:t>ung</w:t>
      </w:r>
      <w:r w:rsidRPr="0021310B">
        <w:t>en.</w:t>
      </w:r>
    </w:p>
    <w:p w14:paraId="4D566C4D" w14:textId="3159818F" w:rsidR="00F94C0A" w:rsidRDefault="00126722" w:rsidP="00F94C0A">
      <w:pPr>
        <w:pStyle w:val="Textkrper"/>
      </w:pPr>
      <w:r>
        <w:t xml:space="preserve">Insgesamt sind im </w:t>
      </w:r>
      <w:r w:rsidR="00F94C0A" w:rsidRPr="0021310B">
        <w:t>Zuge der Konfliktermittlung die Flächengrößen für die Voll-/ Teilversiegelung</w:t>
      </w:r>
      <w:r>
        <w:t>,</w:t>
      </w:r>
      <w:r w:rsidR="00F94C0A" w:rsidRPr="0021310B">
        <w:t xml:space="preserve"> die Überbauung </w:t>
      </w:r>
      <w:r>
        <w:t xml:space="preserve">sowie für baubedingte Flächeninanspruchnahmen </w:t>
      </w:r>
      <w:r w:rsidR="00F94C0A" w:rsidRPr="0021310B">
        <w:t xml:space="preserve">zu </w:t>
      </w:r>
      <w:r>
        <w:t>bilanzieren</w:t>
      </w:r>
      <w:r w:rsidR="00F94C0A" w:rsidRPr="0021310B">
        <w:t xml:space="preserve">. </w:t>
      </w:r>
    </w:p>
    <w:p w14:paraId="7D2ECFC4" w14:textId="77777777" w:rsidR="00DB22DD" w:rsidRPr="0021310B" w:rsidRDefault="00DB22DD" w:rsidP="00DB22DD">
      <w:pPr>
        <w:pStyle w:val="Zwischenberschrift"/>
      </w:pPr>
      <w:r w:rsidRPr="0021310B">
        <w:t>Vielfalt von Bodentypen und Bodenformen sowie von Geotopen als Ausdruck des natürlichen und kulturellen Erbes</w:t>
      </w:r>
    </w:p>
    <w:p w14:paraId="07E58825" w14:textId="77777777" w:rsidR="00DB22DD" w:rsidRDefault="00DB22DD" w:rsidP="00DB22DD">
      <w:pPr>
        <w:pStyle w:val="Textkrperaltt"/>
      </w:pPr>
      <w:r w:rsidRPr="0021310B">
        <w:t xml:space="preserve">Die folgende Abbildung stellt die relevanten Beeinträchtigungen des Schutzgutes Boden für die Vielfalt von Bodentypen und Bodenformen sowie von Geotopen als Ausdruck des natürlichen und kulturellen Erbes </w:t>
      </w:r>
      <w:r w:rsidR="001255AD" w:rsidRPr="0021310B">
        <w:t xml:space="preserve">(Archivfunktion) </w:t>
      </w:r>
      <w:r w:rsidRPr="0021310B">
        <w:t xml:space="preserve">und die Bewertung der Schwere der Beeinträchtigungen im Überblick dar. </w:t>
      </w:r>
    </w:p>
    <w:p w14:paraId="0BA4A353" w14:textId="1411DE9F" w:rsidR="00053B32" w:rsidRDefault="0021310B" w:rsidP="00DB22DD">
      <w:pPr>
        <w:pStyle w:val="Textkrperaltt"/>
      </w:pPr>
      <w:r>
        <w:t xml:space="preserve">Bei </w:t>
      </w:r>
      <w:r w:rsidRPr="007178AB">
        <w:rPr>
          <w:b/>
        </w:rPr>
        <w:t>Geotopen</w:t>
      </w:r>
      <w:r>
        <w:t xml:space="preserve"> besteht die grundsätzliche Maßgabe, dass diese weder anlage- noch baubedingt in Anspruch zu nehmen sind</w:t>
      </w:r>
      <w:r w:rsidR="007178AB">
        <w:t>, sodass das Eintreten von eBS-Fällen hier grundsätzlich ausgeschlossen werden kann</w:t>
      </w:r>
      <w:r>
        <w:t>.</w:t>
      </w:r>
    </w:p>
    <w:p w14:paraId="461A5D40" w14:textId="775613FA" w:rsidR="00DB22DD" w:rsidRDefault="00DB22DD" w:rsidP="00DB22DD">
      <w:pPr>
        <w:pStyle w:val="Zwberschrift"/>
        <w:spacing w:after="240"/>
      </w:pPr>
      <w:bookmarkStart w:id="174" w:name="_Toc125620503"/>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6</w:t>
      </w:r>
      <w:r w:rsidRPr="00BD22B8">
        <w:t>:</w:t>
      </w:r>
      <w:r w:rsidRPr="00BD22B8">
        <w:tab/>
      </w:r>
      <w:r>
        <w:t>Bewertung der Eingriffsschwere: Archivfunktion</w:t>
      </w:r>
      <w:bookmarkEnd w:id="174"/>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3717"/>
        <w:gridCol w:w="1196"/>
        <w:gridCol w:w="1860"/>
        <w:gridCol w:w="1721"/>
      </w:tblGrid>
      <w:tr w:rsidR="00DB22DD" w:rsidRPr="0051144C" w14:paraId="1AEC850F" w14:textId="77777777" w:rsidTr="00DB22DD">
        <w:trPr>
          <w:tblHeader/>
        </w:trPr>
        <w:tc>
          <w:tcPr>
            <w:tcW w:w="2188" w:type="pct"/>
            <w:vMerge w:val="restart"/>
            <w:tcBorders>
              <w:bottom w:val="single" w:sz="4" w:space="0" w:color="auto"/>
              <w:right w:val="single" w:sz="4" w:space="0" w:color="auto"/>
            </w:tcBorders>
            <w:shd w:val="clear" w:color="auto" w:fill="D9D9D9" w:themeFill="background1" w:themeFillShade="D9"/>
            <w:vAlign w:val="center"/>
            <w:hideMark/>
          </w:tcPr>
          <w:p w14:paraId="0CE29994" w14:textId="77777777" w:rsidR="00DB22DD" w:rsidRDefault="00DB22DD" w:rsidP="008D39AC">
            <w:pPr>
              <w:spacing w:after="0" w:line="240" w:lineRule="auto"/>
              <w:jc w:val="left"/>
              <w:rPr>
                <w:rFonts w:cstheme="minorHAnsi"/>
                <w:b/>
                <w:sz w:val="20"/>
                <w:szCs w:val="20"/>
              </w:rPr>
            </w:pPr>
            <w:r w:rsidRPr="0051144C">
              <w:rPr>
                <w:rFonts w:cstheme="minorHAnsi"/>
                <w:b/>
                <w:sz w:val="20"/>
                <w:szCs w:val="20"/>
              </w:rPr>
              <w:t>Bedeutung</w:t>
            </w:r>
            <w:r w:rsidR="00423922">
              <w:rPr>
                <w:rFonts w:cstheme="minorHAnsi"/>
                <w:b/>
                <w:sz w:val="20"/>
                <w:szCs w:val="20"/>
              </w:rPr>
              <w:t xml:space="preserve"> der</w:t>
            </w:r>
            <w:r w:rsidRPr="0051144C">
              <w:rPr>
                <w:rFonts w:cstheme="minorHAnsi"/>
                <w:b/>
                <w:sz w:val="20"/>
                <w:szCs w:val="20"/>
              </w:rPr>
              <w:t xml:space="preserve"> </w:t>
            </w:r>
            <w:r w:rsidR="00F3330D" w:rsidRPr="00F3330D">
              <w:rPr>
                <w:rFonts w:cstheme="minorHAnsi"/>
                <w:b/>
                <w:sz w:val="20"/>
                <w:szCs w:val="20"/>
              </w:rPr>
              <w:t>Vielfalt von Bodentypen und Bodenformen sowie v</w:t>
            </w:r>
            <w:r w:rsidR="00F3330D">
              <w:rPr>
                <w:rFonts w:cstheme="minorHAnsi"/>
                <w:b/>
                <w:sz w:val="20"/>
                <w:szCs w:val="20"/>
              </w:rPr>
              <w:t>on Geotopen als Ausdruck des na</w:t>
            </w:r>
            <w:r w:rsidR="00F3330D" w:rsidRPr="00F3330D">
              <w:rPr>
                <w:rFonts w:cstheme="minorHAnsi"/>
                <w:b/>
                <w:sz w:val="20"/>
                <w:szCs w:val="20"/>
              </w:rPr>
              <w:t>türlichen und kulturellen Erbes</w:t>
            </w:r>
            <w:r w:rsidR="00F3330D">
              <w:rPr>
                <w:rFonts w:cstheme="minorHAnsi"/>
                <w:b/>
                <w:sz w:val="20"/>
                <w:szCs w:val="20"/>
              </w:rPr>
              <w:t xml:space="preserve"> </w:t>
            </w:r>
            <w:r w:rsidRPr="0051144C">
              <w:rPr>
                <w:rFonts w:cstheme="minorHAnsi"/>
                <w:b/>
                <w:sz w:val="20"/>
                <w:szCs w:val="20"/>
              </w:rPr>
              <w:t>nach Wertstufen (</w:t>
            </w:r>
            <w:r w:rsidR="00F3330D">
              <w:rPr>
                <w:rFonts w:cstheme="minorHAnsi"/>
                <w:b/>
                <w:sz w:val="20"/>
                <w:szCs w:val="20"/>
              </w:rPr>
              <w:t xml:space="preserve">vgl. </w:t>
            </w:r>
            <w:r w:rsidRPr="0051144C">
              <w:rPr>
                <w:rFonts w:cstheme="minorHAnsi"/>
                <w:b/>
                <w:sz w:val="20"/>
                <w:szCs w:val="20"/>
              </w:rPr>
              <w:t>Anlage 7.2 Praxisleitfaden)</w:t>
            </w:r>
            <w:r>
              <w:rPr>
                <w:rFonts w:cstheme="minorHAnsi"/>
                <w:b/>
                <w:sz w:val="20"/>
                <w:szCs w:val="20"/>
              </w:rPr>
              <w:t xml:space="preserve"> </w:t>
            </w:r>
          </w:p>
          <w:p w14:paraId="7C783FA1" w14:textId="4C575448" w:rsidR="004C450A" w:rsidRPr="0051144C" w:rsidRDefault="004C450A" w:rsidP="008D39AC">
            <w:pPr>
              <w:spacing w:after="0" w:line="240" w:lineRule="auto"/>
              <w:jc w:val="left"/>
              <w:rPr>
                <w:rFonts w:cstheme="minorHAnsi"/>
                <w:b/>
                <w:sz w:val="20"/>
                <w:szCs w:val="20"/>
              </w:rPr>
            </w:pPr>
            <w:r w:rsidRPr="00264DDB">
              <w:rPr>
                <w:rFonts w:cstheme="minorHAnsi"/>
                <w:b/>
                <w:color w:val="FF0000"/>
                <w:sz w:val="20"/>
                <w:szCs w:val="20"/>
              </w:rPr>
              <w:t>zzgl. Fachkonventionen LBM RP</w:t>
            </w:r>
          </w:p>
        </w:tc>
        <w:tc>
          <w:tcPr>
            <w:tcW w:w="2812" w:type="pct"/>
            <w:gridSpan w:val="3"/>
            <w:tcBorders>
              <w:bottom w:val="single" w:sz="4" w:space="0" w:color="auto"/>
            </w:tcBorders>
            <w:shd w:val="clear" w:color="auto" w:fill="D9D9D9" w:themeFill="background1" w:themeFillShade="D9"/>
            <w:vAlign w:val="bottom"/>
            <w:hideMark/>
          </w:tcPr>
          <w:p w14:paraId="2C2E0C75" w14:textId="77777777" w:rsidR="00DB22DD" w:rsidRPr="0051144C" w:rsidRDefault="00DB22DD" w:rsidP="00DB22DD">
            <w:pPr>
              <w:spacing w:after="0" w:line="240" w:lineRule="auto"/>
              <w:jc w:val="center"/>
              <w:rPr>
                <w:b/>
                <w:bCs/>
                <w:sz w:val="20"/>
                <w:szCs w:val="20"/>
              </w:rPr>
            </w:pPr>
            <w:r w:rsidRPr="0051144C">
              <w:rPr>
                <w:b/>
                <w:bCs/>
                <w:sz w:val="20"/>
                <w:szCs w:val="20"/>
              </w:rPr>
              <w:t xml:space="preserve">Intensität der vorhabenbezogenen Wirkungen / </w:t>
            </w:r>
          </w:p>
          <w:p w14:paraId="7DA0BFD7" w14:textId="77777777" w:rsidR="00DB22DD" w:rsidRPr="0051144C" w:rsidRDefault="00DB22DD" w:rsidP="00DB22DD">
            <w:pPr>
              <w:spacing w:after="0" w:line="240" w:lineRule="auto"/>
              <w:jc w:val="center"/>
              <w:rPr>
                <w:rFonts w:cstheme="minorHAnsi"/>
                <w:b/>
                <w:sz w:val="20"/>
                <w:szCs w:val="20"/>
              </w:rPr>
            </w:pPr>
            <w:r w:rsidRPr="0051144C">
              <w:rPr>
                <w:b/>
                <w:bCs/>
                <w:sz w:val="20"/>
                <w:szCs w:val="20"/>
              </w:rPr>
              <w:t>Wirkungsstufe</w:t>
            </w:r>
          </w:p>
        </w:tc>
      </w:tr>
      <w:tr w:rsidR="00DB22DD" w:rsidRPr="0051144C" w14:paraId="1D58A684" w14:textId="77777777" w:rsidTr="00DB22DD">
        <w:trPr>
          <w:tblHeader/>
        </w:trPr>
        <w:tc>
          <w:tcPr>
            <w:tcW w:w="2188" w:type="pct"/>
            <w:vMerge/>
            <w:tcBorders>
              <w:bottom w:val="single" w:sz="4" w:space="0" w:color="auto"/>
              <w:right w:val="single" w:sz="4" w:space="0" w:color="auto"/>
            </w:tcBorders>
            <w:shd w:val="clear" w:color="auto" w:fill="D9D9D9" w:themeFill="background1" w:themeFillShade="D9"/>
            <w:vAlign w:val="center"/>
            <w:hideMark/>
          </w:tcPr>
          <w:p w14:paraId="7EB93DED" w14:textId="77777777" w:rsidR="00DB22DD" w:rsidRPr="0051144C" w:rsidRDefault="00DB22DD" w:rsidP="00DB22DD">
            <w:pPr>
              <w:spacing w:after="0" w:line="240" w:lineRule="auto"/>
              <w:rPr>
                <w:rFonts w:cstheme="minorHAnsi"/>
                <w:sz w:val="20"/>
                <w:szCs w:val="20"/>
              </w:rPr>
            </w:pPr>
          </w:p>
        </w:tc>
        <w:tc>
          <w:tcPr>
            <w:tcW w:w="704" w:type="pct"/>
            <w:tcBorders>
              <w:bottom w:val="single" w:sz="4" w:space="0" w:color="auto"/>
              <w:right w:val="single" w:sz="4" w:space="0" w:color="auto"/>
            </w:tcBorders>
            <w:shd w:val="clear" w:color="auto" w:fill="D9D9D9" w:themeFill="background1" w:themeFillShade="D9"/>
            <w:hideMark/>
          </w:tcPr>
          <w:p w14:paraId="2389B71E" w14:textId="77777777" w:rsidR="00DB22DD" w:rsidRPr="0051144C" w:rsidRDefault="00DB22DD" w:rsidP="00DB22DD">
            <w:pPr>
              <w:spacing w:after="0" w:line="240" w:lineRule="auto"/>
              <w:jc w:val="center"/>
              <w:rPr>
                <w:rFonts w:cstheme="minorHAnsi"/>
                <w:sz w:val="20"/>
                <w:szCs w:val="20"/>
              </w:rPr>
            </w:pPr>
            <w:r w:rsidRPr="0051144C">
              <w:rPr>
                <w:rFonts w:cstheme="minorHAnsi"/>
                <w:sz w:val="20"/>
                <w:szCs w:val="20"/>
              </w:rPr>
              <w:t>I</w:t>
            </w:r>
          </w:p>
          <w:p w14:paraId="7542C3DA" w14:textId="77777777" w:rsidR="00DB22DD" w:rsidRDefault="00DB22DD" w:rsidP="00DB22DD">
            <w:pPr>
              <w:spacing w:after="0" w:line="240" w:lineRule="auto"/>
              <w:jc w:val="center"/>
              <w:rPr>
                <w:rFonts w:cstheme="minorHAnsi"/>
                <w:sz w:val="20"/>
                <w:szCs w:val="20"/>
              </w:rPr>
            </w:pPr>
            <w:r w:rsidRPr="0051144C">
              <w:rPr>
                <w:rFonts w:cstheme="minorHAnsi"/>
                <w:sz w:val="20"/>
                <w:szCs w:val="20"/>
              </w:rPr>
              <w:t>gering</w:t>
            </w:r>
          </w:p>
          <w:p w14:paraId="1D6066C0" w14:textId="77777777" w:rsidR="00DB22DD" w:rsidRDefault="00DB22DD" w:rsidP="00DB22DD">
            <w:pPr>
              <w:spacing w:after="0" w:line="240" w:lineRule="auto"/>
              <w:jc w:val="center"/>
              <w:rPr>
                <w:rFonts w:cstheme="minorHAnsi"/>
                <w:sz w:val="20"/>
                <w:szCs w:val="20"/>
              </w:rPr>
            </w:pPr>
          </w:p>
          <w:p w14:paraId="1652A49A" w14:textId="77777777" w:rsidR="00DB22DD" w:rsidRPr="00295749" w:rsidRDefault="00DB22DD" w:rsidP="00DB22DD">
            <w:pPr>
              <w:spacing w:after="0" w:line="240" w:lineRule="auto"/>
              <w:jc w:val="center"/>
              <w:rPr>
                <w:rFonts w:cstheme="minorHAnsi"/>
                <w:b/>
                <w:i/>
                <w:sz w:val="20"/>
                <w:szCs w:val="20"/>
              </w:rPr>
            </w:pPr>
            <w:r w:rsidRPr="00295749">
              <w:rPr>
                <w:rFonts w:cstheme="minorHAnsi"/>
                <w:b/>
                <w:i/>
                <w:sz w:val="20"/>
                <w:szCs w:val="20"/>
              </w:rPr>
              <w:t>nicht vorhanden</w:t>
            </w:r>
          </w:p>
        </w:tc>
        <w:tc>
          <w:tcPr>
            <w:tcW w:w="1095" w:type="pct"/>
            <w:tcBorders>
              <w:bottom w:val="single" w:sz="4" w:space="0" w:color="auto"/>
              <w:right w:val="single" w:sz="4" w:space="0" w:color="auto"/>
            </w:tcBorders>
            <w:shd w:val="clear" w:color="auto" w:fill="D9D9D9" w:themeFill="background1" w:themeFillShade="D9"/>
            <w:hideMark/>
          </w:tcPr>
          <w:p w14:paraId="7B815B0B" w14:textId="77777777" w:rsidR="00DB22DD" w:rsidRPr="0051144C" w:rsidRDefault="00DB22DD" w:rsidP="00DB22DD">
            <w:pPr>
              <w:spacing w:after="0" w:line="240" w:lineRule="auto"/>
              <w:jc w:val="center"/>
              <w:rPr>
                <w:rFonts w:cstheme="minorHAnsi"/>
                <w:sz w:val="20"/>
                <w:szCs w:val="20"/>
              </w:rPr>
            </w:pPr>
            <w:r w:rsidRPr="0051144C">
              <w:rPr>
                <w:rFonts w:cstheme="minorHAnsi"/>
                <w:sz w:val="20"/>
                <w:szCs w:val="20"/>
              </w:rPr>
              <w:t>II</w:t>
            </w:r>
          </w:p>
          <w:p w14:paraId="2C8EB08E" w14:textId="77777777" w:rsidR="00DB22DD" w:rsidRPr="0051144C" w:rsidRDefault="00DB22DD" w:rsidP="00DB22DD">
            <w:pPr>
              <w:spacing w:after="0" w:line="240" w:lineRule="auto"/>
              <w:jc w:val="center"/>
              <w:rPr>
                <w:rFonts w:cstheme="minorHAnsi"/>
                <w:sz w:val="20"/>
                <w:szCs w:val="20"/>
              </w:rPr>
            </w:pPr>
            <w:r w:rsidRPr="0051144C">
              <w:rPr>
                <w:rFonts w:cstheme="minorHAnsi"/>
                <w:sz w:val="20"/>
                <w:szCs w:val="20"/>
              </w:rPr>
              <w:t>mittel</w:t>
            </w:r>
          </w:p>
          <w:p w14:paraId="7917FF4A" w14:textId="77777777" w:rsidR="00DB22DD" w:rsidRPr="0051144C" w:rsidRDefault="00DB22DD" w:rsidP="00DB22DD">
            <w:pPr>
              <w:spacing w:after="0" w:line="240" w:lineRule="auto"/>
              <w:jc w:val="center"/>
              <w:rPr>
                <w:rFonts w:cstheme="minorHAnsi"/>
                <w:sz w:val="20"/>
                <w:szCs w:val="20"/>
              </w:rPr>
            </w:pPr>
          </w:p>
          <w:p w14:paraId="76FCA403" w14:textId="2F82993D" w:rsidR="00535150" w:rsidRDefault="00535150" w:rsidP="00DB22DD">
            <w:pPr>
              <w:spacing w:after="0" w:line="240" w:lineRule="auto"/>
              <w:jc w:val="center"/>
              <w:rPr>
                <w:rFonts w:cstheme="minorHAnsi"/>
                <w:b/>
                <w:color w:val="FF0000"/>
                <w:sz w:val="20"/>
                <w:szCs w:val="20"/>
              </w:rPr>
            </w:pPr>
            <w:r>
              <w:rPr>
                <w:rFonts w:cstheme="minorHAnsi"/>
                <w:b/>
                <w:color w:val="FF0000"/>
                <w:sz w:val="20"/>
                <w:szCs w:val="20"/>
              </w:rPr>
              <w:t>anlagenbedingte</w:t>
            </w:r>
          </w:p>
          <w:p w14:paraId="28A9B391" w14:textId="561ECF1E" w:rsidR="00DB22DD" w:rsidRPr="00264DDB" w:rsidRDefault="00DB22DD" w:rsidP="00DB22DD">
            <w:pPr>
              <w:spacing w:after="0" w:line="240" w:lineRule="auto"/>
              <w:jc w:val="center"/>
              <w:rPr>
                <w:rFonts w:cstheme="minorHAnsi"/>
                <w:b/>
                <w:sz w:val="20"/>
                <w:szCs w:val="20"/>
              </w:rPr>
            </w:pPr>
            <w:r w:rsidRPr="00264DDB">
              <w:rPr>
                <w:rFonts w:cstheme="minorHAnsi"/>
                <w:b/>
                <w:color w:val="FF0000"/>
                <w:sz w:val="20"/>
                <w:szCs w:val="20"/>
              </w:rPr>
              <w:t xml:space="preserve">Überbauung, Abgrabung, Verdichtung, unvermeidbare </w:t>
            </w:r>
            <w:r w:rsidR="00295749">
              <w:rPr>
                <w:rFonts w:cstheme="minorHAnsi"/>
                <w:b/>
                <w:color w:val="FF0000"/>
                <w:sz w:val="20"/>
                <w:szCs w:val="20"/>
              </w:rPr>
              <w:br/>
            </w:r>
            <w:r w:rsidRPr="00264DDB">
              <w:rPr>
                <w:rFonts w:cstheme="minorHAnsi"/>
                <w:b/>
                <w:color w:val="FF0000"/>
                <w:sz w:val="20"/>
                <w:szCs w:val="20"/>
              </w:rPr>
              <w:t>baubedingte Beeinträchtigungen</w:t>
            </w:r>
          </w:p>
        </w:tc>
        <w:tc>
          <w:tcPr>
            <w:tcW w:w="1013" w:type="pct"/>
            <w:tcBorders>
              <w:bottom w:val="single" w:sz="4" w:space="0" w:color="auto"/>
            </w:tcBorders>
            <w:shd w:val="clear" w:color="auto" w:fill="D9D9D9" w:themeFill="background1" w:themeFillShade="D9"/>
            <w:hideMark/>
          </w:tcPr>
          <w:p w14:paraId="115A9AEB" w14:textId="77777777" w:rsidR="00DB22DD" w:rsidRPr="0051144C" w:rsidRDefault="00DB22DD" w:rsidP="00DB22DD">
            <w:pPr>
              <w:spacing w:after="0" w:line="240" w:lineRule="auto"/>
              <w:jc w:val="center"/>
              <w:rPr>
                <w:rFonts w:cstheme="minorHAnsi"/>
                <w:sz w:val="20"/>
                <w:szCs w:val="20"/>
              </w:rPr>
            </w:pPr>
            <w:r w:rsidRPr="0051144C">
              <w:rPr>
                <w:rFonts w:cstheme="minorHAnsi"/>
                <w:sz w:val="20"/>
                <w:szCs w:val="20"/>
              </w:rPr>
              <w:t>III</w:t>
            </w:r>
          </w:p>
          <w:p w14:paraId="5BF5E9A8" w14:textId="77777777" w:rsidR="00DB22DD" w:rsidRPr="0051144C" w:rsidRDefault="00DB22DD" w:rsidP="00DB22DD">
            <w:pPr>
              <w:spacing w:after="0" w:line="240" w:lineRule="auto"/>
              <w:jc w:val="center"/>
              <w:rPr>
                <w:rFonts w:cstheme="minorHAnsi"/>
                <w:sz w:val="20"/>
                <w:szCs w:val="20"/>
              </w:rPr>
            </w:pPr>
            <w:r w:rsidRPr="0051144C">
              <w:rPr>
                <w:rFonts w:cstheme="minorHAnsi"/>
                <w:sz w:val="20"/>
                <w:szCs w:val="20"/>
              </w:rPr>
              <w:t>hoch</w:t>
            </w:r>
          </w:p>
          <w:p w14:paraId="0411CC65" w14:textId="77777777" w:rsidR="00DB22DD" w:rsidRPr="0051144C" w:rsidRDefault="00DB22DD" w:rsidP="00DB22DD">
            <w:pPr>
              <w:spacing w:after="0" w:line="240" w:lineRule="auto"/>
              <w:jc w:val="center"/>
              <w:rPr>
                <w:rFonts w:cstheme="minorHAnsi"/>
                <w:sz w:val="20"/>
                <w:szCs w:val="20"/>
              </w:rPr>
            </w:pPr>
          </w:p>
          <w:p w14:paraId="5D8C0B61" w14:textId="23384692" w:rsidR="00535150" w:rsidRDefault="00535150" w:rsidP="00DB22DD">
            <w:pPr>
              <w:spacing w:after="0" w:line="240" w:lineRule="auto"/>
              <w:jc w:val="center"/>
              <w:rPr>
                <w:rFonts w:cstheme="minorHAnsi"/>
                <w:b/>
                <w:color w:val="FF0000"/>
                <w:sz w:val="20"/>
                <w:szCs w:val="20"/>
              </w:rPr>
            </w:pPr>
            <w:r>
              <w:rPr>
                <w:rFonts w:cstheme="minorHAnsi"/>
                <w:b/>
                <w:color w:val="FF0000"/>
                <w:sz w:val="20"/>
                <w:szCs w:val="20"/>
              </w:rPr>
              <w:t>anlagenbedingte</w:t>
            </w:r>
          </w:p>
          <w:p w14:paraId="39DAE38F" w14:textId="33B90F48" w:rsidR="00DB22DD" w:rsidRPr="00264DDB" w:rsidRDefault="00DB22DD" w:rsidP="00DB22DD">
            <w:pPr>
              <w:spacing w:after="0" w:line="240" w:lineRule="auto"/>
              <w:jc w:val="center"/>
              <w:rPr>
                <w:rFonts w:cstheme="minorHAnsi"/>
                <w:b/>
                <w:sz w:val="20"/>
                <w:szCs w:val="20"/>
              </w:rPr>
            </w:pPr>
            <w:r w:rsidRPr="00264DDB">
              <w:rPr>
                <w:rFonts w:cstheme="minorHAnsi"/>
                <w:b/>
                <w:color w:val="FF0000"/>
                <w:sz w:val="20"/>
                <w:szCs w:val="20"/>
              </w:rPr>
              <w:t>Vollversiegelung, Teilversiegelung</w:t>
            </w:r>
          </w:p>
        </w:tc>
      </w:tr>
      <w:tr w:rsidR="00DB22DD" w:rsidRPr="0051144C" w14:paraId="787CE821" w14:textId="77777777" w:rsidTr="00DB22DD">
        <w:tc>
          <w:tcPr>
            <w:tcW w:w="2188" w:type="pct"/>
            <w:tcBorders>
              <w:bottom w:val="single" w:sz="4" w:space="0" w:color="auto"/>
              <w:right w:val="single" w:sz="4" w:space="0" w:color="auto"/>
            </w:tcBorders>
            <w:hideMark/>
          </w:tcPr>
          <w:p w14:paraId="6CF8C6F4" w14:textId="77777777" w:rsidR="00DB22DD" w:rsidRPr="00264DDB" w:rsidRDefault="00DB22DD" w:rsidP="00DB22DD">
            <w:pPr>
              <w:spacing w:after="0" w:line="240" w:lineRule="auto"/>
              <w:jc w:val="left"/>
              <w:rPr>
                <w:rFonts w:cstheme="minorHAnsi"/>
                <w:b/>
                <w:sz w:val="20"/>
                <w:szCs w:val="20"/>
              </w:rPr>
            </w:pPr>
            <w:r w:rsidRPr="00264DDB">
              <w:rPr>
                <w:rFonts w:cstheme="minorHAnsi"/>
                <w:b/>
                <w:sz w:val="20"/>
                <w:szCs w:val="20"/>
              </w:rPr>
              <w:t>1   sehr gering</w:t>
            </w:r>
          </w:p>
          <w:p w14:paraId="1EF576E7" w14:textId="533BE978" w:rsidR="00DB22DD" w:rsidRPr="0051144C" w:rsidRDefault="00DB22DD" w:rsidP="006D33E0">
            <w:pPr>
              <w:spacing w:after="0" w:line="240" w:lineRule="auto"/>
              <w:jc w:val="left"/>
              <w:rPr>
                <w:rFonts w:cstheme="minorHAnsi"/>
                <w:sz w:val="20"/>
                <w:szCs w:val="20"/>
              </w:rPr>
            </w:pPr>
            <w:r w:rsidRPr="00DB22DD">
              <w:rPr>
                <w:sz w:val="20"/>
                <w:szCs w:val="20"/>
              </w:rPr>
              <w:t>Ausprägungen von Böden sehr geringer bis keiner wissenschaftlichen, naturgeschichtlichen, kulturhistorischen oder landeskundlichen Bedeutung Datensituation und Hinweise</w:t>
            </w:r>
          </w:p>
        </w:tc>
        <w:tc>
          <w:tcPr>
            <w:tcW w:w="704" w:type="pct"/>
            <w:tcBorders>
              <w:bottom w:val="single" w:sz="4" w:space="0" w:color="auto"/>
              <w:right w:val="single" w:sz="4" w:space="0" w:color="auto"/>
            </w:tcBorders>
            <w:hideMark/>
          </w:tcPr>
          <w:p w14:paraId="49DF43EC" w14:textId="77777777" w:rsidR="00DB22DD" w:rsidRPr="00264DDB" w:rsidRDefault="00DB22DD" w:rsidP="00DB22DD">
            <w:pPr>
              <w:spacing w:after="0" w:line="240" w:lineRule="auto"/>
              <w:jc w:val="center"/>
              <w:rPr>
                <w:rFonts w:cstheme="minorHAnsi"/>
                <w:sz w:val="20"/>
                <w:szCs w:val="20"/>
              </w:rPr>
            </w:pPr>
            <w:r w:rsidRPr="00264DDB">
              <w:rPr>
                <w:rFonts w:cstheme="minorHAnsi"/>
                <w:sz w:val="20"/>
                <w:szCs w:val="20"/>
              </w:rPr>
              <w:t>–</w:t>
            </w:r>
          </w:p>
        </w:tc>
        <w:tc>
          <w:tcPr>
            <w:tcW w:w="1095" w:type="pct"/>
            <w:tcBorders>
              <w:bottom w:val="single" w:sz="4" w:space="0" w:color="auto"/>
              <w:right w:val="single" w:sz="4" w:space="0" w:color="auto"/>
            </w:tcBorders>
            <w:hideMark/>
          </w:tcPr>
          <w:p w14:paraId="153DA3EE" w14:textId="77777777" w:rsidR="00DB22DD" w:rsidRPr="00264DDB" w:rsidRDefault="00DB22DD" w:rsidP="00DB22DD">
            <w:pPr>
              <w:spacing w:after="0" w:line="240" w:lineRule="auto"/>
              <w:jc w:val="center"/>
              <w:rPr>
                <w:rFonts w:cstheme="minorHAnsi"/>
                <w:sz w:val="20"/>
                <w:szCs w:val="20"/>
              </w:rPr>
            </w:pPr>
            <w:r w:rsidRPr="00264DDB">
              <w:rPr>
                <w:rFonts w:cstheme="minorHAnsi"/>
                <w:sz w:val="20"/>
                <w:szCs w:val="20"/>
              </w:rPr>
              <w:t>–</w:t>
            </w:r>
          </w:p>
        </w:tc>
        <w:tc>
          <w:tcPr>
            <w:tcW w:w="1013" w:type="pct"/>
            <w:tcBorders>
              <w:bottom w:val="single" w:sz="4" w:space="0" w:color="auto"/>
            </w:tcBorders>
            <w:shd w:val="clear" w:color="auto" w:fill="EAF1DD" w:themeFill="accent3" w:themeFillTint="33"/>
            <w:hideMark/>
          </w:tcPr>
          <w:p w14:paraId="78C6AA37" w14:textId="77777777" w:rsidR="00DB22DD" w:rsidRPr="006D33E0" w:rsidRDefault="00DB22DD" w:rsidP="00DB22DD">
            <w:pPr>
              <w:spacing w:after="0" w:line="240" w:lineRule="auto"/>
              <w:jc w:val="center"/>
              <w:rPr>
                <w:rFonts w:cstheme="minorHAnsi"/>
                <w:b/>
                <w:sz w:val="20"/>
                <w:szCs w:val="20"/>
              </w:rPr>
            </w:pPr>
            <w:r w:rsidRPr="006D33E0">
              <w:rPr>
                <w:rFonts w:cstheme="minorHAnsi"/>
                <w:b/>
                <w:sz w:val="20"/>
                <w:szCs w:val="20"/>
              </w:rPr>
              <w:t>eB</w:t>
            </w:r>
          </w:p>
        </w:tc>
      </w:tr>
      <w:tr w:rsidR="00DB22DD" w:rsidRPr="0051144C" w14:paraId="5408A4CC" w14:textId="77777777" w:rsidTr="00D97CE0">
        <w:tc>
          <w:tcPr>
            <w:tcW w:w="2188" w:type="pct"/>
            <w:tcBorders>
              <w:bottom w:val="single" w:sz="4" w:space="0" w:color="auto"/>
              <w:right w:val="single" w:sz="4" w:space="0" w:color="auto"/>
            </w:tcBorders>
            <w:hideMark/>
          </w:tcPr>
          <w:p w14:paraId="6AE22668" w14:textId="77777777" w:rsidR="00DB22DD" w:rsidRPr="00264DDB" w:rsidRDefault="00DB22DD" w:rsidP="00DB22DD">
            <w:pPr>
              <w:spacing w:after="0" w:line="240" w:lineRule="auto"/>
              <w:jc w:val="left"/>
              <w:rPr>
                <w:rFonts w:cstheme="minorHAnsi"/>
                <w:b/>
                <w:sz w:val="20"/>
                <w:szCs w:val="20"/>
              </w:rPr>
            </w:pPr>
            <w:r w:rsidRPr="00264DDB">
              <w:rPr>
                <w:rFonts w:cstheme="minorHAnsi"/>
                <w:b/>
                <w:sz w:val="20"/>
                <w:szCs w:val="20"/>
              </w:rPr>
              <w:t>2   gering</w:t>
            </w:r>
          </w:p>
          <w:p w14:paraId="00E85DB2" w14:textId="78F428C4" w:rsidR="00DB22DD" w:rsidRPr="008D39AC" w:rsidRDefault="00DB22DD" w:rsidP="006D33E0">
            <w:pPr>
              <w:spacing w:after="0" w:line="240" w:lineRule="auto"/>
              <w:jc w:val="left"/>
              <w:rPr>
                <w:sz w:val="20"/>
                <w:szCs w:val="20"/>
              </w:rPr>
            </w:pPr>
            <w:r w:rsidRPr="00DB22DD">
              <w:rPr>
                <w:sz w:val="20"/>
                <w:szCs w:val="20"/>
              </w:rPr>
              <w:t>Ausprägungen von Böden mit geringer bis fehlender wissenschaftlicher, naturgeschichtlicher, kulturhistorischer oder landeskundlicher Bedeutung</w:t>
            </w:r>
            <w:r w:rsidR="00C130A8">
              <w:rPr>
                <w:sz w:val="20"/>
                <w:szCs w:val="20"/>
              </w:rPr>
              <w:br/>
            </w:r>
          </w:p>
        </w:tc>
        <w:tc>
          <w:tcPr>
            <w:tcW w:w="704" w:type="pct"/>
            <w:tcBorders>
              <w:bottom w:val="single" w:sz="4" w:space="0" w:color="auto"/>
              <w:right w:val="single" w:sz="4" w:space="0" w:color="auto"/>
            </w:tcBorders>
            <w:hideMark/>
          </w:tcPr>
          <w:p w14:paraId="6D5F1728" w14:textId="77777777" w:rsidR="00DB22DD" w:rsidRPr="00264DDB" w:rsidRDefault="00DB22DD" w:rsidP="00DB22DD">
            <w:pPr>
              <w:spacing w:after="0" w:line="240" w:lineRule="auto"/>
              <w:jc w:val="center"/>
              <w:rPr>
                <w:rFonts w:cstheme="minorHAnsi"/>
                <w:b/>
                <w:sz w:val="20"/>
                <w:szCs w:val="20"/>
              </w:rPr>
            </w:pPr>
            <w:r w:rsidRPr="00264DDB">
              <w:rPr>
                <w:rFonts w:cstheme="minorHAnsi"/>
                <w:b/>
                <w:sz w:val="20"/>
                <w:szCs w:val="20"/>
              </w:rPr>
              <w:t>–</w:t>
            </w:r>
          </w:p>
        </w:tc>
        <w:tc>
          <w:tcPr>
            <w:tcW w:w="1095" w:type="pct"/>
            <w:tcBorders>
              <w:bottom w:val="single" w:sz="4" w:space="0" w:color="auto"/>
              <w:right w:val="single" w:sz="4" w:space="0" w:color="auto"/>
            </w:tcBorders>
            <w:shd w:val="clear" w:color="auto" w:fill="EAF1DD" w:themeFill="accent3" w:themeFillTint="33"/>
            <w:hideMark/>
          </w:tcPr>
          <w:p w14:paraId="74083AC9" w14:textId="77777777" w:rsidR="00DB22DD" w:rsidRPr="00264DDB" w:rsidRDefault="00DB22DD" w:rsidP="00DB22DD">
            <w:pPr>
              <w:spacing w:after="0" w:line="240" w:lineRule="auto"/>
              <w:jc w:val="center"/>
              <w:rPr>
                <w:rFonts w:cstheme="minorHAnsi"/>
                <w:b/>
                <w:sz w:val="20"/>
                <w:szCs w:val="20"/>
              </w:rPr>
            </w:pPr>
            <w:r w:rsidRPr="00264DDB">
              <w:rPr>
                <w:rFonts w:cstheme="minorHAnsi"/>
                <w:b/>
                <w:sz w:val="20"/>
                <w:szCs w:val="20"/>
              </w:rPr>
              <w:t>eB</w:t>
            </w:r>
          </w:p>
        </w:tc>
        <w:tc>
          <w:tcPr>
            <w:tcW w:w="1013" w:type="pct"/>
            <w:tcBorders>
              <w:bottom w:val="single" w:sz="4" w:space="0" w:color="auto"/>
            </w:tcBorders>
            <w:shd w:val="clear" w:color="auto" w:fill="EAF1DD" w:themeFill="accent3" w:themeFillTint="33"/>
            <w:hideMark/>
          </w:tcPr>
          <w:p w14:paraId="7AC433EA" w14:textId="77777777" w:rsidR="00DB22DD" w:rsidRPr="0051144C" w:rsidRDefault="00DB22DD" w:rsidP="00DB22DD">
            <w:pPr>
              <w:spacing w:after="0" w:line="240" w:lineRule="auto"/>
              <w:jc w:val="center"/>
              <w:rPr>
                <w:rFonts w:cstheme="minorHAnsi"/>
                <w:sz w:val="20"/>
                <w:szCs w:val="20"/>
              </w:rPr>
            </w:pPr>
            <w:r w:rsidRPr="00264DDB">
              <w:rPr>
                <w:rFonts w:cstheme="minorHAnsi"/>
                <w:b/>
                <w:sz w:val="20"/>
                <w:szCs w:val="20"/>
              </w:rPr>
              <w:t>eB</w:t>
            </w:r>
          </w:p>
        </w:tc>
      </w:tr>
      <w:tr w:rsidR="00DB22DD" w:rsidRPr="0051144C" w14:paraId="44AC8958" w14:textId="77777777" w:rsidTr="00D97CE0">
        <w:tc>
          <w:tcPr>
            <w:tcW w:w="2188" w:type="pct"/>
            <w:tcBorders>
              <w:bottom w:val="single" w:sz="4" w:space="0" w:color="auto"/>
              <w:right w:val="single" w:sz="4" w:space="0" w:color="auto"/>
            </w:tcBorders>
            <w:hideMark/>
          </w:tcPr>
          <w:p w14:paraId="6AA70BA3" w14:textId="77777777" w:rsidR="00DB22DD" w:rsidRPr="00264DDB" w:rsidRDefault="00DB22DD" w:rsidP="00DB22DD">
            <w:pPr>
              <w:spacing w:after="0" w:line="240" w:lineRule="auto"/>
              <w:jc w:val="left"/>
              <w:rPr>
                <w:rFonts w:cstheme="minorHAnsi"/>
                <w:b/>
                <w:sz w:val="20"/>
                <w:szCs w:val="20"/>
              </w:rPr>
            </w:pPr>
            <w:r w:rsidRPr="00264DDB">
              <w:rPr>
                <w:rFonts w:cstheme="minorHAnsi"/>
                <w:b/>
                <w:sz w:val="20"/>
                <w:szCs w:val="20"/>
              </w:rPr>
              <w:t>3   mittel</w:t>
            </w:r>
          </w:p>
          <w:p w14:paraId="25764AC7" w14:textId="3CC22020" w:rsidR="00DB22DD" w:rsidRPr="0051144C" w:rsidRDefault="00DB22DD" w:rsidP="006D33E0">
            <w:pPr>
              <w:spacing w:after="0" w:line="240" w:lineRule="auto"/>
              <w:jc w:val="left"/>
              <w:rPr>
                <w:rFonts w:cstheme="minorHAnsi"/>
                <w:sz w:val="20"/>
                <w:szCs w:val="20"/>
              </w:rPr>
            </w:pPr>
            <w:r w:rsidRPr="00DB22DD">
              <w:rPr>
                <w:sz w:val="20"/>
                <w:szCs w:val="20"/>
              </w:rPr>
              <w:t>Ausprägungen von Böden mit einer mittleren wissenschaftlichen, naturgeschichtlichen, kulturhistorischen oder landeskundlichen Bedeutung</w:t>
            </w:r>
          </w:p>
        </w:tc>
        <w:tc>
          <w:tcPr>
            <w:tcW w:w="704" w:type="pct"/>
            <w:tcBorders>
              <w:top w:val="single" w:sz="4" w:space="0" w:color="auto"/>
              <w:bottom w:val="single" w:sz="4" w:space="0" w:color="auto"/>
              <w:right w:val="single" w:sz="4" w:space="0" w:color="auto"/>
            </w:tcBorders>
            <w:shd w:val="clear" w:color="auto" w:fill="A6A6A6" w:themeFill="background1" w:themeFillShade="A6"/>
            <w:hideMark/>
          </w:tcPr>
          <w:p w14:paraId="461F709C" w14:textId="77777777" w:rsidR="00DB22DD" w:rsidRPr="00D97CE0" w:rsidRDefault="00DB22DD" w:rsidP="00DB22DD">
            <w:pPr>
              <w:spacing w:after="0" w:line="240" w:lineRule="auto"/>
              <w:jc w:val="center"/>
              <w:rPr>
                <w:rFonts w:cstheme="minorHAnsi"/>
                <w:sz w:val="20"/>
                <w:szCs w:val="20"/>
              </w:rPr>
            </w:pPr>
            <w:r w:rsidRPr="00D97CE0">
              <w:rPr>
                <w:rFonts w:cstheme="minorHAnsi"/>
                <w:sz w:val="20"/>
                <w:szCs w:val="20"/>
              </w:rPr>
              <w:t>eB</w:t>
            </w:r>
          </w:p>
        </w:tc>
        <w:tc>
          <w:tcPr>
            <w:tcW w:w="1095" w:type="pct"/>
            <w:tcBorders>
              <w:bottom w:val="single" w:sz="4" w:space="0" w:color="auto"/>
              <w:right w:val="single" w:sz="4" w:space="0" w:color="auto"/>
            </w:tcBorders>
            <w:shd w:val="clear" w:color="auto" w:fill="EAF1DD" w:themeFill="accent3" w:themeFillTint="33"/>
            <w:hideMark/>
          </w:tcPr>
          <w:p w14:paraId="3F2FF2FA" w14:textId="77777777" w:rsidR="00DB22DD" w:rsidRPr="00264DDB" w:rsidRDefault="00DB22DD" w:rsidP="00DB22DD">
            <w:pPr>
              <w:spacing w:after="0" w:line="240" w:lineRule="auto"/>
              <w:jc w:val="center"/>
              <w:rPr>
                <w:rFonts w:cstheme="minorHAnsi"/>
                <w:b/>
                <w:sz w:val="20"/>
                <w:szCs w:val="20"/>
              </w:rPr>
            </w:pPr>
            <w:r w:rsidRPr="00264DDB">
              <w:rPr>
                <w:rFonts w:cstheme="minorHAnsi"/>
                <w:b/>
                <w:sz w:val="20"/>
                <w:szCs w:val="20"/>
              </w:rPr>
              <w:t>eB</w:t>
            </w:r>
          </w:p>
        </w:tc>
        <w:tc>
          <w:tcPr>
            <w:tcW w:w="1013" w:type="pct"/>
            <w:tcBorders>
              <w:bottom w:val="single" w:sz="4" w:space="0" w:color="auto"/>
            </w:tcBorders>
            <w:shd w:val="clear" w:color="auto" w:fill="C2D69B" w:themeFill="accent3" w:themeFillTint="99"/>
            <w:hideMark/>
          </w:tcPr>
          <w:p w14:paraId="2D8946A6" w14:textId="77777777" w:rsidR="00DB22DD" w:rsidRDefault="00DB22DD" w:rsidP="00DB22DD">
            <w:pPr>
              <w:spacing w:after="0" w:line="240" w:lineRule="auto"/>
              <w:jc w:val="center"/>
              <w:rPr>
                <w:rFonts w:cstheme="minorHAnsi"/>
                <w:b/>
                <w:sz w:val="20"/>
                <w:szCs w:val="20"/>
              </w:rPr>
            </w:pPr>
            <w:r w:rsidRPr="00264DDB">
              <w:rPr>
                <w:rFonts w:cstheme="minorHAnsi"/>
                <w:b/>
                <w:sz w:val="20"/>
                <w:szCs w:val="20"/>
              </w:rPr>
              <w:t>eBS</w:t>
            </w:r>
          </w:p>
          <w:p w14:paraId="06682261" w14:textId="77777777" w:rsidR="0017558C" w:rsidRDefault="0017558C" w:rsidP="00DB22DD">
            <w:pPr>
              <w:spacing w:after="0" w:line="240" w:lineRule="auto"/>
              <w:jc w:val="center"/>
              <w:rPr>
                <w:rFonts w:cstheme="minorHAnsi"/>
                <w:b/>
                <w:sz w:val="20"/>
                <w:szCs w:val="20"/>
              </w:rPr>
            </w:pPr>
          </w:p>
          <w:p w14:paraId="63FB8F12" w14:textId="77777777" w:rsidR="0017558C" w:rsidRPr="00264DDB" w:rsidRDefault="0017558C" w:rsidP="00DB22DD">
            <w:pPr>
              <w:spacing w:after="0" w:line="240" w:lineRule="auto"/>
              <w:jc w:val="center"/>
              <w:rPr>
                <w:rFonts w:cstheme="minorHAnsi"/>
                <w:b/>
                <w:sz w:val="20"/>
                <w:szCs w:val="20"/>
              </w:rPr>
            </w:pPr>
            <w:r>
              <w:rPr>
                <w:rFonts w:cstheme="minorHAnsi"/>
                <w:color w:val="FF0000"/>
                <w:sz w:val="20"/>
                <w:szCs w:val="20"/>
              </w:rPr>
              <w:t>funktionsspezifische Kompensation über eBS-Fall natürliche Bodenfunktionen</w:t>
            </w:r>
          </w:p>
        </w:tc>
      </w:tr>
      <w:tr w:rsidR="003E2A79" w:rsidRPr="0051144C" w14:paraId="5A02DB5B" w14:textId="77777777" w:rsidTr="00D97CE0">
        <w:trPr>
          <w:trHeight w:val="803"/>
        </w:trPr>
        <w:tc>
          <w:tcPr>
            <w:tcW w:w="2188" w:type="pct"/>
            <w:vMerge w:val="restart"/>
            <w:tcBorders>
              <w:right w:val="single" w:sz="4" w:space="0" w:color="auto"/>
            </w:tcBorders>
            <w:hideMark/>
          </w:tcPr>
          <w:p w14:paraId="2A1DCCB6" w14:textId="77777777" w:rsidR="003E2A79" w:rsidRPr="00264DDB" w:rsidRDefault="003E2A79" w:rsidP="00DB22DD">
            <w:pPr>
              <w:spacing w:after="0" w:line="240" w:lineRule="auto"/>
              <w:jc w:val="left"/>
              <w:rPr>
                <w:rFonts w:cstheme="minorHAnsi"/>
                <w:b/>
                <w:sz w:val="20"/>
                <w:szCs w:val="20"/>
              </w:rPr>
            </w:pPr>
            <w:r w:rsidRPr="00264DDB">
              <w:rPr>
                <w:rFonts w:cstheme="minorHAnsi"/>
                <w:b/>
                <w:sz w:val="20"/>
                <w:szCs w:val="20"/>
              </w:rPr>
              <w:t>4   hoch</w:t>
            </w:r>
            <w:r>
              <w:rPr>
                <w:rFonts w:cstheme="minorHAnsi"/>
                <w:b/>
                <w:sz w:val="20"/>
                <w:szCs w:val="20"/>
              </w:rPr>
              <w:t xml:space="preserve"> bis 6</w:t>
            </w:r>
            <w:r w:rsidRPr="00264DDB">
              <w:rPr>
                <w:rFonts w:cstheme="minorHAnsi"/>
                <w:b/>
                <w:sz w:val="20"/>
                <w:szCs w:val="20"/>
              </w:rPr>
              <w:t xml:space="preserve">   </w:t>
            </w:r>
            <w:r>
              <w:rPr>
                <w:rFonts w:cstheme="minorHAnsi"/>
                <w:b/>
                <w:sz w:val="20"/>
                <w:szCs w:val="20"/>
              </w:rPr>
              <w:t>hervorragend</w:t>
            </w:r>
          </w:p>
          <w:p w14:paraId="5443307E" w14:textId="391ECBE3" w:rsidR="003E2A79" w:rsidRPr="00264DDB" w:rsidRDefault="003E2A79" w:rsidP="00200D97">
            <w:pPr>
              <w:spacing w:after="0" w:line="240" w:lineRule="auto"/>
              <w:jc w:val="left"/>
              <w:rPr>
                <w:rFonts w:cstheme="minorHAnsi"/>
                <w:sz w:val="20"/>
                <w:szCs w:val="20"/>
              </w:rPr>
            </w:pPr>
            <w:r w:rsidRPr="00DB22DD">
              <w:rPr>
                <w:sz w:val="20"/>
                <w:szCs w:val="20"/>
              </w:rPr>
              <w:t>Ausprägungen von Böden</w:t>
            </w:r>
            <w:r w:rsidR="00200D97">
              <w:rPr>
                <w:sz w:val="20"/>
                <w:szCs w:val="20"/>
              </w:rPr>
              <w:t xml:space="preserve"> und Geotopen</w:t>
            </w:r>
            <w:r w:rsidRPr="00DB22DD">
              <w:rPr>
                <w:sz w:val="20"/>
                <w:szCs w:val="20"/>
              </w:rPr>
              <w:t xml:space="preserve"> mit hoher </w:t>
            </w:r>
            <w:r>
              <w:rPr>
                <w:sz w:val="20"/>
                <w:szCs w:val="20"/>
              </w:rPr>
              <w:t xml:space="preserve">bis hervorragender </w:t>
            </w:r>
            <w:r w:rsidRPr="00DB22DD">
              <w:rPr>
                <w:sz w:val="20"/>
                <w:szCs w:val="20"/>
              </w:rPr>
              <w:t xml:space="preserve">wissenschaftlicher, naturgeschichtlicher, kulturhistorischer oder landeskundlicher Bedeutung sowie gefährdete </w:t>
            </w:r>
            <w:r>
              <w:rPr>
                <w:sz w:val="20"/>
                <w:szCs w:val="20"/>
              </w:rPr>
              <w:t xml:space="preserve">bis </w:t>
            </w:r>
            <w:r w:rsidRPr="00DB22DD">
              <w:rPr>
                <w:sz w:val="20"/>
                <w:szCs w:val="20"/>
              </w:rPr>
              <w:t>vom völligen Verschwinden bedrohte Bodentypen und Bodenformen</w:t>
            </w:r>
            <w:r w:rsidR="00E14339">
              <w:rPr>
                <w:sz w:val="20"/>
                <w:szCs w:val="20"/>
              </w:rPr>
              <w:t xml:space="preserve"> </w:t>
            </w:r>
          </w:p>
        </w:tc>
        <w:tc>
          <w:tcPr>
            <w:tcW w:w="704" w:type="pct"/>
            <w:tcBorders>
              <w:top w:val="single" w:sz="4" w:space="0" w:color="auto"/>
              <w:bottom w:val="single" w:sz="4" w:space="0" w:color="auto"/>
              <w:right w:val="single" w:sz="4" w:space="0" w:color="auto"/>
            </w:tcBorders>
            <w:shd w:val="clear" w:color="auto" w:fill="A6A6A6" w:themeFill="background1" w:themeFillShade="A6"/>
            <w:hideMark/>
          </w:tcPr>
          <w:p w14:paraId="30A82B77" w14:textId="77777777" w:rsidR="003E2A79" w:rsidRPr="00D97CE0" w:rsidRDefault="003E2A79" w:rsidP="00DB22DD">
            <w:pPr>
              <w:spacing w:after="0" w:line="240" w:lineRule="auto"/>
              <w:jc w:val="center"/>
              <w:rPr>
                <w:rFonts w:cstheme="minorHAnsi"/>
                <w:sz w:val="20"/>
                <w:szCs w:val="20"/>
              </w:rPr>
            </w:pPr>
            <w:r w:rsidRPr="00D97CE0">
              <w:rPr>
                <w:rFonts w:cstheme="minorHAnsi"/>
                <w:sz w:val="20"/>
                <w:szCs w:val="20"/>
              </w:rPr>
              <w:t>eB</w:t>
            </w:r>
          </w:p>
          <w:p w14:paraId="3E9837F7" w14:textId="77777777" w:rsidR="003E2A79" w:rsidRPr="00D97CE0" w:rsidRDefault="003E2A79" w:rsidP="00DB22DD">
            <w:pPr>
              <w:spacing w:after="0" w:line="240" w:lineRule="auto"/>
              <w:jc w:val="center"/>
              <w:rPr>
                <w:rFonts w:cstheme="minorHAnsi"/>
                <w:sz w:val="20"/>
                <w:szCs w:val="20"/>
              </w:rPr>
            </w:pPr>
          </w:p>
          <w:p w14:paraId="70A7E05C" w14:textId="77777777" w:rsidR="003E2A79" w:rsidRPr="00D97CE0" w:rsidRDefault="003E2A79" w:rsidP="00DB22DD">
            <w:pPr>
              <w:spacing w:after="0" w:line="240" w:lineRule="auto"/>
              <w:jc w:val="center"/>
              <w:rPr>
                <w:rFonts w:cstheme="minorHAnsi"/>
                <w:sz w:val="20"/>
                <w:szCs w:val="20"/>
              </w:rPr>
            </w:pPr>
          </w:p>
        </w:tc>
        <w:tc>
          <w:tcPr>
            <w:tcW w:w="1095" w:type="pct"/>
            <w:vMerge w:val="restart"/>
            <w:tcBorders>
              <w:right w:val="single" w:sz="4" w:space="0" w:color="auto"/>
            </w:tcBorders>
            <w:shd w:val="clear" w:color="auto" w:fill="C2D69B" w:themeFill="accent3" w:themeFillTint="99"/>
            <w:hideMark/>
          </w:tcPr>
          <w:p w14:paraId="73571D42" w14:textId="77777777" w:rsidR="003E2A79" w:rsidRPr="00264DDB" w:rsidRDefault="003E2A79" w:rsidP="00DB22DD">
            <w:pPr>
              <w:spacing w:after="0" w:line="240" w:lineRule="auto"/>
              <w:jc w:val="center"/>
              <w:rPr>
                <w:rFonts w:cstheme="minorHAnsi"/>
                <w:b/>
                <w:sz w:val="20"/>
                <w:szCs w:val="20"/>
              </w:rPr>
            </w:pPr>
            <w:r w:rsidRPr="00264DDB">
              <w:rPr>
                <w:rFonts w:cstheme="minorHAnsi"/>
                <w:b/>
                <w:sz w:val="20"/>
                <w:szCs w:val="20"/>
              </w:rPr>
              <w:t>eBS</w:t>
            </w:r>
          </w:p>
        </w:tc>
        <w:tc>
          <w:tcPr>
            <w:tcW w:w="1013" w:type="pct"/>
            <w:vMerge w:val="restart"/>
            <w:shd w:val="clear" w:color="auto" w:fill="C2D69B" w:themeFill="accent3" w:themeFillTint="99"/>
            <w:hideMark/>
          </w:tcPr>
          <w:p w14:paraId="700A6648" w14:textId="77777777" w:rsidR="003E2A79" w:rsidRPr="00264DDB" w:rsidRDefault="003E2A79" w:rsidP="00DB22DD">
            <w:pPr>
              <w:spacing w:after="0" w:line="240" w:lineRule="auto"/>
              <w:jc w:val="center"/>
              <w:rPr>
                <w:rFonts w:cstheme="minorHAnsi"/>
                <w:b/>
                <w:sz w:val="20"/>
                <w:szCs w:val="20"/>
              </w:rPr>
            </w:pPr>
            <w:r w:rsidRPr="00264DDB">
              <w:rPr>
                <w:rFonts w:cstheme="minorHAnsi"/>
                <w:b/>
                <w:sz w:val="20"/>
                <w:szCs w:val="20"/>
              </w:rPr>
              <w:t>eBS</w:t>
            </w:r>
          </w:p>
        </w:tc>
      </w:tr>
      <w:tr w:rsidR="003E2A79" w:rsidRPr="0051144C" w14:paraId="01553252" w14:textId="77777777" w:rsidTr="00D97CE0">
        <w:trPr>
          <w:trHeight w:val="802"/>
        </w:trPr>
        <w:tc>
          <w:tcPr>
            <w:tcW w:w="2188" w:type="pct"/>
            <w:vMerge/>
            <w:tcBorders>
              <w:bottom w:val="single" w:sz="4" w:space="0" w:color="auto"/>
              <w:right w:val="single" w:sz="4" w:space="0" w:color="auto"/>
            </w:tcBorders>
          </w:tcPr>
          <w:p w14:paraId="3AA60DFF" w14:textId="77777777" w:rsidR="003E2A79" w:rsidRPr="00264DDB" w:rsidRDefault="003E2A79" w:rsidP="00DB22DD">
            <w:pPr>
              <w:spacing w:after="0" w:line="240" w:lineRule="auto"/>
              <w:jc w:val="left"/>
              <w:rPr>
                <w:rFonts w:cstheme="minorHAnsi"/>
                <w:b/>
                <w:sz w:val="20"/>
                <w:szCs w:val="20"/>
              </w:rPr>
            </w:pPr>
          </w:p>
        </w:tc>
        <w:tc>
          <w:tcPr>
            <w:tcW w:w="704" w:type="pct"/>
            <w:tcBorders>
              <w:top w:val="single" w:sz="4" w:space="0" w:color="auto"/>
              <w:bottom w:val="single" w:sz="4" w:space="0" w:color="auto"/>
              <w:right w:val="single" w:sz="4" w:space="0" w:color="auto"/>
            </w:tcBorders>
            <w:shd w:val="clear" w:color="auto" w:fill="808080" w:themeFill="background1" w:themeFillShade="80"/>
          </w:tcPr>
          <w:p w14:paraId="0F73C49C" w14:textId="77777777" w:rsidR="003E2A79" w:rsidRPr="00D97CE0" w:rsidRDefault="003E2A79" w:rsidP="003E2A79">
            <w:pPr>
              <w:spacing w:after="0" w:line="240" w:lineRule="auto"/>
              <w:jc w:val="center"/>
              <w:rPr>
                <w:rFonts w:cstheme="minorHAnsi"/>
                <w:sz w:val="20"/>
                <w:szCs w:val="20"/>
              </w:rPr>
            </w:pPr>
            <w:r w:rsidRPr="00D97CE0">
              <w:rPr>
                <w:rFonts w:cstheme="minorHAnsi"/>
                <w:sz w:val="20"/>
                <w:szCs w:val="20"/>
              </w:rPr>
              <w:t xml:space="preserve">eBS </w:t>
            </w:r>
          </w:p>
          <w:p w14:paraId="674A4765" w14:textId="77777777" w:rsidR="003E2A79" w:rsidRPr="00D51F92" w:rsidRDefault="003E2A79" w:rsidP="003E2A79">
            <w:pPr>
              <w:spacing w:after="0" w:line="240" w:lineRule="auto"/>
              <w:jc w:val="center"/>
              <w:rPr>
                <w:rFonts w:cstheme="minorHAnsi"/>
                <w:sz w:val="20"/>
                <w:szCs w:val="20"/>
              </w:rPr>
            </w:pPr>
            <w:r w:rsidRPr="00D51F92">
              <w:rPr>
                <w:rFonts w:cstheme="minorHAnsi"/>
                <w:sz w:val="20"/>
                <w:szCs w:val="20"/>
              </w:rPr>
              <w:t>(ab sehr hoher Bedeutung)</w:t>
            </w:r>
          </w:p>
        </w:tc>
        <w:tc>
          <w:tcPr>
            <w:tcW w:w="1095" w:type="pct"/>
            <w:vMerge/>
            <w:tcBorders>
              <w:bottom w:val="single" w:sz="4" w:space="0" w:color="auto"/>
              <w:right w:val="single" w:sz="4" w:space="0" w:color="auto"/>
            </w:tcBorders>
            <w:shd w:val="clear" w:color="auto" w:fill="C2D69B" w:themeFill="accent3" w:themeFillTint="99"/>
          </w:tcPr>
          <w:p w14:paraId="27A1ECC6" w14:textId="77777777" w:rsidR="003E2A79" w:rsidRPr="00264DDB" w:rsidRDefault="003E2A79" w:rsidP="00DB22DD">
            <w:pPr>
              <w:spacing w:after="0" w:line="240" w:lineRule="auto"/>
              <w:jc w:val="center"/>
              <w:rPr>
                <w:rFonts w:cstheme="minorHAnsi"/>
                <w:b/>
                <w:sz w:val="20"/>
                <w:szCs w:val="20"/>
              </w:rPr>
            </w:pPr>
          </w:p>
        </w:tc>
        <w:tc>
          <w:tcPr>
            <w:tcW w:w="1013" w:type="pct"/>
            <w:vMerge/>
            <w:tcBorders>
              <w:bottom w:val="single" w:sz="4" w:space="0" w:color="auto"/>
            </w:tcBorders>
            <w:shd w:val="clear" w:color="auto" w:fill="C2D69B" w:themeFill="accent3" w:themeFillTint="99"/>
          </w:tcPr>
          <w:p w14:paraId="0A051DCF" w14:textId="77777777" w:rsidR="003E2A79" w:rsidRPr="00264DDB" w:rsidRDefault="003E2A79" w:rsidP="00DB22DD">
            <w:pPr>
              <w:spacing w:after="0" w:line="240" w:lineRule="auto"/>
              <w:jc w:val="center"/>
              <w:rPr>
                <w:rFonts w:cstheme="minorHAnsi"/>
                <w:b/>
                <w:sz w:val="20"/>
                <w:szCs w:val="20"/>
              </w:rPr>
            </w:pPr>
          </w:p>
        </w:tc>
      </w:tr>
    </w:tbl>
    <w:p w14:paraId="6BA0DAC5" w14:textId="77777777" w:rsidR="00243D7E" w:rsidRDefault="00243D7E" w:rsidP="00FF7314">
      <w:pPr>
        <w:pStyle w:val="Textkrperaltt"/>
      </w:pPr>
    </w:p>
    <w:p w14:paraId="65F20B1E" w14:textId="61870D84" w:rsidR="008D39AC" w:rsidRPr="003E2A79" w:rsidRDefault="008D39AC" w:rsidP="00FF7314">
      <w:pPr>
        <w:pStyle w:val="Textkrperaltt"/>
      </w:pPr>
      <w:r w:rsidRPr="007178AB">
        <w:t xml:space="preserve">Auch bei dieser Bodenfunktion wird die </w:t>
      </w:r>
      <w:r w:rsidR="00534976" w:rsidRPr="00D37888">
        <w:rPr>
          <w:b/>
        </w:rPr>
        <w:t>anlagenbedingte</w:t>
      </w:r>
      <w:r w:rsidR="00534976">
        <w:t xml:space="preserve"> </w:t>
      </w:r>
      <w:r w:rsidRPr="007178AB">
        <w:rPr>
          <w:b/>
        </w:rPr>
        <w:t>Versiegelung</w:t>
      </w:r>
      <w:r w:rsidRPr="007178AB">
        <w:t xml:space="preserve"> </w:t>
      </w:r>
      <w:r w:rsidR="00202F19">
        <w:t xml:space="preserve">(Vollversiegelung, Teilversiegelung) </w:t>
      </w:r>
      <w:r w:rsidRPr="007178AB">
        <w:t xml:space="preserve">als Beeinträchtigung mit hoher </w:t>
      </w:r>
      <w:r w:rsidR="007178AB" w:rsidRPr="007178AB">
        <w:t xml:space="preserve">Intensität vorhabenbezogener Wirkungen </w:t>
      </w:r>
      <w:r w:rsidRPr="007178AB">
        <w:t>gewertet</w:t>
      </w:r>
      <w:r w:rsidR="007178AB" w:rsidRPr="007178AB">
        <w:t xml:space="preserve"> (</w:t>
      </w:r>
      <w:r w:rsidR="007178AB" w:rsidRPr="007178AB">
        <w:rPr>
          <w:b/>
        </w:rPr>
        <w:t>Wirkungsstufe III</w:t>
      </w:r>
      <w:r w:rsidR="007178AB" w:rsidRPr="007178AB">
        <w:t>)</w:t>
      </w:r>
      <w:r w:rsidRPr="007178AB">
        <w:t xml:space="preserve">. </w:t>
      </w:r>
      <w:r w:rsidR="003E2A79">
        <w:t xml:space="preserve">Somit </w:t>
      </w:r>
      <w:r w:rsidR="00F3330D" w:rsidRPr="003E2A79">
        <w:t>liegt ein</w:t>
      </w:r>
      <w:r w:rsidRPr="003E2A79">
        <w:t xml:space="preserve"> eBS-Fall ab einer mittleren Bedeutung der Schutzgutfunktion vor. Allerdings ermöglich</w:t>
      </w:r>
      <w:r w:rsidR="006D33E0">
        <w:t>en</w:t>
      </w:r>
      <w:r w:rsidRPr="003E2A79">
        <w:t xml:space="preserve"> die vorhandenen Datengrundlagen zur Bewertung der Funktion (vgl. Kap. </w:t>
      </w:r>
      <w:r w:rsidRPr="003E2A79">
        <w:fldChar w:fldCharType="begin"/>
      </w:r>
      <w:r w:rsidRPr="003E2A79">
        <w:instrText xml:space="preserve"> REF _Ref88121130 \r \h </w:instrText>
      </w:r>
      <w:r w:rsidRPr="003E2A79">
        <w:fldChar w:fldCharType="separate"/>
      </w:r>
      <w:r w:rsidR="00E24AB8">
        <w:t>3.2.4</w:t>
      </w:r>
      <w:r w:rsidRPr="003E2A79">
        <w:fldChar w:fldCharType="end"/>
      </w:r>
      <w:r w:rsidRPr="003E2A79">
        <w:t xml:space="preserve">) derzeit nur eine Einschätzung, ob eine mindestens hohe Funktionsausprägung vorhanden ist </w:t>
      </w:r>
      <w:r w:rsidR="0017558C" w:rsidRPr="003E2A79">
        <w:t xml:space="preserve">(beim Vorliegen von kultur- und naturhistorisch bedeutsamen Böden) </w:t>
      </w:r>
      <w:r w:rsidRPr="003E2A79">
        <w:t xml:space="preserve">oder nicht. Für den Regelfall kann allerdings angenommen werden, dass </w:t>
      </w:r>
      <w:r w:rsidR="0017558C" w:rsidRPr="003E2A79">
        <w:t xml:space="preserve">Böden mit mittlerer Bedeutung für die Archivfunktion über die natürlichen Bodenfunktionen ausreichend kompensiert werden. Eine funktionsspezifische Kompensation ist daher i.d.R. erst ab </w:t>
      </w:r>
      <w:r w:rsidR="00A73F7D">
        <w:t xml:space="preserve">einer </w:t>
      </w:r>
      <w:r w:rsidR="0017558C" w:rsidRPr="003E2A79">
        <w:t xml:space="preserve">anlagebedingten Betroffenheit oder einer unvermeidbaren baubedingten Betroffenheit </w:t>
      </w:r>
      <w:r w:rsidR="001255AD" w:rsidRPr="003E2A79">
        <w:t xml:space="preserve">von Böden mit einer hohen Funktionsausprägung </w:t>
      </w:r>
      <w:r w:rsidR="0017558C" w:rsidRPr="003E2A79">
        <w:t xml:space="preserve">erforderlich. </w:t>
      </w:r>
      <w:r w:rsidR="00202F19">
        <w:t>Bei von Brücken überspannten Flächen sind i.d.R. keine Beeinträchtigungen zu bilanzieren, sofern keine unmittelbaren Eingriffe in den Boden stattfinden.</w:t>
      </w:r>
    </w:p>
    <w:p w14:paraId="1D99E2D0" w14:textId="77777777" w:rsidR="00534976" w:rsidRDefault="007178AB" w:rsidP="007178AB">
      <w:pPr>
        <w:pStyle w:val="Textkrperaltt"/>
      </w:pPr>
      <w:r w:rsidRPr="007178AB">
        <w:t>Eine mittlere Intensität vorhabenbezogener Wirkungen (</w:t>
      </w:r>
      <w:r w:rsidRPr="007178AB">
        <w:rPr>
          <w:b/>
        </w:rPr>
        <w:t>Wirkungsstufe II</w:t>
      </w:r>
      <w:r w:rsidRPr="007178AB">
        <w:t xml:space="preserve">) wird den </w:t>
      </w:r>
      <w:r w:rsidRPr="007178AB">
        <w:rPr>
          <w:b/>
        </w:rPr>
        <w:t xml:space="preserve">weiteren anlagebedingten Beeinträchtigungen </w:t>
      </w:r>
      <w:r w:rsidR="00534976">
        <w:rPr>
          <w:b/>
        </w:rPr>
        <w:t xml:space="preserve">wie Überbauung, Abgrabung, Verdichtung </w:t>
      </w:r>
      <w:r w:rsidRPr="007178AB">
        <w:rPr>
          <w:b/>
        </w:rPr>
        <w:t>sowie den unvermeidbaren baubedingten Beeinträchtigungen</w:t>
      </w:r>
      <w:r w:rsidRPr="007178AB">
        <w:t xml:space="preserve"> zugeordnet. </w:t>
      </w:r>
    </w:p>
    <w:p w14:paraId="11A17DE1" w14:textId="5AC6F460" w:rsidR="007178AB" w:rsidRPr="007178AB" w:rsidRDefault="007178AB" w:rsidP="007178AB">
      <w:pPr>
        <w:pStyle w:val="Textkrperaltt"/>
      </w:pPr>
      <w:r w:rsidRPr="00D37888">
        <w:rPr>
          <w:b/>
        </w:rPr>
        <w:t>Betriebsbedingte</w:t>
      </w:r>
      <w:r w:rsidRPr="007178AB">
        <w:t xml:space="preserve"> Beeinträchtigungen sind nicht relevant.</w:t>
      </w:r>
      <w:r>
        <w:t xml:space="preserve"> Ein eBS-Fall liegt demnach ab einer mindestens hohen Bedeutung der Schutzgutfunktion vor.</w:t>
      </w:r>
    </w:p>
    <w:p w14:paraId="344C839E" w14:textId="3A50FCD8" w:rsidR="00B552A1" w:rsidRPr="004B5B71" w:rsidRDefault="00A22CA0" w:rsidP="00BC6D32">
      <w:pPr>
        <w:pStyle w:val="berschrift4"/>
        <w:keepLines/>
        <w:numPr>
          <w:ilvl w:val="2"/>
          <w:numId w:val="34"/>
        </w:numPr>
        <w:tabs>
          <w:tab w:val="num" w:pos="1474"/>
        </w:tabs>
        <w:ind w:left="1191" w:hanging="1191"/>
      </w:pPr>
      <w:bookmarkStart w:id="175" w:name="_Ref88645355"/>
      <w:bookmarkStart w:id="176" w:name="_Toc143588025"/>
      <w:r>
        <w:t xml:space="preserve">Eingriffsermittlung </w:t>
      </w:r>
      <w:r w:rsidR="00B552A1" w:rsidRPr="004B5B71">
        <w:t>Wasser</w:t>
      </w:r>
      <w:bookmarkEnd w:id="175"/>
      <w:bookmarkEnd w:id="176"/>
    </w:p>
    <w:p w14:paraId="766211A6" w14:textId="77777777" w:rsidR="00F3330D" w:rsidRPr="004B5B71" w:rsidRDefault="00F3330D" w:rsidP="00202F19">
      <w:pPr>
        <w:pStyle w:val="Textkrperaltt"/>
        <w:keepNext/>
        <w:keepLines/>
        <w:spacing w:after="120"/>
      </w:pPr>
      <w:r w:rsidRPr="004B5B71">
        <w:t xml:space="preserve">Die Bewertung der </w:t>
      </w:r>
    </w:p>
    <w:p w14:paraId="2B4BF18F" w14:textId="77777777" w:rsidR="00F3330D" w:rsidRPr="004B5B71" w:rsidRDefault="00F3330D" w:rsidP="00202F19">
      <w:pPr>
        <w:pStyle w:val="Aufzhlung1fortlnach6pt"/>
        <w:keepNext/>
        <w:keepLines/>
      </w:pPr>
      <w:r w:rsidRPr="004B5B71">
        <w:t>Funktionen für den Naturhaushalt, die sich aus der Qualität und Quantität der Oberflächengewässer einschließlich der natürlichen Selbstreinigungsfähigkeit der Fließgewässer ergeben, der</w:t>
      </w:r>
    </w:p>
    <w:p w14:paraId="1B7ED64A" w14:textId="77777777" w:rsidR="00F3330D" w:rsidRPr="004B5B71" w:rsidRDefault="00F3330D" w:rsidP="00F3330D">
      <w:pPr>
        <w:pStyle w:val="Aufzhlung1fortlnach6pt"/>
      </w:pPr>
      <w:r w:rsidRPr="004B5B71">
        <w:t xml:space="preserve">Funktionen für den Naturhaushalt, die sich aus der Qualität und Quantität des Grundwassers ergeben sowie der </w:t>
      </w:r>
    </w:p>
    <w:p w14:paraId="6BEF9877" w14:textId="77777777" w:rsidR="00F3330D" w:rsidRPr="004B5B71" w:rsidRDefault="00F3330D" w:rsidP="00F3330D">
      <w:pPr>
        <w:pStyle w:val="Aufzhlung1fortlnach6pt"/>
      </w:pPr>
      <w:r w:rsidRPr="004B5B71">
        <w:t>Hochwasserschutzfunktion und Funktionen im Niederschlags-Abflusshaushalt (Retentionsfunktion)</w:t>
      </w:r>
    </w:p>
    <w:p w14:paraId="61B90749" w14:textId="77777777" w:rsidR="00F3330D" w:rsidRPr="004B5B71" w:rsidRDefault="00F3330D" w:rsidP="00F3330D">
      <w:pPr>
        <w:pStyle w:val="Textkrperaltt"/>
      </w:pPr>
      <w:r w:rsidRPr="004B5B71">
        <w:t>erfolgt abweichend zu den anderen Schutzgütern rein verbal-argumentativ.</w:t>
      </w:r>
      <w:r w:rsidR="00375B1A" w:rsidRPr="004B5B71">
        <w:t xml:space="preserve"> Relevante Wirkfaktoren können Tabelle 5-3 entnommen werden.</w:t>
      </w:r>
    </w:p>
    <w:p w14:paraId="125977AE" w14:textId="77777777" w:rsidR="00375B1A" w:rsidRPr="004B5B71" w:rsidRDefault="00375B1A" w:rsidP="00375B1A">
      <w:pPr>
        <w:pStyle w:val="Textkrperaltt"/>
      </w:pPr>
      <w:r w:rsidRPr="004B5B71">
        <w:t xml:space="preserve">Bei den </w:t>
      </w:r>
      <w:r w:rsidRPr="004B5B71">
        <w:rPr>
          <w:b/>
        </w:rPr>
        <w:t>Grund- und Oberflächengewässer</w:t>
      </w:r>
      <w:r w:rsidRPr="004B5B71">
        <w:t xml:space="preserve"> </w:t>
      </w:r>
      <w:r w:rsidR="00801B9F" w:rsidRPr="004B5B71">
        <w:t xml:space="preserve">betreffenden Funktionen </w:t>
      </w:r>
      <w:r w:rsidR="004B5B71">
        <w:t xml:space="preserve">erfolgt die </w:t>
      </w:r>
      <w:r w:rsidR="004B5B71" w:rsidRPr="004B5B71">
        <w:t xml:space="preserve">Bewertung der Eingriffsschwere </w:t>
      </w:r>
      <w:r w:rsidR="004B5B71">
        <w:t>verbal-argumentativ</w:t>
      </w:r>
      <w:r w:rsidR="00801B9F">
        <w:t xml:space="preserve"> mit Bezug zu den vorhandenen Gewässern und den im Einzelfall auftretenden Projektwirkungen.</w:t>
      </w:r>
      <w:r w:rsidR="004B5B71">
        <w:t xml:space="preserve"> </w:t>
      </w:r>
      <w:r w:rsidR="00BD1363">
        <w:t>Liegt ein Fachbeitrag</w:t>
      </w:r>
      <w:r w:rsidR="00BD1363" w:rsidRPr="004B5B71">
        <w:t xml:space="preserve"> WRRL</w:t>
      </w:r>
      <w:r w:rsidR="004B5B71">
        <w:t xml:space="preserve"> </w:t>
      </w:r>
      <w:r w:rsidR="00BD1363">
        <w:t xml:space="preserve">vor, </w:t>
      </w:r>
      <w:r w:rsidRPr="004B5B71">
        <w:t xml:space="preserve">können zur Bewertung der Eingriffsschwere die Aussagen des </w:t>
      </w:r>
      <w:r w:rsidR="00BD1363">
        <w:t xml:space="preserve">Fachbeitrags </w:t>
      </w:r>
      <w:r w:rsidRPr="004B5B71">
        <w:t xml:space="preserve">herangezogen werden. Aufgrund der hohen Anforderungen aus der WRRL decken die dort vorgenommenen Beurteilungen die Anforderungen der Eingriffsregelung </w:t>
      </w:r>
      <w:r w:rsidR="004B5B71" w:rsidRPr="004B5B71">
        <w:t xml:space="preserve">weitgehend </w:t>
      </w:r>
      <w:r w:rsidRPr="004B5B71">
        <w:t>mit ab.</w:t>
      </w:r>
      <w:r w:rsidR="004B5B71">
        <w:t xml:space="preserve"> </w:t>
      </w:r>
    </w:p>
    <w:p w14:paraId="0D5100DE" w14:textId="77777777" w:rsidR="00375B1A" w:rsidRPr="00A96888" w:rsidRDefault="00375B1A" w:rsidP="00375B1A">
      <w:pPr>
        <w:pStyle w:val="Textkrperaltt"/>
      </w:pPr>
      <w:r w:rsidRPr="00A96888">
        <w:t xml:space="preserve">Ist kein Fachbeitrag WRRL erforderlich, kann </w:t>
      </w:r>
      <w:r w:rsidR="004B5B71" w:rsidRPr="00A96888">
        <w:t xml:space="preserve">im Regelfall </w:t>
      </w:r>
      <w:r w:rsidRPr="00A96888">
        <w:t>davon ausgegangen werden, dass keine planungsrelevanten wasserhaushaltlichen Funktionen durch erhebliche Beeinträchtigungen besonderer Schwere betroffen werden. Die allgemeinen wasserhaushaltlichen Funktionen werden durch die Betrachtung der Biotopfunktion (Oberflächengewässer, grundwasserabhängige Biotoptypen) sowie der natürlichen Bodenfunktionen (Boden-Wasserhaushalt) mit abgedeckt.</w:t>
      </w:r>
    </w:p>
    <w:p w14:paraId="779AF007" w14:textId="77777777" w:rsidR="00F3330D" w:rsidRPr="00A96888" w:rsidRDefault="00375B1A" w:rsidP="00375B1A">
      <w:pPr>
        <w:pStyle w:val="Textkrperaltt"/>
      </w:pPr>
      <w:r w:rsidRPr="00A96888">
        <w:t>Gleiches gilt bei einer Betroffenheit von nicht berichtspflichtigen Oberflächengewässern (Gewässer III. Ordnung, kleinere Stillgewässer, Quellen). Bei allen Oberflächengewässern erfolgt die Erfassung und Bewertung sowie die Ableitung von Kompensationsmaßnahmen über die Biotopfunktion</w:t>
      </w:r>
      <w:r w:rsidR="004B5B71" w:rsidRPr="00A96888">
        <w:t>, wobei bei einer anlage- oder baubedingten Inanspruchnahme ab einer mittleren Bedeutung der Oberflächengewässer funktionsspezifisch zu kompensieren ist.</w:t>
      </w:r>
      <w:r w:rsidR="00BD1363" w:rsidRPr="00A96888">
        <w:t xml:space="preserve"> Es ist im Einzelfall zu prüfen, ob beim Schutzgut Oberflächengewässer darüber hinaus erhebliche Beeinträchtigungen besonderer Schwere vorhanden sind, die nicht bereits </w:t>
      </w:r>
      <w:r w:rsidR="00A96888" w:rsidRPr="00A96888">
        <w:t>bei der</w:t>
      </w:r>
      <w:r w:rsidR="00BD1363" w:rsidRPr="00A96888">
        <w:t xml:space="preserve"> Biotopfunktion </w:t>
      </w:r>
      <w:r w:rsidR="00A96888" w:rsidRPr="00A96888">
        <w:t xml:space="preserve">berücksichtigt und </w:t>
      </w:r>
      <w:r w:rsidR="00A96888">
        <w:t xml:space="preserve">dort </w:t>
      </w:r>
      <w:r w:rsidR="00BD1363" w:rsidRPr="00A96888">
        <w:t>fun</w:t>
      </w:r>
      <w:r w:rsidR="00A96888" w:rsidRPr="00A96888">
        <w:t>k</w:t>
      </w:r>
      <w:r w:rsidR="00BD1363" w:rsidRPr="00A96888">
        <w:t>tionsspezifisch kompensiert werden.</w:t>
      </w:r>
    </w:p>
    <w:p w14:paraId="0DF74344" w14:textId="4C95E0FD" w:rsidR="00375B1A" w:rsidRPr="00A96888" w:rsidRDefault="00375B1A" w:rsidP="00375B1A">
      <w:pPr>
        <w:pStyle w:val="Textkrperaltt"/>
      </w:pPr>
      <w:r w:rsidRPr="00A96888">
        <w:t xml:space="preserve">Die </w:t>
      </w:r>
      <w:r w:rsidRPr="00A96888">
        <w:rPr>
          <w:b/>
        </w:rPr>
        <w:t>Hochwasserschutz- und Retentionsfunktion</w:t>
      </w:r>
      <w:r w:rsidRPr="00A96888">
        <w:t xml:space="preserve"> wird u. a. unter Zugrundelegung der Überflutungswahrscheinlichkeit der betreffenden Fließgewässer und Auen bewertet. Anlage- und baubedingte Flächeninanspruchnahmen sowie mit dem Vorhaben verbundene</w:t>
      </w:r>
      <w:r w:rsidR="00423922" w:rsidRPr="00A96888">
        <w:t xml:space="preserve"> Abflusshindernisse</w:t>
      </w:r>
      <w:r w:rsidRPr="00A96888">
        <w:t xml:space="preserve"> </w:t>
      </w:r>
      <w:r w:rsidR="00423922" w:rsidRPr="00A96888">
        <w:t>(</w:t>
      </w:r>
      <w:r w:rsidRPr="00A96888">
        <w:t>Barrierewirkungen)</w:t>
      </w:r>
      <w:r w:rsidR="00423922" w:rsidRPr="00A96888">
        <w:t xml:space="preserve"> sind im Einzelfall hinsichtlich ihrer Eingriffsschwere zu bewerten, sofern sich das Vorhaben in einem festgesetzten oder vorläufig gesicherten Überschwemmungsgebiet befindet oder laut Hochwasserrisikokarten eine Überflutungswahrscheinlichkeit vorliegt (vgl. Kap. </w:t>
      </w:r>
      <w:r w:rsidR="00423922" w:rsidRPr="00A96888">
        <w:fldChar w:fldCharType="begin"/>
      </w:r>
      <w:r w:rsidR="00423922" w:rsidRPr="00A96888">
        <w:instrText xml:space="preserve"> REF _Ref88123824 \r \h </w:instrText>
      </w:r>
      <w:r w:rsidR="00423922" w:rsidRPr="00A96888">
        <w:fldChar w:fldCharType="separate"/>
      </w:r>
      <w:r w:rsidR="00E24AB8">
        <w:t>3.2.5</w:t>
      </w:r>
      <w:r w:rsidR="00423922" w:rsidRPr="00A96888">
        <w:fldChar w:fldCharType="end"/>
      </w:r>
      <w:r w:rsidR="00423922" w:rsidRPr="00A96888">
        <w:t>).</w:t>
      </w:r>
    </w:p>
    <w:p w14:paraId="61DC51F5" w14:textId="27C4CF0C" w:rsidR="00B552A1" w:rsidRPr="00A96888" w:rsidRDefault="00A22CA0" w:rsidP="00BC6D32">
      <w:pPr>
        <w:pStyle w:val="berschrift4"/>
        <w:numPr>
          <w:ilvl w:val="2"/>
          <w:numId w:val="34"/>
        </w:numPr>
        <w:tabs>
          <w:tab w:val="num" w:pos="1474"/>
        </w:tabs>
        <w:ind w:left="1191" w:hanging="1191"/>
      </w:pPr>
      <w:bookmarkStart w:id="177" w:name="_Toc143588026"/>
      <w:r>
        <w:t xml:space="preserve">Eingriffsermittlung </w:t>
      </w:r>
      <w:r w:rsidR="00B552A1" w:rsidRPr="00A96888">
        <w:t>Klima / Luft</w:t>
      </w:r>
      <w:bookmarkEnd w:id="177"/>
    </w:p>
    <w:p w14:paraId="5C40FE11" w14:textId="77777777" w:rsidR="00423922" w:rsidRPr="00A96888" w:rsidRDefault="00423922" w:rsidP="00423922">
      <w:pPr>
        <w:pStyle w:val="Zwischenberschrift"/>
      </w:pPr>
      <w:r w:rsidRPr="00A96888">
        <w:t>Klimatische und lufthygienische Ausgleichsfunktion</w:t>
      </w:r>
    </w:p>
    <w:p w14:paraId="445FB8C1" w14:textId="6AD44B7E" w:rsidR="00E279E7" w:rsidRDefault="00E279E7" w:rsidP="00E279E7">
      <w:pPr>
        <w:pStyle w:val="Textkrperaltt"/>
      </w:pPr>
      <w:r w:rsidRPr="00A96888">
        <w:t xml:space="preserve">Die folgende Tabelle stellt die relevanten Beeinträchtigungen des Schutzgutes Klima / Luft hinsichtlich der klimatischen und lufthygienischen Ausgleichsfunktion und die Bewertung der Schwere der Beeinträchtigungen im Überblick dar. </w:t>
      </w:r>
    </w:p>
    <w:p w14:paraId="1FC7C58B" w14:textId="025F5E87" w:rsidR="00D97CE0" w:rsidRDefault="00D97CE0" w:rsidP="00D97CE0">
      <w:pPr>
        <w:pStyle w:val="Textkrperaltt"/>
      </w:pPr>
      <w:r w:rsidRPr="00A96888">
        <w:t xml:space="preserve">Als Wirkung mit hoher Wirkintensität </w:t>
      </w:r>
      <w:r w:rsidRPr="00A96888">
        <w:rPr>
          <w:b/>
        </w:rPr>
        <w:t>(Wirkungsstufe III)</w:t>
      </w:r>
      <w:r w:rsidRPr="00A96888">
        <w:t xml:space="preserve"> ist hier ausschließlich die</w:t>
      </w:r>
      <w:r>
        <w:t xml:space="preserve"> </w:t>
      </w:r>
      <w:r w:rsidRPr="00D37888">
        <w:rPr>
          <w:b/>
        </w:rPr>
        <w:t>anlagenbedingte</w:t>
      </w:r>
      <w:r w:rsidRPr="00A96888">
        <w:t xml:space="preserve"> </w:t>
      </w:r>
      <w:r w:rsidRPr="00A66B77">
        <w:rPr>
          <w:b/>
        </w:rPr>
        <w:t>Barrierewirkung</w:t>
      </w:r>
      <w:r w:rsidRPr="00A96888">
        <w:t xml:space="preserve"> relevant, d.h. die Behinderung des Kalt- bzw. Frischluftabflusses bis hin zum Stau von Kalt- und Frischluft in Bereichen, die mindestens eine mittlere Bedeutung hinsichtlich der klimatischen und lufthygienischen Ausgleichsfunktion besitzen. Die Zerschneidungslänge bzw. –höhe (bei Erddämmen, Brücken) ist zu quantifizieren, die Barrierewirkung ist qualitativ zu </w:t>
      </w:r>
      <w:r w:rsidRPr="00A66B77">
        <w:t>beschreiben.</w:t>
      </w:r>
    </w:p>
    <w:p w14:paraId="55C11CFB" w14:textId="77777777" w:rsidR="00D83176" w:rsidRPr="00A66B77" w:rsidRDefault="00D83176" w:rsidP="00D83176">
      <w:pPr>
        <w:pStyle w:val="Textkrperaltt"/>
      </w:pPr>
      <w:r w:rsidRPr="00A66B77">
        <w:t xml:space="preserve">Die </w:t>
      </w:r>
      <w:r w:rsidRPr="00A66B77">
        <w:rPr>
          <w:b/>
        </w:rPr>
        <w:t>Versiegelung</w:t>
      </w:r>
      <w:r w:rsidRPr="00A66B77">
        <w:t xml:space="preserve"> von Flächen und die damit verbundenen Verluste klimarelevanter Vegetationsstrukturen sowie die stärkere Erwärmung dieser Bereiche wird mit einer mittleren Intensität der vorhabenbezogenen Wirkungen bewertet (</w:t>
      </w:r>
      <w:r w:rsidRPr="00A66B77">
        <w:rPr>
          <w:b/>
        </w:rPr>
        <w:t>Wirkungsstufe II</w:t>
      </w:r>
      <w:r w:rsidRPr="00A66B77">
        <w:t>) und löst somit beim Vorliegen von Räumen mit mindestens hoher klimatischer oder lufthygienischer Ausgleichsfunktion</w:t>
      </w:r>
      <w:r>
        <w:t xml:space="preserve">, die in Bezug zu thermisch belasteten Siedlungen stehen, </w:t>
      </w:r>
      <w:r w:rsidRPr="00A66B77">
        <w:t xml:space="preserve">einen eBS-Fall aus. Zu bilanzieren sind die versiegelte Fläche bzw. die damit verbundenen Verluste von Fläche mit klimatischer oder lufthygienischer Ausgleichsfunktion. Die Beeinträchtigungen durch die Erwärmung sind qualitativ zu beschreiben. </w:t>
      </w:r>
    </w:p>
    <w:p w14:paraId="273F9124" w14:textId="7009125B" w:rsidR="00423922" w:rsidRDefault="00423922" w:rsidP="00CF191E">
      <w:pPr>
        <w:pStyle w:val="Zwberschrift"/>
        <w:keepLines/>
        <w:spacing w:after="240"/>
        <w:ind w:left="1134" w:hanging="1134"/>
      </w:pPr>
      <w:bookmarkStart w:id="178" w:name="_Toc125620504"/>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7</w:t>
      </w:r>
      <w:r w:rsidRPr="00BD22B8">
        <w:t>:</w:t>
      </w:r>
      <w:r w:rsidRPr="00BD22B8">
        <w:tab/>
      </w:r>
      <w:r>
        <w:t xml:space="preserve">Bewertung der Eingriffsschwere: </w:t>
      </w:r>
      <w:r w:rsidR="0010597D">
        <w:t>k</w:t>
      </w:r>
      <w:r w:rsidRPr="00423922">
        <w:t>limatische und lufthygienische Ausgleichsfunktion</w:t>
      </w:r>
      <w:bookmarkEnd w:id="178"/>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3717"/>
        <w:gridCol w:w="1592"/>
        <w:gridCol w:w="1593"/>
        <w:gridCol w:w="1592"/>
      </w:tblGrid>
      <w:tr w:rsidR="00423922" w:rsidRPr="0051144C" w14:paraId="5EC9AEE4" w14:textId="77777777" w:rsidTr="003D5AF1">
        <w:trPr>
          <w:tblHeader/>
        </w:trPr>
        <w:tc>
          <w:tcPr>
            <w:tcW w:w="2188" w:type="pct"/>
            <w:vMerge w:val="restart"/>
            <w:tcBorders>
              <w:bottom w:val="single" w:sz="4" w:space="0" w:color="auto"/>
              <w:right w:val="single" w:sz="4" w:space="0" w:color="auto"/>
            </w:tcBorders>
            <w:shd w:val="clear" w:color="auto" w:fill="D9D9D9" w:themeFill="background1" w:themeFillShade="D9"/>
            <w:vAlign w:val="center"/>
            <w:hideMark/>
          </w:tcPr>
          <w:p w14:paraId="4CAFE16D" w14:textId="77777777" w:rsidR="00423922" w:rsidRDefault="00423922" w:rsidP="00CF191E">
            <w:pPr>
              <w:keepNext/>
              <w:keepLines/>
              <w:spacing w:after="0" w:line="240" w:lineRule="auto"/>
              <w:jc w:val="left"/>
              <w:rPr>
                <w:rFonts w:cstheme="minorHAnsi"/>
                <w:b/>
                <w:sz w:val="20"/>
                <w:szCs w:val="20"/>
              </w:rPr>
            </w:pPr>
            <w:r w:rsidRPr="0051144C">
              <w:rPr>
                <w:rFonts w:cstheme="minorHAnsi"/>
                <w:b/>
                <w:sz w:val="20"/>
                <w:szCs w:val="20"/>
              </w:rPr>
              <w:t xml:space="preserve">Bedeutung </w:t>
            </w:r>
            <w:r>
              <w:rPr>
                <w:rFonts w:cstheme="minorHAnsi"/>
                <w:b/>
                <w:sz w:val="20"/>
                <w:szCs w:val="20"/>
              </w:rPr>
              <w:t xml:space="preserve">der klimatischen und lufthygienischen Ausgleichsfunktion </w:t>
            </w:r>
            <w:r w:rsidRPr="0051144C">
              <w:rPr>
                <w:rFonts w:cstheme="minorHAnsi"/>
                <w:b/>
                <w:sz w:val="20"/>
                <w:szCs w:val="20"/>
              </w:rPr>
              <w:t>nach Wertstufen (</w:t>
            </w:r>
            <w:r>
              <w:rPr>
                <w:rFonts w:cstheme="minorHAnsi"/>
                <w:b/>
                <w:sz w:val="20"/>
                <w:szCs w:val="20"/>
              </w:rPr>
              <w:t xml:space="preserve">vgl. </w:t>
            </w:r>
            <w:r w:rsidRPr="0051144C">
              <w:rPr>
                <w:rFonts w:cstheme="minorHAnsi"/>
                <w:b/>
                <w:sz w:val="20"/>
                <w:szCs w:val="20"/>
              </w:rPr>
              <w:t>Anlage 7.2 Praxisleitfaden)</w:t>
            </w:r>
            <w:r>
              <w:rPr>
                <w:rFonts w:cstheme="minorHAnsi"/>
                <w:b/>
                <w:sz w:val="20"/>
                <w:szCs w:val="20"/>
              </w:rPr>
              <w:t xml:space="preserve"> </w:t>
            </w:r>
          </w:p>
          <w:p w14:paraId="1267FA27" w14:textId="2DED0D21" w:rsidR="00686400" w:rsidRPr="0051144C" w:rsidRDefault="004C450A" w:rsidP="00CF191E">
            <w:pPr>
              <w:keepNext/>
              <w:keepLines/>
              <w:spacing w:after="0" w:line="240" w:lineRule="auto"/>
              <w:jc w:val="left"/>
              <w:rPr>
                <w:rFonts w:cstheme="minorHAnsi"/>
                <w:b/>
                <w:sz w:val="20"/>
                <w:szCs w:val="20"/>
              </w:rPr>
            </w:pPr>
            <w:r w:rsidRPr="00264DDB">
              <w:rPr>
                <w:rFonts w:cstheme="minorHAnsi"/>
                <w:b/>
                <w:color w:val="FF0000"/>
                <w:sz w:val="20"/>
                <w:szCs w:val="20"/>
              </w:rPr>
              <w:t>zzgl. Fachkonventionen LBM RP</w:t>
            </w:r>
          </w:p>
        </w:tc>
        <w:tc>
          <w:tcPr>
            <w:tcW w:w="2812" w:type="pct"/>
            <w:gridSpan w:val="3"/>
            <w:tcBorders>
              <w:bottom w:val="single" w:sz="4" w:space="0" w:color="auto"/>
            </w:tcBorders>
            <w:shd w:val="clear" w:color="auto" w:fill="D9D9D9" w:themeFill="background1" w:themeFillShade="D9"/>
            <w:vAlign w:val="bottom"/>
            <w:hideMark/>
          </w:tcPr>
          <w:p w14:paraId="39F45EB2" w14:textId="77777777" w:rsidR="00423922" w:rsidRPr="0051144C" w:rsidRDefault="00423922" w:rsidP="00CF191E">
            <w:pPr>
              <w:keepNext/>
              <w:keepLines/>
              <w:spacing w:after="0" w:line="240" w:lineRule="auto"/>
              <w:jc w:val="center"/>
              <w:rPr>
                <w:b/>
                <w:bCs/>
                <w:sz w:val="20"/>
                <w:szCs w:val="20"/>
              </w:rPr>
            </w:pPr>
            <w:r w:rsidRPr="0051144C">
              <w:rPr>
                <w:b/>
                <w:bCs/>
                <w:sz w:val="20"/>
                <w:szCs w:val="20"/>
              </w:rPr>
              <w:t xml:space="preserve">Intensität der vorhabenbezogenen Wirkungen / </w:t>
            </w:r>
          </w:p>
          <w:p w14:paraId="6EE192CD" w14:textId="77777777" w:rsidR="00423922" w:rsidRPr="0051144C" w:rsidRDefault="00423922" w:rsidP="00CF191E">
            <w:pPr>
              <w:keepNext/>
              <w:keepLines/>
              <w:spacing w:after="0" w:line="240" w:lineRule="auto"/>
              <w:jc w:val="center"/>
              <w:rPr>
                <w:rFonts w:cstheme="minorHAnsi"/>
                <w:b/>
                <w:sz w:val="20"/>
                <w:szCs w:val="20"/>
              </w:rPr>
            </w:pPr>
            <w:r w:rsidRPr="0051144C">
              <w:rPr>
                <w:b/>
                <w:bCs/>
                <w:sz w:val="20"/>
                <w:szCs w:val="20"/>
              </w:rPr>
              <w:t>Wirkungsstufe</w:t>
            </w:r>
          </w:p>
        </w:tc>
      </w:tr>
      <w:tr w:rsidR="00423922" w:rsidRPr="0051144C" w14:paraId="1A7FDEA9" w14:textId="77777777" w:rsidTr="00E279E7">
        <w:trPr>
          <w:tblHeader/>
        </w:trPr>
        <w:tc>
          <w:tcPr>
            <w:tcW w:w="2188" w:type="pct"/>
            <w:vMerge/>
            <w:tcBorders>
              <w:bottom w:val="single" w:sz="4" w:space="0" w:color="auto"/>
              <w:right w:val="single" w:sz="4" w:space="0" w:color="auto"/>
            </w:tcBorders>
            <w:shd w:val="clear" w:color="auto" w:fill="D9D9D9" w:themeFill="background1" w:themeFillShade="D9"/>
            <w:vAlign w:val="center"/>
            <w:hideMark/>
          </w:tcPr>
          <w:p w14:paraId="7A475ABC" w14:textId="77777777" w:rsidR="00423922" w:rsidRPr="0051144C" w:rsidRDefault="00423922" w:rsidP="00CF191E">
            <w:pPr>
              <w:keepNext/>
              <w:keepLines/>
              <w:spacing w:after="0" w:line="240" w:lineRule="auto"/>
              <w:rPr>
                <w:rFonts w:cstheme="minorHAnsi"/>
                <w:sz w:val="20"/>
                <w:szCs w:val="20"/>
              </w:rPr>
            </w:pPr>
          </w:p>
        </w:tc>
        <w:tc>
          <w:tcPr>
            <w:tcW w:w="937" w:type="pct"/>
            <w:tcBorders>
              <w:bottom w:val="single" w:sz="4" w:space="0" w:color="auto"/>
              <w:right w:val="single" w:sz="4" w:space="0" w:color="auto"/>
            </w:tcBorders>
            <w:shd w:val="clear" w:color="auto" w:fill="D9D9D9" w:themeFill="background1" w:themeFillShade="D9"/>
            <w:hideMark/>
          </w:tcPr>
          <w:p w14:paraId="1E70CC72" w14:textId="77777777" w:rsidR="00423922" w:rsidRPr="0051144C" w:rsidRDefault="00423922" w:rsidP="00CF191E">
            <w:pPr>
              <w:keepNext/>
              <w:keepLines/>
              <w:spacing w:after="0" w:line="240" w:lineRule="auto"/>
              <w:jc w:val="center"/>
              <w:rPr>
                <w:rFonts w:cstheme="minorHAnsi"/>
                <w:sz w:val="20"/>
                <w:szCs w:val="20"/>
              </w:rPr>
            </w:pPr>
            <w:r w:rsidRPr="0051144C">
              <w:rPr>
                <w:rFonts w:cstheme="minorHAnsi"/>
                <w:sz w:val="20"/>
                <w:szCs w:val="20"/>
              </w:rPr>
              <w:t>I</w:t>
            </w:r>
          </w:p>
          <w:p w14:paraId="685FE57D" w14:textId="77777777" w:rsidR="00423922" w:rsidRDefault="00423922" w:rsidP="00CF191E">
            <w:pPr>
              <w:keepNext/>
              <w:keepLines/>
              <w:spacing w:after="0" w:line="240" w:lineRule="auto"/>
              <w:jc w:val="center"/>
              <w:rPr>
                <w:rFonts w:cstheme="minorHAnsi"/>
                <w:sz w:val="20"/>
                <w:szCs w:val="20"/>
              </w:rPr>
            </w:pPr>
            <w:r w:rsidRPr="0051144C">
              <w:rPr>
                <w:rFonts w:cstheme="minorHAnsi"/>
                <w:sz w:val="20"/>
                <w:szCs w:val="20"/>
              </w:rPr>
              <w:t>gering</w:t>
            </w:r>
          </w:p>
          <w:p w14:paraId="41F3CF77" w14:textId="77777777" w:rsidR="00423922" w:rsidRDefault="00423922" w:rsidP="00CF191E">
            <w:pPr>
              <w:keepNext/>
              <w:keepLines/>
              <w:spacing w:after="0" w:line="240" w:lineRule="auto"/>
              <w:jc w:val="center"/>
              <w:rPr>
                <w:rFonts w:cstheme="minorHAnsi"/>
                <w:sz w:val="20"/>
                <w:szCs w:val="20"/>
              </w:rPr>
            </w:pPr>
          </w:p>
          <w:p w14:paraId="77990CBE" w14:textId="77777777" w:rsidR="00886D4F" w:rsidRDefault="00886D4F" w:rsidP="00CF191E">
            <w:pPr>
              <w:keepNext/>
              <w:keepLines/>
              <w:spacing w:after="0" w:line="240" w:lineRule="auto"/>
              <w:jc w:val="center"/>
              <w:rPr>
                <w:rFonts w:cstheme="minorHAnsi"/>
                <w:b/>
                <w:color w:val="FF0000"/>
                <w:sz w:val="20"/>
                <w:szCs w:val="20"/>
              </w:rPr>
            </w:pPr>
            <w:r>
              <w:rPr>
                <w:rFonts w:cstheme="minorHAnsi"/>
                <w:b/>
                <w:color w:val="FF0000"/>
                <w:sz w:val="20"/>
                <w:szCs w:val="20"/>
              </w:rPr>
              <w:t>anlagenbedingte</w:t>
            </w:r>
          </w:p>
          <w:p w14:paraId="416AE704" w14:textId="77777777" w:rsidR="00423922" w:rsidRPr="00264DDB" w:rsidRDefault="00E279E7" w:rsidP="00CF191E">
            <w:pPr>
              <w:keepNext/>
              <w:keepLines/>
              <w:spacing w:after="0" w:line="240" w:lineRule="auto"/>
              <w:jc w:val="center"/>
              <w:rPr>
                <w:rFonts w:cstheme="minorHAnsi"/>
                <w:b/>
                <w:sz w:val="20"/>
                <w:szCs w:val="20"/>
              </w:rPr>
            </w:pPr>
            <w:r>
              <w:rPr>
                <w:rFonts w:cstheme="minorHAnsi"/>
                <w:b/>
                <w:color w:val="FF0000"/>
                <w:sz w:val="20"/>
                <w:szCs w:val="20"/>
              </w:rPr>
              <w:t>Überbauung, baubedingte und betriebsbedingte Beeinträchtigungen</w:t>
            </w:r>
          </w:p>
        </w:tc>
        <w:tc>
          <w:tcPr>
            <w:tcW w:w="938" w:type="pct"/>
            <w:tcBorders>
              <w:bottom w:val="single" w:sz="4" w:space="0" w:color="auto"/>
              <w:right w:val="single" w:sz="4" w:space="0" w:color="auto"/>
            </w:tcBorders>
            <w:shd w:val="clear" w:color="auto" w:fill="D9D9D9" w:themeFill="background1" w:themeFillShade="D9"/>
            <w:hideMark/>
          </w:tcPr>
          <w:p w14:paraId="3D2D55AD" w14:textId="77777777" w:rsidR="00423922" w:rsidRPr="0051144C" w:rsidRDefault="00423922" w:rsidP="00CF191E">
            <w:pPr>
              <w:keepNext/>
              <w:keepLines/>
              <w:spacing w:after="0" w:line="240" w:lineRule="auto"/>
              <w:jc w:val="center"/>
              <w:rPr>
                <w:rFonts w:cstheme="minorHAnsi"/>
                <w:sz w:val="20"/>
                <w:szCs w:val="20"/>
              </w:rPr>
            </w:pPr>
            <w:r w:rsidRPr="0051144C">
              <w:rPr>
                <w:rFonts w:cstheme="minorHAnsi"/>
                <w:sz w:val="20"/>
                <w:szCs w:val="20"/>
              </w:rPr>
              <w:t>II</w:t>
            </w:r>
          </w:p>
          <w:p w14:paraId="0F3CA3CB" w14:textId="77777777" w:rsidR="00423922" w:rsidRPr="0051144C" w:rsidRDefault="00423922" w:rsidP="00CF191E">
            <w:pPr>
              <w:keepNext/>
              <w:keepLines/>
              <w:spacing w:after="0" w:line="240" w:lineRule="auto"/>
              <w:jc w:val="center"/>
              <w:rPr>
                <w:rFonts w:cstheme="minorHAnsi"/>
                <w:sz w:val="20"/>
                <w:szCs w:val="20"/>
              </w:rPr>
            </w:pPr>
            <w:r w:rsidRPr="0051144C">
              <w:rPr>
                <w:rFonts w:cstheme="minorHAnsi"/>
                <w:sz w:val="20"/>
                <w:szCs w:val="20"/>
              </w:rPr>
              <w:t>mittel</w:t>
            </w:r>
          </w:p>
          <w:p w14:paraId="24646356" w14:textId="77777777" w:rsidR="00423922" w:rsidRPr="0051144C" w:rsidRDefault="00423922" w:rsidP="00CF191E">
            <w:pPr>
              <w:keepNext/>
              <w:keepLines/>
              <w:spacing w:after="0" w:line="240" w:lineRule="auto"/>
              <w:jc w:val="center"/>
              <w:rPr>
                <w:rFonts w:cstheme="minorHAnsi"/>
                <w:sz w:val="20"/>
                <w:szCs w:val="20"/>
              </w:rPr>
            </w:pPr>
          </w:p>
          <w:p w14:paraId="66ABAD3E" w14:textId="692E5DAE" w:rsidR="00886D4F" w:rsidRDefault="00886D4F" w:rsidP="00CF191E">
            <w:pPr>
              <w:keepNext/>
              <w:keepLines/>
              <w:spacing w:after="0" w:line="240" w:lineRule="auto"/>
              <w:jc w:val="center"/>
              <w:rPr>
                <w:rFonts w:cstheme="minorHAnsi"/>
                <w:b/>
                <w:color w:val="FF0000"/>
                <w:sz w:val="20"/>
                <w:szCs w:val="20"/>
              </w:rPr>
            </w:pPr>
            <w:r>
              <w:rPr>
                <w:rFonts w:cstheme="minorHAnsi"/>
                <w:b/>
                <w:color w:val="FF0000"/>
                <w:sz w:val="20"/>
                <w:szCs w:val="20"/>
              </w:rPr>
              <w:t>anlagenbedingte</w:t>
            </w:r>
          </w:p>
          <w:p w14:paraId="3A43A3BF" w14:textId="1B2146F4" w:rsidR="00423922" w:rsidRPr="00264DDB" w:rsidRDefault="00E279E7" w:rsidP="00CF191E">
            <w:pPr>
              <w:keepNext/>
              <w:keepLines/>
              <w:spacing w:after="0" w:line="240" w:lineRule="auto"/>
              <w:jc w:val="center"/>
              <w:rPr>
                <w:rFonts w:cstheme="minorHAnsi"/>
                <w:b/>
                <w:sz w:val="20"/>
                <w:szCs w:val="20"/>
              </w:rPr>
            </w:pPr>
            <w:r w:rsidRPr="00264DDB">
              <w:rPr>
                <w:rFonts w:cstheme="minorHAnsi"/>
                <w:b/>
                <w:color w:val="FF0000"/>
                <w:sz w:val="20"/>
                <w:szCs w:val="20"/>
              </w:rPr>
              <w:t>Vollversiegelung, Teilversiegelung</w:t>
            </w:r>
          </w:p>
        </w:tc>
        <w:tc>
          <w:tcPr>
            <w:tcW w:w="938" w:type="pct"/>
            <w:tcBorders>
              <w:bottom w:val="single" w:sz="4" w:space="0" w:color="auto"/>
            </w:tcBorders>
            <w:shd w:val="clear" w:color="auto" w:fill="D9D9D9" w:themeFill="background1" w:themeFillShade="D9"/>
            <w:hideMark/>
          </w:tcPr>
          <w:p w14:paraId="4FEDB77E" w14:textId="77777777" w:rsidR="00423922" w:rsidRPr="0051144C" w:rsidRDefault="00423922" w:rsidP="00CF191E">
            <w:pPr>
              <w:keepNext/>
              <w:keepLines/>
              <w:spacing w:after="0" w:line="240" w:lineRule="auto"/>
              <w:jc w:val="center"/>
              <w:rPr>
                <w:rFonts w:cstheme="minorHAnsi"/>
                <w:sz w:val="20"/>
                <w:szCs w:val="20"/>
              </w:rPr>
            </w:pPr>
            <w:r w:rsidRPr="0051144C">
              <w:rPr>
                <w:rFonts w:cstheme="minorHAnsi"/>
                <w:sz w:val="20"/>
                <w:szCs w:val="20"/>
              </w:rPr>
              <w:t>III</w:t>
            </w:r>
          </w:p>
          <w:p w14:paraId="6DA54632" w14:textId="77777777" w:rsidR="00423922" w:rsidRPr="0051144C" w:rsidRDefault="00423922" w:rsidP="00CF191E">
            <w:pPr>
              <w:keepNext/>
              <w:keepLines/>
              <w:spacing w:after="0" w:line="240" w:lineRule="auto"/>
              <w:jc w:val="center"/>
              <w:rPr>
                <w:rFonts w:cstheme="minorHAnsi"/>
                <w:sz w:val="20"/>
                <w:szCs w:val="20"/>
              </w:rPr>
            </w:pPr>
            <w:r w:rsidRPr="0051144C">
              <w:rPr>
                <w:rFonts w:cstheme="minorHAnsi"/>
                <w:sz w:val="20"/>
                <w:szCs w:val="20"/>
              </w:rPr>
              <w:t>hoch</w:t>
            </w:r>
          </w:p>
          <w:p w14:paraId="7882DBCE" w14:textId="77777777" w:rsidR="00423922" w:rsidRPr="0051144C" w:rsidRDefault="00423922" w:rsidP="00CF191E">
            <w:pPr>
              <w:keepNext/>
              <w:keepLines/>
              <w:spacing w:after="0" w:line="240" w:lineRule="auto"/>
              <w:jc w:val="center"/>
              <w:rPr>
                <w:rFonts w:cstheme="minorHAnsi"/>
                <w:sz w:val="20"/>
                <w:szCs w:val="20"/>
              </w:rPr>
            </w:pPr>
          </w:p>
          <w:p w14:paraId="4F37608D" w14:textId="77777777" w:rsidR="00423922" w:rsidRPr="00264DDB" w:rsidRDefault="00E279E7" w:rsidP="00CF191E">
            <w:pPr>
              <w:keepNext/>
              <w:keepLines/>
              <w:spacing w:after="0" w:line="240" w:lineRule="auto"/>
              <w:jc w:val="center"/>
              <w:rPr>
                <w:rFonts w:cstheme="minorHAnsi"/>
                <w:b/>
                <w:sz w:val="20"/>
                <w:szCs w:val="20"/>
              </w:rPr>
            </w:pPr>
            <w:r w:rsidRPr="00E279E7">
              <w:rPr>
                <w:rFonts w:cstheme="minorHAnsi"/>
                <w:b/>
                <w:color w:val="FF0000"/>
                <w:sz w:val="20"/>
                <w:szCs w:val="20"/>
              </w:rPr>
              <w:t>anlagebedingte Zerschneidung / Barrierewirkung</w:t>
            </w:r>
          </w:p>
        </w:tc>
      </w:tr>
      <w:tr w:rsidR="00423922" w:rsidRPr="0051144C" w14:paraId="47807439" w14:textId="77777777" w:rsidTr="00E279E7">
        <w:tc>
          <w:tcPr>
            <w:tcW w:w="2188" w:type="pct"/>
            <w:tcBorders>
              <w:bottom w:val="single" w:sz="4" w:space="0" w:color="auto"/>
              <w:right w:val="single" w:sz="4" w:space="0" w:color="auto"/>
            </w:tcBorders>
            <w:hideMark/>
          </w:tcPr>
          <w:p w14:paraId="368DC047" w14:textId="77777777" w:rsidR="00423922" w:rsidRPr="00264DDB" w:rsidRDefault="00423922" w:rsidP="00CF191E">
            <w:pPr>
              <w:keepNext/>
              <w:keepLines/>
              <w:spacing w:after="0" w:line="240" w:lineRule="auto"/>
              <w:jc w:val="left"/>
              <w:rPr>
                <w:rFonts w:cstheme="minorHAnsi"/>
                <w:b/>
                <w:sz w:val="20"/>
                <w:szCs w:val="20"/>
              </w:rPr>
            </w:pPr>
            <w:r w:rsidRPr="00264DDB">
              <w:rPr>
                <w:rFonts w:cstheme="minorHAnsi"/>
                <w:b/>
                <w:sz w:val="20"/>
                <w:szCs w:val="20"/>
              </w:rPr>
              <w:t>1   sehr gering</w:t>
            </w:r>
          </w:p>
          <w:p w14:paraId="7716372F" w14:textId="77777777" w:rsidR="00423922" w:rsidRPr="0051144C" w:rsidRDefault="006239C2" w:rsidP="00CF191E">
            <w:pPr>
              <w:keepNext/>
              <w:keepLines/>
              <w:spacing w:after="0" w:line="240" w:lineRule="auto"/>
              <w:jc w:val="left"/>
              <w:rPr>
                <w:rFonts w:cstheme="minorHAnsi"/>
                <w:sz w:val="20"/>
                <w:szCs w:val="20"/>
              </w:rPr>
            </w:pPr>
            <w:r>
              <w:rPr>
                <w:sz w:val="20"/>
                <w:szCs w:val="20"/>
              </w:rPr>
              <w:t xml:space="preserve">Fehlende Kalt- oder </w:t>
            </w:r>
            <w:r w:rsidR="00E279E7" w:rsidRPr="00E279E7">
              <w:rPr>
                <w:sz w:val="20"/>
                <w:szCs w:val="20"/>
              </w:rPr>
              <w:t>Frischluftentstehungsgebiete oder fehlende Freiräume und Freiflächen</w:t>
            </w:r>
          </w:p>
        </w:tc>
        <w:tc>
          <w:tcPr>
            <w:tcW w:w="937" w:type="pct"/>
            <w:tcBorders>
              <w:bottom w:val="single" w:sz="4" w:space="0" w:color="auto"/>
              <w:right w:val="single" w:sz="4" w:space="0" w:color="auto"/>
            </w:tcBorders>
            <w:hideMark/>
          </w:tcPr>
          <w:p w14:paraId="2A500CA6" w14:textId="77777777" w:rsidR="00423922" w:rsidRPr="00264DDB" w:rsidRDefault="00423922" w:rsidP="00CF191E">
            <w:pPr>
              <w:keepNext/>
              <w:keepLines/>
              <w:spacing w:after="0" w:line="240" w:lineRule="auto"/>
              <w:jc w:val="center"/>
              <w:rPr>
                <w:rFonts w:cstheme="minorHAnsi"/>
                <w:sz w:val="20"/>
                <w:szCs w:val="20"/>
              </w:rPr>
            </w:pPr>
            <w:r w:rsidRPr="00264DDB">
              <w:rPr>
                <w:rFonts w:cstheme="minorHAnsi"/>
                <w:sz w:val="20"/>
                <w:szCs w:val="20"/>
              </w:rPr>
              <w:t>–</w:t>
            </w:r>
          </w:p>
        </w:tc>
        <w:tc>
          <w:tcPr>
            <w:tcW w:w="938" w:type="pct"/>
            <w:tcBorders>
              <w:bottom w:val="single" w:sz="4" w:space="0" w:color="auto"/>
              <w:right w:val="single" w:sz="4" w:space="0" w:color="auto"/>
            </w:tcBorders>
            <w:hideMark/>
          </w:tcPr>
          <w:p w14:paraId="5C01F879" w14:textId="77777777" w:rsidR="00423922" w:rsidRPr="00264DDB" w:rsidRDefault="00423922" w:rsidP="00CF191E">
            <w:pPr>
              <w:keepNext/>
              <w:keepLines/>
              <w:spacing w:after="0" w:line="240" w:lineRule="auto"/>
              <w:jc w:val="center"/>
              <w:rPr>
                <w:rFonts w:cstheme="minorHAnsi"/>
                <w:sz w:val="20"/>
                <w:szCs w:val="20"/>
              </w:rPr>
            </w:pPr>
            <w:r w:rsidRPr="00264DDB">
              <w:rPr>
                <w:rFonts w:cstheme="minorHAnsi"/>
                <w:sz w:val="20"/>
                <w:szCs w:val="20"/>
              </w:rPr>
              <w:t>–</w:t>
            </w:r>
          </w:p>
        </w:tc>
        <w:tc>
          <w:tcPr>
            <w:tcW w:w="938" w:type="pct"/>
            <w:tcBorders>
              <w:bottom w:val="single" w:sz="4" w:space="0" w:color="auto"/>
            </w:tcBorders>
            <w:shd w:val="clear" w:color="auto" w:fill="EAF1DD" w:themeFill="accent3" w:themeFillTint="33"/>
            <w:hideMark/>
          </w:tcPr>
          <w:p w14:paraId="52A60E53" w14:textId="77777777" w:rsidR="00423922" w:rsidRPr="00264DDB" w:rsidRDefault="00423922" w:rsidP="00CF191E">
            <w:pPr>
              <w:keepNext/>
              <w:keepLines/>
              <w:spacing w:after="0" w:line="240" w:lineRule="auto"/>
              <w:jc w:val="center"/>
              <w:rPr>
                <w:rFonts w:cstheme="minorHAnsi"/>
                <w:sz w:val="20"/>
                <w:szCs w:val="20"/>
              </w:rPr>
            </w:pPr>
            <w:r w:rsidRPr="00264DDB">
              <w:rPr>
                <w:rFonts w:cstheme="minorHAnsi"/>
                <w:sz w:val="20"/>
                <w:szCs w:val="20"/>
              </w:rPr>
              <w:t>eB</w:t>
            </w:r>
          </w:p>
        </w:tc>
      </w:tr>
      <w:tr w:rsidR="00423922" w:rsidRPr="0051144C" w14:paraId="0C3371C2" w14:textId="77777777" w:rsidTr="00E279E7">
        <w:tc>
          <w:tcPr>
            <w:tcW w:w="2188" w:type="pct"/>
            <w:tcBorders>
              <w:bottom w:val="single" w:sz="4" w:space="0" w:color="auto"/>
              <w:right w:val="single" w:sz="4" w:space="0" w:color="auto"/>
            </w:tcBorders>
            <w:hideMark/>
          </w:tcPr>
          <w:p w14:paraId="25F78207" w14:textId="77777777" w:rsidR="00423922" w:rsidRPr="00264DDB" w:rsidRDefault="00423922" w:rsidP="003D5AF1">
            <w:pPr>
              <w:spacing w:after="0" w:line="240" w:lineRule="auto"/>
              <w:jc w:val="left"/>
              <w:rPr>
                <w:rFonts w:cstheme="minorHAnsi"/>
                <w:b/>
                <w:sz w:val="20"/>
                <w:szCs w:val="20"/>
              </w:rPr>
            </w:pPr>
            <w:r w:rsidRPr="00264DDB">
              <w:rPr>
                <w:rFonts w:cstheme="minorHAnsi"/>
                <w:b/>
                <w:sz w:val="20"/>
                <w:szCs w:val="20"/>
              </w:rPr>
              <w:t>2   gering</w:t>
            </w:r>
          </w:p>
          <w:p w14:paraId="23441FC9" w14:textId="77777777" w:rsidR="00423922" w:rsidRPr="008D39AC" w:rsidRDefault="00423922" w:rsidP="003D5AF1">
            <w:pPr>
              <w:spacing w:after="0" w:line="240" w:lineRule="auto"/>
              <w:jc w:val="left"/>
              <w:rPr>
                <w:sz w:val="20"/>
                <w:szCs w:val="20"/>
              </w:rPr>
            </w:pPr>
            <w:r w:rsidRPr="00423922">
              <w:rPr>
                <w:sz w:val="20"/>
                <w:szCs w:val="20"/>
              </w:rPr>
              <w:t>weniger leistungsfähige Kalt- oder Frischluftentstehungsgebiete in Verbindung mit Kaltluftabfluss- oder Luftleitbahnen oder weniger leistungsfähige Freiräume und Freiflächen oder kein Bezug zu einem Siedlungsraum</w:t>
            </w:r>
          </w:p>
        </w:tc>
        <w:tc>
          <w:tcPr>
            <w:tcW w:w="937" w:type="pct"/>
            <w:tcBorders>
              <w:bottom w:val="single" w:sz="4" w:space="0" w:color="auto"/>
              <w:right w:val="single" w:sz="4" w:space="0" w:color="auto"/>
            </w:tcBorders>
            <w:hideMark/>
          </w:tcPr>
          <w:p w14:paraId="07842250"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w:t>
            </w:r>
          </w:p>
        </w:tc>
        <w:tc>
          <w:tcPr>
            <w:tcW w:w="938" w:type="pct"/>
            <w:tcBorders>
              <w:bottom w:val="single" w:sz="4" w:space="0" w:color="auto"/>
              <w:right w:val="single" w:sz="4" w:space="0" w:color="auto"/>
            </w:tcBorders>
            <w:shd w:val="clear" w:color="auto" w:fill="EAF1DD" w:themeFill="accent3" w:themeFillTint="33"/>
            <w:hideMark/>
          </w:tcPr>
          <w:p w14:paraId="732504B1"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w:t>
            </w:r>
          </w:p>
        </w:tc>
        <w:tc>
          <w:tcPr>
            <w:tcW w:w="938" w:type="pct"/>
            <w:tcBorders>
              <w:bottom w:val="single" w:sz="4" w:space="0" w:color="auto"/>
            </w:tcBorders>
            <w:shd w:val="clear" w:color="auto" w:fill="EAF1DD" w:themeFill="accent3" w:themeFillTint="33"/>
            <w:hideMark/>
          </w:tcPr>
          <w:p w14:paraId="6E31EBE4" w14:textId="77777777" w:rsidR="00423922" w:rsidRPr="0051144C" w:rsidRDefault="00423922" w:rsidP="003D5AF1">
            <w:pPr>
              <w:spacing w:after="0" w:line="240" w:lineRule="auto"/>
              <w:jc w:val="center"/>
              <w:rPr>
                <w:rFonts w:cstheme="minorHAnsi"/>
                <w:sz w:val="20"/>
                <w:szCs w:val="20"/>
              </w:rPr>
            </w:pPr>
            <w:r w:rsidRPr="00264DDB">
              <w:rPr>
                <w:rFonts w:cstheme="minorHAnsi"/>
                <w:b/>
                <w:sz w:val="20"/>
                <w:szCs w:val="20"/>
              </w:rPr>
              <w:t>eB</w:t>
            </w:r>
          </w:p>
        </w:tc>
      </w:tr>
      <w:tr w:rsidR="00423922" w:rsidRPr="0051144C" w14:paraId="554D13F7" w14:textId="77777777" w:rsidTr="00E279E7">
        <w:tc>
          <w:tcPr>
            <w:tcW w:w="2188" w:type="pct"/>
            <w:tcBorders>
              <w:bottom w:val="single" w:sz="4" w:space="0" w:color="auto"/>
              <w:right w:val="single" w:sz="4" w:space="0" w:color="auto"/>
            </w:tcBorders>
            <w:hideMark/>
          </w:tcPr>
          <w:p w14:paraId="2C9FD08E" w14:textId="77777777" w:rsidR="00423922" w:rsidRPr="00264DDB" w:rsidRDefault="00423922" w:rsidP="003D5AF1">
            <w:pPr>
              <w:spacing w:after="0" w:line="240" w:lineRule="auto"/>
              <w:jc w:val="left"/>
              <w:rPr>
                <w:rFonts w:cstheme="minorHAnsi"/>
                <w:b/>
                <w:sz w:val="20"/>
                <w:szCs w:val="20"/>
              </w:rPr>
            </w:pPr>
            <w:r w:rsidRPr="00264DDB">
              <w:rPr>
                <w:rFonts w:cstheme="minorHAnsi"/>
                <w:b/>
                <w:sz w:val="20"/>
                <w:szCs w:val="20"/>
              </w:rPr>
              <w:t>3   mittel</w:t>
            </w:r>
          </w:p>
          <w:p w14:paraId="0A10B074" w14:textId="77777777" w:rsidR="00423922" w:rsidRPr="0051144C" w:rsidRDefault="00423922" w:rsidP="003D5AF1">
            <w:pPr>
              <w:spacing w:after="0" w:line="240" w:lineRule="auto"/>
              <w:jc w:val="left"/>
              <w:rPr>
                <w:rFonts w:cstheme="minorHAnsi"/>
                <w:sz w:val="20"/>
                <w:szCs w:val="20"/>
              </w:rPr>
            </w:pPr>
            <w:r w:rsidRPr="00423922">
              <w:rPr>
                <w:sz w:val="20"/>
                <w:szCs w:val="20"/>
              </w:rPr>
              <w:t>mit Wirkung für den unbelastetem/gering belasteten Siedlungsraum: leistungsfähige Kalt- oder Frischluftentstehungsgebiete in Verbindung mit Kaltluftabfluss- oder Luftleitbahnen oder leistungsfähige Freiräume und Freiflächen</w:t>
            </w:r>
            <w:r w:rsidR="001C6D4D">
              <w:rPr>
                <w:sz w:val="20"/>
                <w:szCs w:val="20"/>
              </w:rPr>
              <w:t xml:space="preserve"> jeweils</w:t>
            </w:r>
          </w:p>
        </w:tc>
        <w:tc>
          <w:tcPr>
            <w:tcW w:w="937" w:type="pct"/>
            <w:tcBorders>
              <w:bottom w:val="single" w:sz="4" w:space="0" w:color="auto"/>
              <w:right w:val="single" w:sz="4" w:space="0" w:color="auto"/>
            </w:tcBorders>
            <w:shd w:val="clear" w:color="auto" w:fill="EAF1DD" w:themeFill="accent3" w:themeFillTint="33"/>
            <w:hideMark/>
          </w:tcPr>
          <w:p w14:paraId="3D4E15F4"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w:t>
            </w:r>
          </w:p>
        </w:tc>
        <w:tc>
          <w:tcPr>
            <w:tcW w:w="938" w:type="pct"/>
            <w:tcBorders>
              <w:bottom w:val="single" w:sz="4" w:space="0" w:color="auto"/>
              <w:right w:val="single" w:sz="4" w:space="0" w:color="auto"/>
            </w:tcBorders>
            <w:shd w:val="clear" w:color="auto" w:fill="EAF1DD" w:themeFill="accent3" w:themeFillTint="33"/>
            <w:hideMark/>
          </w:tcPr>
          <w:p w14:paraId="77ACF3E0"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w:t>
            </w:r>
          </w:p>
        </w:tc>
        <w:tc>
          <w:tcPr>
            <w:tcW w:w="938" w:type="pct"/>
            <w:tcBorders>
              <w:bottom w:val="single" w:sz="4" w:space="0" w:color="auto"/>
            </w:tcBorders>
            <w:shd w:val="clear" w:color="auto" w:fill="C2D69B" w:themeFill="accent3" w:themeFillTint="99"/>
            <w:hideMark/>
          </w:tcPr>
          <w:p w14:paraId="4114C818" w14:textId="77777777" w:rsidR="00423922" w:rsidRPr="00264DDB" w:rsidRDefault="00423922" w:rsidP="00423922">
            <w:pPr>
              <w:spacing w:after="0" w:line="240" w:lineRule="auto"/>
              <w:jc w:val="center"/>
              <w:rPr>
                <w:rFonts w:cstheme="minorHAnsi"/>
                <w:b/>
                <w:sz w:val="20"/>
                <w:szCs w:val="20"/>
              </w:rPr>
            </w:pPr>
            <w:r w:rsidRPr="00264DDB">
              <w:rPr>
                <w:rFonts w:cstheme="minorHAnsi"/>
                <w:b/>
                <w:sz w:val="20"/>
                <w:szCs w:val="20"/>
              </w:rPr>
              <w:t>eBS</w:t>
            </w:r>
          </w:p>
        </w:tc>
      </w:tr>
      <w:tr w:rsidR="00423922" w:rsidRPr="0051144C" w14:paraId="1717C29F" w14:textId="77777777" w:rsidTr="00E279E7">
        <w:tc>
          <w:tcPr>
            <w:tcW w:w="2188" w:type="pct"/>
            <w:tcBorders>
              <w:bottom w:val="single" w:sz="4" w:space="0" w:color="auto"/>
              <w:right w:val="single" w:sz="4" w:space="0" w:color="auto"/>
            </w:tcBorders>
            <w:hideMark/>
          </w:tcPr>
          <w:p w14:paraId="0903BD01" w14:textId="77777777" w:rsidR="00423922" w:rsidRPr="00264DDB" w:rsidRDefault="00423922" w:rsidP="003D5AF1">
            <w:pPr>
              <w:spacing w:after="0" w:line="240" w:lineRule="auto"/>
              <w:jc w:val="left"/>
              <w:rPr>
                <w:rFonts w:cstheme="minorHAnsi"/>
                <w:b/>
                <w:sz w:val="20"/>
                <w:szCs w:val="20"/>
              </w:rPr>
            </w:pPr>
            <w:r w:rsidRPr="00264DDB">
              <w:rPr>
                <w:rFonts w:cstheme="minorHAnsi"/>
                <w:b/>
                <w:sz w:val="20"/>
                <w:szCs w:val="20"/>
              </w:rPr>
              <w:t>4   hoch</w:t>
            </w:r>
          </w:p>
          <w:p w14:paraId="6F7693C5" w14:textId="77777777" w:rsidR="00423922" w:rsidRPr="00264DDB" w:rsidRDefault="00423922" w:rsidP="003D5AF1">
            <w:pPr>
              <w:spacing w:after="0" w:line="240" w:lineRule="auto"/>
              <w:jc w:val="left"/>
              <w:rPr>
                <w:rFonts w:cstheme="minorHAnsi"/>
                <w:sz w:val="20"/>
                <w:szCs w:val="20"/>
              </w:rPr>
            </w:pPr>
            <w:r w:rsidRPr="00423922">
              <w:rPr>
                <w:sz w:val="20"/>
                <w:szCs w:val="20"/>
              </w:rPr>
              <w:t>mit Wirkung für den mäßig belasteten Siedlungsraum</w:t>
            </w:r>
            <w:r w:rsidR="009E321A">
              <w:rPr>
                <w:sz w:val="20"/>
                <w:szCs w:val="20"/>
              </w:rPr>
              <w:t xml:space="preserve"> (Warm gemäß Karte mit thermischer Belastung)</w:t>
            </w:r>
            <w:r w:rsidRPr="00423922">
              <w:rPr>
                <w:sz w:val="20"/>
                <w:szCs w:val="20"/>
              </w:rPr>
              <w:t>: leistungsfähige Kalt- oder Frischluftentstehungsgebiete in Verbindung mit Kaltluftabfluss- oder Luftleitbahnen oder leistungsfähige Freiräume und Freiflächen</w:t>
            </w:r>
          </w:p>
        </w:tc>
        <w:tc>
          <w:tcPr>
            <w:tcW w:w="937" w:type="pct"/>
            <w:tcBorders>
              <w:bottom w:val="single" w:sz="4" w:space="0" w:color="auto"/>
              <w:right w:val="single" w:sz="4" w:space="0" w:color="auto"/>
            </w:tcBorders>
            <w:shd w:val="clear" w:color="auto" w:fill="EAF1DD" w:themeFill="accent3" w:themeFillTint="33"/>
            <w:hideMark/>
          </w:tcPr>
          <w:p w14:paraId="330FE68D"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w:t>
            </w:r>
          </w:p>
        </w:tc>
        <w:tc>
          <w:tcPr>
            <w:tcW w:w="938" w:type="pct"/>
            <w:tcBorders>
              <w:bottom w:val="single" w:sz="4" w:space="0" w:color="auto"/>
              <w:right w:val="single" w:sz="4" w:space="0" w:color="auto"/>
            </w:tcBorders>
            <w:shd w:val="clear" w:color="auto" w:fill="C2D69B" w:themeFill="accent3" w:themeFillTint="99"/>
            <w:hideMark/>
          </w:tcPr>
          <w:p w14:paraId="040C7DFA"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c>
          <w:tcPr>
            <w:tcW w:w="938" w:type="pct"/>
            <w:tcBorders>
              <w:bottom w:val="single" w:sz="4" w:space="0" w:color="auto"/>
            </w:tcBorders>
            <w:shd w:val="clear" w:color="auto" w:fill="C2D69B" w:themeFill="accent3" w:themeFillTint="99"/>
            <w:hideMark/>
          </w:tcPr>
          <w:p w14:paraId="6E498F9F"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r>
      <w:tr w:rsidR="00423922" w:rsidRPr="0051144C" w14:paraId="56D3E050" w14:textId="77777777" w:rsidTr="00E279E7">
        <w:tc>
          <w:tcPr>
            <w:tcW w:w="2188" w:type="pct"/>
            <w:tcBorders>
              <w:bottom w:val="single" w:sz="4" w:space="0" w:color="auto"/>
              <w:right w:val="single" w:sz="4" w:space="0" w:color="auto"/>
            </w:tcBorders>
            <w:hideMark/>
          </w:tcPr>
          <w:p w14:paraId="05920AFB" w14:textId="77777777" w:rsidR="00423922" w:rsidRPr="00264DDB" w:rsidRDefault="00423922" w:rsidP="003D5AF1">
            <w:pPr>
              <w:spacing w:after="0" w:line="240" w:lineRule="auto"/>
              <w:jc w:val="left"/>
              <w:rPr>
                <w:rFonts w:cstheme="minorHAnsi"/>
                <w:b/>
                <w:sz w:val="20"/>
                <w:szCs w:val="20"/>
              </w:rPr>
            </w:pPr>
            <w:r w:rsidRPr="00264DDB">
              <w:rPr>
                <w:rFonts w:cstheme="minorHAnsi"/>
                <w:b/>
                <w:sz w:val="20"/>
                <w:szCs w:val="20"/>
              </w:rPr>
              <w:t>5   sehr hoch</w:t>
            </w:r>
          </w:p>
          <w:p w14:paraId="4EBC0205" w14:textId="0C1B5CAE" w:rsidR="00423922" w:rsidRPr="00264DDB" w:rsidRDefault="00423922" w:rsidP="00CF191E">
            <w:pPr>
              <w:spacing w:after="0" w:line="240" w:lineRule="auto"/>
              <w:jc w:val="left"/>
              <w:rPr>
                <w:rFonts w:cstheme="minorHAnsi"/>
                <w:sz w:val="20"/>
                <w:szCs w:val="20"/>
              </w:rPr>
            </w:pPr>
            <w:r w:rsidRPr="00423922">
              <w:rPr>
                <w:sz w:val="20"/>
                <w:szCs w:val="20"/>
              </w:rPr>
              <w:t>mit Wirkung für den stark belasteten Siedlungsraum</w:t>
            </w:r>
            <w:r w:rsidR="009E321A">
              <w:rPr>
                <w:sz w:val="20"/>
                <w:szCs w:val="20"/>
              </w:rPr>
              <w:t xml:space="preserve"> (sehr warm)</w:t>
            </w:r>
            <w:r w:rsidRPr="00423922">
              <w:rPr>
                <w:sz w:val="20"/>
                <w:szCs w:val="20"/>
              </w:rPr>
              <w:t>: leistungsfähige Kalt- oder Frischluftentstehungsgebiete in Verbindung mit Kaltluftabfluss- oder Luftleitbahnen oder leistungsfähige Freiräume und Freiflächen</w:t>
            </w:r>
          </w:p>
        </w:tc>
        <w:tc>
          <w:tcPr>
            <w:tcW w:w="937" w:type="pct"/>
            <w:tcBorders>
              <w:bottom w:val="single" w:sz="4" w:space="0" w:color="auto"/>
              <w:right w:val="single" w:sz="4" w:space="0" w:color="auto"/>
            </w:tcBorders>
            <w:shd w:val="clear" w:color="auto" w:fill="C2D69B" w:themeFill="accent3" w:themeFillTint="99"/>
            <w:hideMark/>
          </w:tcPr>
          <w:p w14:paraId="1DA6548F"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c>
          <w:tcPr>
            <w:tcW w:w="938" w:type="pct"/>
            <w:tcBorders>
              <w:bottom w:val="single" w:sz="4" w:space="0" w:color="auto"/>
              <w:right w:val="single" w:sz="4" w:space="0" w:color="auto"/>
            </w:tcBorders>
            <w:shd w:val="clear" w:color="auto" w:fill="C2D69B" w:themeFill="accent3" w:themeFillTint="99"/>
            <w:hideMark/>
          </w:tcPr>
          <w:p w14:paraId="1106A428"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c>
          <w:tcPr>
            <w:tcW w:w="938" w:type="pct"/>
            <w:tcBorders>
              <w:bottom w:val="single" w:sz="4" w:space="0" w:color="auto"/>
            </w:tcBorders>
            <w:shd w:val="clear" w:color="auto" w:fill="C2D69B" w:themeFill="accent3" w:themeFillTint="99"/>
            <w:hideMark/>
          </w:tcPr>
          <w:p w14:paraId="46D43A78"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r>
      <w:tr w:rsidR="00423922" w:rsidRPr="0051144C" w14:paraId="56868369" w14:textId="77777777" w:rsidTr="00E279E7">
        <w:tc>
          <w:tcPr>
            <w:tcW w:w="2188" w:type="pct"/>
            <w:tcBorders>
              <w:right w:val="single" w:sz="4" w:space="0" w:color="auto"/>
            </w:tcBorders>
            <w:hideMark/>
          </w:tcPr>
          <w:p w14:paraId="19514B49" w14:textId="77777777" w:rsidR="00423922" w:rsidRPr="00264DDB" w:rsidRDefault="00423922" w:rsidP="003D5AF1">
            <w:pPr>
              <w:spacing w:after="0" w:line="240" w:lineRule="auto"/>
              <w:jc w:val="left"/>
              <w:rPr>
                <w:rFonts w:cstheme="minorHAnsi"/>
                <w:b/>
                <w:sz w:val="20"/>
                <w:szCs w:val="20"/>
              </w:rPr>
            </w:pPr>
            <w:r w:rsidRPr="00264DDB">
              <w:rPr>
                <w:rFonts w:cstheme="minorHAnsi"/>
                <w:b/>
                <w:sz w:val="20"/>
                <w:szCs w:val="20"/>
              </w:rPr>
              <w:t>6   hervorragend</w:t>
            </w:r>
          </w:p>
          <w:p w14:paraId="5EC1EA69" w14:textId="77777777" w:rsidR="00423922" w:rsidRPr="00264DDB" w:rsidRDefault="00423922" w:rsidP="003D5AF1">
            <w:pPr>
              <w:spacing w:after="0" w:line="240" w:lineRule="auto"/>
              <w:jc w:val="left"/>
              <w:rPr>
                <w:rFonts w:cstheme="minorHAnsi"/>
                <w:sz w:val="20"/>
                <w:szCs w:val="20"/>
              </w:rPr>
            </w:pPr>
            <w:r w:rsidRPr="00423922">
              <w:rPr>
                <w:sz w:val="20"/>
                <w:szCs w:val="20"/>
              </w:rPr>
              <w:t>mit Wirkung für den stark belasteten Siedlungsraum</w:t>
            </w:r>
            <w:r w:rsidR="00FC2651">
              <w:rPr>
                <w:sz w:val="20"/>
                <w:szCs w:val="20"/>
              </w:rPr>
              <w:t xml:space="preserve"> (dauerheiß bis heiß)</w:t>
            </w:r>
            <w:r w:rsidRPr="00423922">
              <w:rPr>
                <w:sz w:val="20"/>
                <w:szCs w:val="20"/>
              </w:rPr>
              <w:t>: besonders leistungsfähige Kalt- oder Frischluftentstehungsgebiete in Verbindung mit Kaltluftabfluss- oder Luftleitbahnen oder besonders leistungsfähige Freiräume und Freiflächen</w:t>
            </w:r>
          </w:p>
        </w:tc>
        <w:tc>
          <w:tcPr>
            <w:tcW w:w="937" w:type="pct"/>
            <w:tcBorders>
              <w:right w:val="single" w:sz="4" w:space="0" w:color="auto"/>
            </w:tcBorders>
            <w:shd w:val="clear" w:color="auto" w:fill="C2D69B" w:themeFill="accent3" w:themeFillTint="99"/>
            <w:hideMark/>
          </w:tcPr>
          <w:p w14:paraId="504AB581"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c>
          <w:tcPr>
            <w:tcW w:w="938" w:type="pct"/>
            <w:tcBorders>
              <w:right w:val="single" w:sz="4" w:space="0" w:color="auto"/>
            </w:tcBorders>
            <w:shd w:val="clear" w:color="auto" w:fill="C2D69B" w:themeFill="accent3" w:themeFillTint="99"/>
            <w:hideMark/>
          </w:tcPr>
          <w:p w14:paraId="5D21FD43"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c>
          <w:tcPr>
            <w:tcW w:w="938" w:type="pct"/>
            <w:shd w:val="clear" w:color="auto" w:fill="C2D69B" w:themeFill="accent3" w:themeFillTint="99"/>
            <w:hideMark/>
          </w:tcPr>
          <w:p w14:paraId="7BFDE6A7" w14:textId="77777777" w:rsidR="00423922" w:rsidRPr="00264DDB" w:rsidRDefault="00423922" w:rsidP="003D5AF1">
            <w:pPr>
              <w:spacing w:after="0" w:line="240" w:lineRule="auto"/>
              <w:jc w:val="center"/>
              <w:rPr>
                <w:rFonts w:cstheme="minorHAnsi"/>
                <w:b/>
                <w:sz w:val="20"/>
                <w:szCs w:val="20"/>
              </w:rPr>
            </w:pPr>
            <w:r w:rsidRPr="00264DDB">
              <w:rPr>
                <w:rFonts w:cstheme="minorHAnsi"/>
                <w:b/>
                <w:sz w:val="20"/>
                <w:szCs w:val="20"/>
              </w:rPr>
              <w:t>eBS</w:t>
            </w:r>
          </w:p>
        </w:tc>
      </w:tr>
    </w:tbl>
    <w:p w14:paraId="016C3EF8" w14:textId="77777777" w:rsidR="00423922" w:rsidRPr="00A96888" w:rsidRDefault="00423922" w:rsidP="00423922">
      <w:pPr>
        <w:pStyle w:val="Textkrperaltt"/>
      </w:pPr>
    </w:p>
    <w:p w14:paraId="5BAE38B0" w14:textId="367F07C3" w:rsidR="004727D0" w:rsidRPr="00A66B77" w:rsidRDefault="001D4477" w:rsidP="00423922">
      <w:pPr>
        <w:pStyle w:val="Textkrperaltt"/>
      </w:pPr>
      <w:r w:rsidRPr="00A66B77">
        <w:rPr>
          <w:b/>
        </w:rPr>
        <w:t xml:space="preserve">Allen weiteren </w:t>
      </w:r>
      <w:r w:rsidR="004727D0" w:rsidRPr="00A66B77">
        <w:rPr>
          <w:b/>
        </w:rPr>
        <w:t xml:space="preserve">relevanten </w:t>
      </w:r>
      <w:r w:rsidRPr="00A66B77">
        <w:rPr>
          <w:b/>
        </w:rPr>
        <w:t>Wirkungen</w:t>
      </w:r>
      <w:r w:rsidRPr="00A66B77">
        <w:t xml:space="preserve"> (anlagebedingte Überbauung, </w:t>
      </w:r>
      <w:r w:rsidR="006A77D9" w:rsidRPr="00D37888">
        <w:rPr>
          <w:b/>
        </w:rPr>
        <w:t>baubedingte</w:t>
      </w:r>
      <w:r w:rsidR="006A77D9">
        <w:t xml:space="preserve"> </w:t>
      </w:r>
      <w:r w:rsidRPr="00A66B77">
        <w:t xml:space="preserve">temporäre Flächeninanspruchnahmen, temporäre Barrierewirkungen, bau- und </w:t>
      </w:r>
      <w:r w:rsidRPr="00D37888">
        <w:rPr>
          <w:b/>
        </w:rPr>
        <w:t xml:space="preserve">betriebsbedingte </w:t>
      </w:r>
      <w:r w:rsidRPr="00A66B77">
        <w:t>Schadstof</w:t>
      </w:r>
      <w:r w:rsidR="004727D0" w:rsidRPr="00A66B77">
        <w:t>femissionen</w:t>
      </w:r>
      <w:r w:rsidRPr="00A66B77">
        <w:t xml:space="preserve">) wird eine geringe Intensität </w:t>
      </w:r>
      <w:r w:rsidR="00A66B77" w:rsidRPr="00A66B77">
        <w:t>(</w:t>
      </w:r>
      <w:r w:rsidR="00A66B77" w:rsidRPr="00A66B77">
        <w:rPr>
          <w:b/>
        </w:rPr>
        <w:t xml:space="preserve">Wirkungsstufe </w:t>
      </w:r>
      <w:r w:rsidR="00A66B77">
        <w:rPr>
          <w:b/>
        </w:rPr>
        <w:t>I</w:t>
      </w:r>
      <w:r w:rsidR="00A66B77" w:rsidRPr="00A66B77">
        <w:t xml:space="preserve">) </w:t>
      </w:r>
      <w:r w:rsidRPr="00A66B77">
        <w:t>zugeschrieben, hier löst eine sehr hohe</w:t>
      </w:r>
      <w:r w:rsidR="004727D0" w:rsidRPr="00A66B77">
        <w:t xml:space="preserve"> oder hervorragende</w:t>
      </w:r>
      <w:r w:rsidRPr="00A66B77">
        <w:t xml:space="preserve"> Bedeutung der Schutzgutfunktion den eBS-Fall aus.</w:t>
      </w:r>
      <w:r w:rsidR="004727D0" w:rsidRPr="00A66B77">
        <w:t xml:space="preserve"> </w:t>
      </w:r>
      <w:r w:rsidR="00576C1A" w:rsidRPr="00A66B77">
        <w:t>Wo</w:t>
      </w:r>
      <w:r w:rsidR="00686400" w:rsidRPr="00A66B77">
        <w:t xml:space="preserve"> möglich erfolgt eine Q</w:t>
      </w:r>
      <w:r w:rsidR="00576C1A" w:rsidRPr="00A66B77">
        <w:t xml:space="preserve">uantifizierung </w:t>
      </w:r>
      <w:r w:rsidR="00686400" w:rsidRPr="00A66B77">
        <w:t xml:space="preserve">der Beeinträchtigungen </w:t>
      </w:r>
      <w:r w:rsidR="00576C1A" w:rsidRPr="00A66B77">
        <w:t xml:space="preserve">(Flächeninanspruchnahme), </w:t>
      </w:r>
      <w:r w:rsidR="00686400" w:rsidRPr="00A66B77">
        <w:t>ansonsten ist eine</w:t>
      </w:r>
      <w:r w:rsidR="00576C1A" w:rsidRPr="00A66B77">
        <w:t xml:space="preserve"> qualitative Beschreibung von A</w:t>
      </w:r>
      <w:r w:rsidR="00686400" w:rsidRPr="00A66B77">
        <w:t>rt und Zeitraum der zu erwarten</w:t>
      </w:r>
      <w:r w:rsidR="00576C1A" w:rsidRPr="00A66B77">
        <w:t xml:space="preserve">den Wirkungen </w:t>
      </w:r>
      <w:r w:rsidR="00686400" w:rsidRPr="00A66B77">
        <w:t xml:space="preserve">vorzunehmen. </w:t>
      </w:r>
      <w:r w:rsidR="00576C1A" w:rsidRPr="00A66B77">
        <w:t>Bei größeren Vorhaben ist ggf. eine separates Luftschadstoffgutachten erforderlich</w:t>
      </w:r>
      <w:r w:rsidR="00686400" w:rsidRPr="00A66B77">
        <w:t>.</w:t>
      </w:r>
    </w:p>
    <w:p w14:paraId="45C19124" w14:textId="77777777" w:rsidR="00686400" w:rsidRPr="00897FA0" w:rsidRDefault="00686400" w:rsidP="00686400">
      <w:pPr>
        <w:pStyle w:val="Zwischenberschrift"/>
      </w:pPr>
      <w:r w:rsidRPr="00897FA0">
        <w:t>Klimaschutzfunktion durch Treibhausgassenken /-speicher</w:t>
      </w:r>
    </w:p>
    <w:p w14:paraId="37218D22" w14:textId="7D84EA7F" w:rsidR="009D2130" w:rsidRDefault="00686400" w:rsidP="005243C9">
      <w:pPr>
        <w:spacing w:after="200" w:line="276" w:lineRule="auto"/>
        <w:rPr>
          <w:rFonts w:eastAsia="Calibri" w:cs="Arial"/>
          <w:szCs w:val="22"/>
          <w:lang w:eastAsia="en-US"/>
        </w:rPr>
      </w:pPr>
      <w:r w:rsidRPr="00897FA0">
        <w:t xml:space="preserve">Die folgende Tabelle stellt die relevanten Beeinträchtigungen des Schutzgutes Klima / Luft hinsichtlich der Klimaschutzfunktion </w:t>
      </w:r>
      <w:r w:rsidR="0050020C" w:rsidRPr="00897FA0">
        <w:t xml:space="preserve">gemäß Praxisleitfaden </w:t>
      </w:r>
      <w:r w:rsidRPr="00897FA0">
        <w:t xml:space="preserve">und die Bewertung der Schwere der Beeinträchtigungen im Überblick dar. </w:t>
      </w:r>
      <w:r w:rsidR="006A77D9" w:rsidRPr="00897FA0">
        <w:t xml:space="preserve">Hierbei wird gemäß Kap. </w:t>
      </w:r>
      <w:r w:rsidR="00224584">
        <w:fldChar w:fldCharType="begin"/>
      </w:r>
      <w:r w:rsidR="00224584">
        <w:instrText xml:space="preserve"> REF _Ref143590198 \r \h </w:instrText>
      </w:r>
      <w:r w:rsidR="00224584">
        <w:fldChar w:fldCharType="separate"/>
      </w:r>
      <w:r w:rsidR="00E24AB8">
        <w:t>3.2.6</w:t>
      </w:r>
      <w:r w:rsidR="00224584">
        <w:fldChar w:fldCharType="end"/>
      </w:r>
      <w:r w:rsidR="00224584">
        <w:t xml:space="preserve"> </w:t>
      </w:r>
      <w:r w:rsidR="006A77D9" w:rsidRPr="00897FA0">
        <w:t>nur der Boden als Treibhausgassenke /-speicher betrachtet</w:t>
      </w:r>
      <w:r w:rsidR="005243C9" w:rsidRPr="00897FA0">
        <w:t xml:space="preserve">. </w:t>
      </w:r>
      <w:r w:rsidR="005243C9" w:rsidRPr="00897FA0">
        <w:rPr>
          <w:rFonts w:eastAsia="Calibri" w:cs="Arial"/>
          <w:szCs w:val="22"/>
          <w:lang w:eastAsia="en-US"/>
        </w:rPr>
        <w:t>Die Inanspruchnahme von klimawirksamen Biotopen (Wälder, Gehölze) wird im Rahmen der integrierten Biotopbewertung ermittelt.</w:t>
      </w:r>
    </w:p>
    <w:p w14:paraId="6B25CD42" w14:textId="77777777" w:rsidR="009D2130" w:rsidRPr="0078733B" w:rsidRDefault="009D2130" w:rsidP="009D2130">
      <w:pPr>
        <w:pStyle w:val="Textkrper"/>
      </w:pPr>
      <w:r w:rsidRPr="0078733B">
        <w:t xml:space="preserve">Die </w:t>
      </w:r>
      <w:r w:rsidRPr="00D37888">
        <w:rPr>
          <w:b/>
        </w:rPr>
        <w:t>anlagenbedingte</w:t>
      </w:r>
      <w:r>
        <w:t xml:space="preserve"> </w:t>
      </w:r>
      <w:r w:rsidRPr="0078733B">
        <w:rPr>
          <w:b/>
        </w:rPr>
        <w:t>Versiegelung</w:t>
      </w:r>
      <w:r w:rsidRPr="0078733B">
        <w:t xml:space="preserve"> </w:t>
      </w:r>
      <w:r>
        <w:t xml:space="preserve">(Vollversiegelung, Teilversiegelung) </w:t>
      </w:r>
      <w:r w:rsidRPr="0078733B">
        <w:t xml:space="preserve">von Böden wird der </w:t>
      </w:r>
      <w:r w:rsidRPr="0078733B">
        <w:rPr>
          <w:b/>
        </w:rPr>
        <w:t>Wirkungsstufe II</w:t>
      </w:r>
      <w:r w:rsidRPr="0078733B">
        <w:t xml:space="preserve"> zugeordnet. Demnach ist ab einer hohen Bedeutung der Klimaschutzfunktion von einem eBS-Fall auszugehen. Bilanzierungsgröße sind hier die Flächenverluste.</w:t>
      </w:r>
      <w:r>
        <w:t xml:space="preserve"> Bei von Brücken überspannten Flächen sind i.d.R. keine Beeinträchtigungen zu bilanzieren, sofern keine unmittelbaren Eingriffe in den Boden stattfinden.</w:t>
      </w:r>
    </w:p>
    <w:p w14:paraId="559FA992" w14:textId="77777777" w:rsidR="009D2130" w:rsidRPr="0078733B" w:rsidRDefault="009D2130" w:rsidP="009D2130">
      <w:pPr>
        <w:pStyle w:val="Textkrper"/>
      </w:pPr>
      <w:r w:rsidRPr="0078733B">
        <w:rPr>
          <w:b/>
        </w:rPr>
        <w:t>Allen weiteren Beeinträchtigungen</w:t>
      </w:r>
      <w:r w:rsidRPr="0078733B">
        <w:t xml:space="preserve"> von Böden mit Klimaschutzfunktion wird eine geringe Intensität der vorhabenbezogenen Wirkungen zugesprochen (</w:t>
      </w:r>
      <w:r w:rsidRPr="0078733B">
        <w:rPr>
          <w:b/>
        </w:rPr>
        <w:t>Wirkungsstufe I</w:t>
      </w:r>
      <w:r w:rsidRPr="0078733B">
        <w:t xml:space="preserve">). Hier sind eBS-Fälle ab einer sehr hohen Bedeutung der Schutzgutfunktion zu berücksichtigen. Während die </w:t>
      </w:r>
      <w:r w:rsidRPr="00D37888">
        <w:rPr>
          <w:b/>
        </w:rPr>
        <w:t>anlagebedingte</w:t>
      </w:r>
      <w:r w:rsidRPr="0078733B">
        <w:t xml:space="preserve"> Überbauung zu quantifizieren ist (Fläche), ist die Beeinträchtigung durch die </w:t>
      </w:r>
      <w:r w:rsidRPr="00D37888">
        <w:rPr>
          <w:b/>
        </w:rPr>
        <w:t>baubedingte</w:t>
      </w:r>
      <w:r w:rsidRPr="0078733B">
        <w:t xml:space="preserve"> Freisetzung von bodengebundenem Kohlenstoff qualitativ zu beschreiben. Gleiches gilt für die Beeinträchtigung grundwasserbeeinflusster Böden durch eine Grundwasserabsenkung. Die q</w:t>
      </w:r>
      <w:r w:rsidRPr="0078733B">
        <w:rPr>
          <w:szCs w:val="18"/>
        </w:rPr>
        <w:t xml:space="preserve">ualitative Beurteilung erfolgt im Einzelfall </w:t>
      </w:r>
      <w:r w:rsidRPr="0078733B">
        <w:t>unter Berücksichtigung von Vermeidungsmaßnahmen.</w:t>
      </w:r>
    </w:p>
    <w:p w14:paraId="11C35A78" w14:textId="77777777" w:rsidR="009D2130" w:rsidRDefault="009D2130">
      <w:pPr>
        <w:spacing w:after="0" w:line="240" w:lineRule="auto"/>
        <w:jc w:val="left"/>
        <w:rPr>
          <w:rFonts w:eastAsia="Calibri" w:cs="Arial"/>
          <w:szCs w:val="22"/>
          <w:lang w:eastAsia="en-US"/>
        </w:rPr>
      </w:pPr>
      <w:r>
        <w:rPr>
          <w:rFonts w:eastAsia="Calibri" w:cs="Arial"/>
          <w:szCs w:val="22"/>
          <w:lang w:eastAsia="en-US"/>
        </w:rPr>
        <w:br w:type="page"/>
      </w:r>
    </w:p>
    <w:p w14:paraId="0093D8FD" w14:textId="7B7A9861" w:rsidR="00686400" w:rsidRDefault="00686400" w:rsidP="00897FA0">
      <w:pPr>
        <w:pStyle w:val="Zwberschrift"/>
        <w:spacing w:after="240"/>
        <w:ind w:left="1134" w:hanging="1134"/>
      </w:pPr>
      <w:bookmarkStart w:id="179" w:name="_Toc125620505"/>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8</w:t>
      </w:r>
      <w:r w:rsidRPr="00BD22B8">
        <w:t>:</w:t>
      </w:r>
      <w:r w:rsidRPr="00BD22B8">
        <w:tab/>
      </w:r>
      <w:r>
        <w:t xml:space="preserve">Bewertung der Eingriffsschwere: </w:t>
      </w:r>
      <w:r w:rsidRPr="00423922">
        <w:t>Klima</w:t>
      </w:r>
      <w:r w:rsidR="003D5AF1">
        <w:t>schutzfunktion</w:t>
      </w:r>
      <w:bookmarkEnd w:id="179"/>
      <w:r w:rsidR="003D5AF1">
        <w:t xml:space="preserve"> </w:t>
      </w:r>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3717"/>
        <w:gridCol w:w="1794"/>
        <w:gridCol w:w="1794"/>
        <w:gridCol w:w="1189"/>
      </w:tblGrid>
      <w:tr w:rsidR="00686400" w:rsidRPr="0051144C" w14:paraId="4F6D28A5" w14:textId="77777777" w:rsidTr="003D5AF1">
        <w:trPr>
          <w:tblHeader/>
        </w:trPr>
        <w:tc>
          <w:tcPr>
            <w:tcW w:w="2188" w:type="pct"/>
            <w:vMerge w:val="restart"/>
            <w:tcBorders>
              <w:bottom w:val="single" w:sz="4" w:space="0" w:color="auto"/>
              <w:right w:val="single" w:sz="4" w:space="0" w:color="auto"/>
            </w:tcBorders>
            <w:shd w:val="clear" w:color="auto" w:fill="D9D9D9" w:themeFill="background1" w:themeFillShade="D9"/>
            <w:vAlign w:val="center"/>
            <w:hideMark/>
          </w:tcPr>
          <w:p w14:paraId="42F817B5" w14:textId="77777777" w:rsidR="00686400" w:rsidRDefault="00686400" w:rsidP="003D5AF1">
            <w:pPr>
              <w:spacing w:after="0" w:line="240" w:lineRule="auto"/>
              <w:jc w:val="left"/>
              <w:rPr>
                <w:rFonts w:cstheme="minorHAnsi"/>
                <w:b/>
                <w:sz w:val="20"/>
                <w:szCs w:val="20"/>
              </w:rPr>
            </w:pPr>
            <w:r w:rsidRPr="0051144C">
              <w:rPr>
                <w:rFonts w:cstheme="minorHAnsi"/>
                <w:b/>
                <w:sz w:val="20"/>
                <w:szCs w:val="20"/>
              </w:rPr>
              <w:t xml:space="preserve">Bedeutung </w:t>
            </w:r>
            <w:r>
              <w:rPr>
                <w:rFonts w:cstheme="minorHAnsi"/>
                <w:b/>
                <w:sz w:val="20"/>
                <w:szCs w:val="20"/>
              </w:rPr>
              <w:t xml:space="preserve">der </w:t>
            </w:r>
            <w:r w:rsidRPr="00686400">
              <w:rPr>
                <w:rFonts w:cstheme="minorHAnsi"/>
                <w:b/>
                <w:sz w:val="20"/>
                <w:szCs w:val="20"/>
              </w:rPr>
              <w:t xml:space="preserve">Klimaschutzfunktion durch Treibhausgassenken /-speicher </w:t>
            </w:r>
            <w:r w:rsidRPr="0051144C">
              <w:rPr>
                <w:rFonts w:cstheme="minorHAnsi"/>
                <w:b/>
                <w:sz w:val="20"/>
                <w:szCs w:val="20"/>
              </w:rPr>
              <w:t>nach Wertstufen (</w:t>
            </w:r>
            <w:r>
              <w:rPr>
                <w:rFonts w:cstheme="minorHAnsi"/>
                <w:b/>
                <w:sz w:val="20"/>
                <w:szCs w:val="20"/>
              </w:rPr>
              <w:t xml:space="preserve">vgl. </w:t>
            </w:r>
            <w:r w:rsidRPr="0051144C">
              <w:rPr>
                <w:rFonts w:cstheme="minorHAnsi"/>
                <w:b/>
                <w:sz w:val="20"/>
                <w:szCs w:val="20"/>
              </w:rPr>
              <w:t>Anlage 7.2 Praxisleitfaden)</w:t>
            </w:r>
            <w:r>
              <w:rPr>
                <w:rFonts w:cstheme="minorHAnsi"/>
                <w:b/>
                <w:sz w:val="20"/>
                <w:szCs w:val="20"/>
              </w:rPr>
              <w:t xml:space="preserve"> </w:t>
            </w:r>
          </w:p>
          <w:p w14:paraId="42B264A1" w14:textId="77777777" w:rsidR="00686400" w:rsidRDefault="00686400" w:rsidP="003D5AF1">
            <w:pPr>
              <w:spacing w:after="0" w:line="240" w:lineRule="auto"/>
              <w:jc w:val="left"/>
              <w:rPr>
                <w:rFonts w:cstheme="minorHAnsi"/>
                <w:b/>
                <w:color w:val="FF0000"/>
                <w:sz w:val="20"/>
                <w:szCs w:val="20"/>
              </w:rPr>
            </w:pPr>
            <w:r w:rsidRPr="00264DDB">
              <w:rPr>
                <w:rFonts w:cstheme="minorHAnsi"/>
                <w:b/>
                <w:color w:val="FF0000"/>
                <w:sz w:val="20"/>
                <w:szCs w:val="20"/>
              </w:rPr>
              <w:t>zzgl. Fachkonventionen LBM RP</w:t>
            </w:r>
          </w:p>
          <w:p w14:paraId="78E7F73B" w14:textId="50CDE3DF" w:rsidR="005A6355" w:rsidRPr="0051144C" w:rsidRDefault="005A6355" w:rsidP="003D5AF1">
            <w:pPr>
              <w:spacing w:after="0" w:line="240" w:lineRule="auto"/>
              <w:jc w:val="left"/>
              <w:rPr>
                <w:rFonts w:cstheme="minorHAnsi"/>
                <w:b/>
                <w:sz w:val="20"/>
                <w:szCs w:val="20"/>
              </w:rPr>
            </w:pPr>
          </w:p>
        </w:tc>
        <w:tc>
          <w:tcPr>
            <w:tcW w:w="2812" w:type="pct"/>
            <w:gridSpan w:val="3"/>
            <w:tcBorders>
              <w:bottom w:val="single" w:sz="4" w:space="0" w:color="auto"/>
            </w:tcBorders>
            <w:shd w:val="clear" w:color="auto" w:fill="D9D9D9" w:themeFill="background1" w:themeFillShade="D9"/>
            <w:vAlign w:val="bottom"/>
            <w:hideMark/>
          </w:tcPr>
          <w:p w14:paraId="76047EC7" w14:textId="77777777" w:rsidR="00686400" w:rsidRPr="0051144C" w:rsidRDefault="00686400" w:rsidP="003D5AF1">
            <w:pPr>
              <w:spacing w:after="0" w:line="240" w:lineRule="auto"/>
              <w:jc w:val="center"/>
              <w:rPr>
                <w:b/>
                <w:bCs/>
                <w:sz w:val="20"/>
                <w:szCs w:val="20"/>
              </w:rPr>
            </w:pPr>
            <w:r w:rsidRPr="0051144C">
              <w:rPr>
                <w:b/>
                <w:bCs/>
                <w:sz w:val="20"/>
                <w:szCs w:val="20"/>
              </w:rPr>
              <w:t xml:space="preserve">Intensität der vorhabenbezogenen Wirkungen / </w:t>
            </w:r>
          </w:p>
          <w:p w14:paraId="25808B4F" w14:textId="77777777" w:rsidR="00686400" w:rsidRPr="0051144C" w:rsidRDefault="00686400" w:rsidP="003D5AF1">
            <w:pPr>
              <w:spacing w:after="0" w:line="240" w:lineRule="auto"/>
              <w:jc w:val="center"/>
              <w:rPr>
                <w:rFonts w:cstheme="minorHAnsi"/>
                <w:b/>
                <w:sz w:val="20"/>
                <w:szCs w:val="20"/>
              </w:rPr>
            </w:pPr>
            <w:r w:rsidRPr="0051144C">
              <w:rPr>
                <w:b/>
                <w:bCs/>
                <w:sz w:val="20"/>
                <w:szCs w:val="20"/>
              </w:rPr>
              <w:t>Wirkungsstufe</w:t>
            </w:r>
          </w:p>
        </w:tc>
      </w:tr>
      <w:tr w:rsidR="00686400" w:rsidRPr="0051144C" w14:paraId="124C62A5" w14:textId="77777777" w:rsidTr="00CF14C8">
        <w:trPr>
          <w:tblHeader/>
        </w:trPr>
        <w:tc>
          <w:tcPr>
            <w:tcW w:w="2188" w:type="pct"/>
            <w:vMerge/>
            <w:tcBorders>
              <w:bottom w:val="single" w:sz="4" w:space="0" w:color="auto"/>
              <w:right w:val="single" w:sz="4" w:space="0" w:color="auto"/>
            </w:tcBorders>
            <w:shd w:val="clear" w:color="auto" w:fill="D9D9D9" w:themeFill="background1" w:themeFillShade="D9"/>
            <w:vAlign w:val="center"/>
            <w:hideMark/>
          </w:tcPr>
          <w:p w14:paraId="29BD1EB4" w14:textId="77777777" w:rsidR="00686400" w:rsidRPr="0051144C" w:rsidRDefault="00686400" w:rsidP="003D5AF1">
            <w:pPr>
              <w:spacing w:after="0" w:line="240" w:lineRule="auto"/>
              <w:rPr>
                <w:rFonts w:cstheme="minorHAnsi"/>
                <w:sz w:val="20"/>
                <w:szCs w:val="20"/>
              </w:rPr>
            </w:pPr>
          </w:p>
        </w:tc>
        <w:tc>
          <w:tcPr>
            <w:tcW w:w="1056" w:type="pct"/>
            <w:tcBorders>
              <w:bottom w:val="single" w:sz="4" w:space="0" w:color="auto"/>
              <w:right w:val="single" w:sz="4" w:space="0" w:color="auto"/>
            </w:tcBorders>
            <w:shd w:val="clear" w:color="auto" w:fill="D9D9D9" w:themeFill="background1" w:themeFillShade="D9"/>
            <w:hideMark/>
          </w:tcPr>
          <w:p w14:paraId="574FB449" w14:textId="77777777" w:rsidR="00686400" w:rsidRPr="0051144C" w:rsidRDefault="00686400" w:rsidP="003D5AF1">
            <w:pPr>
              <w:spacing w:after="0" w:line="240" w:lineRule="auto"/>
              <w:jc w:val="center"/>
              <w:rPr>
                <w:rFonts w:cstheme="minorHAnsi"/>
                <w:sz w:val="20"/>
                <w:szCs w:val="20"/>
              </w:rPr>
            </w:pPr>
            <w:r w:rsidRPr="0051144C">
              <w:rPr>
                <w:rFonts w:cstheme="minorHAnsi"/>
                <w:sz w:val="20"/>
                <w:szCs w:val="20"/>
              </w:rPr>
              <w:t>I</w:t>
            </w:r>
          </w:p>
          <w:p w14:paraId="27C426A5" w14:textId="77777777" w:rsidR="00686400" w:rsidRDefault="00686400" w:rsidP="003D5AF1">
            <w:pPr>
              <w:spacing w:after="0" w:line="240" w:lineRule="auto"/>
              <w:jc w:val="center"/>
              <w:rPr>
                <w:rFonts w:cstheme="minorHAnsi"/>
                <w:sz w:val="20"/>
                <w:szCs w:val="20"/>
              </w:rPr>
            </w:pPr>
            <w:r w:rsidRPr="0051144C">
              <w:rPr>
                <w:rFonts w:cstheme="minorHAnsi"/>
                <w:sz w:val="20"/>
                <w:szCs w:val="20"/>
              </w:rPr>
              <w:t>gering</w:t>
            </w:r>
          </w:p>
          <w:p w14:paraId="2B0B3E6A" w14:textId="77777777" w:rsidR="00686400" w:rsidRDefault="00686400" w:rsidP="003D5AF1">
            <w:pPr>
              <w:spacing w:after="0" w:line="240" w:lineRule="auto"/>
              <w:jc w:val="center"/>
              <w:rPr>
                <w:rFonts w:cstheme="minorHAnsi"/>
                <w:sz w:val="20"/>
                <w:szCs w:val="20"/>
              </w:rPr>
            </w:pPr>
          </w:p>
          <w:p w14:paraId="6966445E" w14:textId="77777777" w:rsidR="00686400" w:rsidRDefault="00726A9F" w:rsidP="003D5AF1">
            <w:pPr>
              <w:spacing w:after="0" w:line="240" w:lineRule="auto"/>
              <w:jc w:val="center"/>
              <w:rPr>
                <w:rFonts w:cstheme="minorHAnsi"/>
                <w:b/>
                <w:color w:val="FF0000"/>
                <w:sz w:val="20"/>
                <w:szCs w:val="20"/>
              </w:rPr>
            </w:pPr>
            <w:r w:rsidRPr="00726A9F">
              <w:rPr>
                <w:rFonts w:cstheme="minorHAnsi"/>
                <w:b/>
                <w:color w:val="FF0000"/>
                <w:sz w:val="20"/>
                <w:szCs w:val="20"/>
              </w:rPr>
              <w:t>baubedingte Freisetzung von bodengebundenem Kohlenstoff</w:t>
            </w:r>
            <w:r>
              <w:rPr>
                <w:rFonts w:cstheme="minorHAnsi"/>
                <w:b/>
                <w:color w:val="FF0000"/>
                <w:sz w:val="20"/>
                <w:szCs w:val="20"/>
              </w:rPr>
              <w:t>,</w:t>
            </w:r>
          </w:p>
          <w:p w14:paraId="2A321A3C" w14:textId="77777777" w:rsidR="00F5661F" w:rsidRDefault="00886D4F" w:rsidP="003D5AF1">
            <w:pPr>
              <w:spacing w:after="0" w:line="240" w:lineRule="auto"/>
              <w:jc w:val="center"/>
              <w:rPr>
                <w:rFonts w:cstheme="minorHAnsi"/>
                <w:b/>
                <w:color w:val="FF0000"/>
                <w:sz w:val="20"/>
                <w:szCs w:val="20"/>
              </w:rPr>
            </w:pPr>
            <w:r>
              <w:rPr>
                <w:rFonts w:cstheme="minorHAnsi"/>
                <w:b/>
                <w:color w:val="FF0000"/>
                <w:sz w:val="20"/>
                <w:szCs w:val="20"/>
              </w:rPr>
              <w:t xml:space="preserve">anlagenbedingte </w:t>
            </w:r>
            <w:r w:rsidR="00726A9F">
              <w:rPr>
                <w:rFonts w:cstheme="minorHAnsi"/>
                <w:b/>
                <w:color w:val="FF0000"/>
                <w:sz w:val="20"/>
                <w:szCs w:val="20"/>
              </w:rPr>
              <w:t xml:space="preserve">Überbauung, </w:t>
            </w:r>
            <w:r w:rsidR="00F5661F">
              <w:rPr>
                <w:rFonts w:cstheme="minorHAnsi"/>
                <w:b/>
                <w:color w:val="FF0000"/>
                <w:sz w:val="20"/>
                <w:szCs w:val="20"/>
              </w:rPr>
              <w:t xml:space="preserve">Abgrabung, </w:t>
            </w:r>
          </w:p>
          <w:p w14:paraId="1359BE84" w14:textId="34459470" w:rsidR="00726A9F" w:rsidRPr="00264DDB" w:rsidRDefault="00726A9F" w:rsidP="003D5AF1">
            <w:pPr>
              <w:spacing w:after="0" w:line="240" w:lineRule="auto"/>
              <w:jc w:val="center"/>
              <w:rPr>
                <w:rFonts w:cstheme="minorHAnsi"/>
                <w:b/>
                <w:sz w:val="20"/>
                <w:szCs w:val="20"/>
              </w:rPr>
            </w:pPr>
            <w:r w:rsidRPr="00726A9F">
              <w:rPr>
                <w:rFonts w:cstheme="minorHAnsi"/>
                <w:b/>
                <w:color w:val="FF0000"/>
                <w:sz w:val="20"/>
                <w:szCs w:val="20"/>
              </w:rPr>
              <w:t>Grundwasserabsenkung</w:t>
            </w:r>
          </w:p>
        </w:tc>
        <w:tc>
          <w:tcPr>
            <w:tcW w:w="1056" w:type="pct"/>
            <w:tcBorders>
              <w:bottom w:val="single" w:sz="4" w:space="0" w:color="auto"/>
              <w:right w:val="single" w:sz="4" w:space="0" w:color="auto"/>
            </w:tcBorders>
            <w:shd w:val="clear" w:color="auto" w:fill="D9D9D9" w:themeFill="background1" w:themeFillShade="D9"/>
            <w:hideMark/>
          </w:tcPr>
          <w:p w14:paraId="74EE84CC" w14:textId="77777777" w:rsidR="00686400" w:rsidRPr="0051144C" w:rsidRDefault="00686400" w:rsidP="003D5AF1">
            <w:pPr>
              <w:spacing w:after="0" w:line="240" w:lineRule="auto"/>
              <w:jc w:val="center"/>
              <w:rPr>
                <w:rFonts w:cstheme="minorHAnsi"/>
                <w:sz w:val="20"/>
                <w:szCs w:val="20"/>
              </w:rPr>
            </w:pPr>
            <w:r w:rsidRPr="0051144C">
              <w:rPr>
                <w:rFonts w:cstheme="minorHAnsi"/>
                <w:sz w:val="20"/>
                <w:szCs w:val="20"/>
              </w:rPr>
              <w:t>II</w:t>
            </w:r>
          </w:p>
          <w:p w14:paraId="7D6984CF" w14:textId="77777777" w:rsidR="00686400" w:rsidRPr="0051144C" w:rsidRDefault="00686400" w:rsidP="003D5AF1">
            <w:pPr>
              <w:spacing w:after="0" w:line="240" w:lineRule="auto"/>
              <w:jc w:val="center"/>
              <w:rPr>
                <w:rFonts w:cstheme="minorHAnsi"/>
                <w:sz w:val="20"/>
                <w:szCs w:val="20"/>
              </w:rPr>
            </w:pPr>
            <w:r w:rsidRPr="0051144C">
              <w:rPr>
                <w:rFonts w:cstheme="minorHAnsi"/>
                <w:sz w:val="20"/>
                <w:szCs w:val="20"/>
              </w:rPr>
              <w:t>mittel</w:t>
            </w:r>
          </w:p>
          <w:p w14:paraId="5418FF65" w14:textId="77777777" w:rsidR="00686400" w:rsidRPr="0051144C" w:rsidRDefault="00686400" w:rsidP="003D5AF1">
            <w:pPr>
              <w:spacing w:after="0" w:line="240" w:lineRule="auto"/>
              <w:jc w:val="center"/>
              <w:rPr>
                <w:rFonts w:cstheme="minorHAnsi"/>
                <w:sz w:val="20"/>
                <w:szCs w:val="20"/>
              </w:rPr>
            </w:pPr>
          </w:p>
          <w:p w14:paraId="0581B825" w14:textId="05521569" w:rsidR="00886D4F" w:rsidRDefault="00886D4F" w:rsidP="003D5AF1">
            <w:pPr>
              <w:spacing w:after="0" w:line="240" w:lineRule="auto"/>
              <w:jc w:val="center"/>
              <w:rPr>
                <w:rFonts w:cstheme="minorHAnsi"/>
                <w:b/>
                <w:color w:val="FF0000"/>
                <w:sz w:val="20"/>
                <w:szCs w:val="20"/>
              </w:rPr>
            </w:pPr>
            <w:r>
              <w:rPr>
                <w:rFonts w:cstheme="minorHAnsi"/>
                <w:b/>
                <w:color w:val="FF0000"/>
                <w:sz w:val="20"/>
                <w:szCs w:val="20"/>
              </w:rPr>
              <w:t>anlagenbedingte</w:t>
            </w:r>
          </w:p>
          <w:p w14:paraId="5E0AABD1" w14:textId="38EA09AB" w:rsidR="00686400" w:rsidRPr="00264DDB" w:rsidRDefault="00686400" w:rsidP="003D5AF1">
            <w:pPr>
              <w:spacing w:after="0" w:line="240" w:lineRule="auto"/>
              <w:jc w:val="center"/>
              <w:rPr>
                <w:rFonts w:cstheme="minorHAnsi"/>
                <w:b/>
                <w:sz w:val="20"/>
                <w:szCs w:val="20"/>
              </w:rPr>
            </w:pPr>
            <w:r w:rsidRPr="00264DDB">
              <w:rPr>
                <w:rFonts w:cstheme="minorHAnsi"/>
                <w:b/>
                <w:color w:val="FF0000"/>
                <w:sz w:val="20"/>
                <w:szCs w:val="20"/>
              </w:rPr>
              <w:t>Vollversiegelung, Teilversiegelung</w:t>
            </w:r>
          </w:p>
        </w:tc>
        <w:tc>
          <w:tcPr>
            <w:tcW w:w="700" w:type="pct"/>
            <w:tcBorders>
              <w:bottom w:val="single" w:sz="4" w:space="0" w:color="auto"/>
            </w:tcBorders>
            <w:shd w:val="clear" w:color="auto" w:fill="D9D9D9" w:themeFill="background1" w:themeFillShade="D9"/>
            <w:hideMark/>
          </w:tcPr>
          <w:p w14:paraId="5A6E60DE" w14:textId="77777777" w:rsidR="00686400" w:rsidRPr="0051144C" w:rsidRDefault="00686400" w:rsidP="003D5AF1">
            <w:pPr>
              <w:spacing w:after="0" w:line="240" w:lineRule="auto"/>
              <w:jc w:val="center"/>
              <w:rPr>
                <w:rFonts w:cstheme="minorHAnsi"/>
                <w:sz w:val="20"/>
                <w:szCs w:val="20"/>
              </w:rPr>
            </w:pPr>
            <w:r w:rsidRPr="0051144C">
              <w:rPr>
                <w:rFonts w:cstheme="minorHAnsi"/>
                <w:sz w:val="20"/>
                <w:szCs w:val="20"/>
              </w:rPr>
              <w:t>III</w:t>
            </w:r>
          </w:p>
          <w:p w14:paraId="57870CB9" w14:textId="77777777" w:rsidR="00686400" w:rsidRPr="0051144C" w:rsidRDefault="00686400" w:rsidP="003D5AF1">
            <w:pPr>
              <w:spacing w:after="0" w:line="240" w:lineRule="auto"/>
              <w:jc w:val="center"/>
              <w:rPr>
                <w:rFonts w:cstheme="minorHAnsi"/>
                <w:sz w:val="20"/>
                <w:szCs w:val="20"/>
              </w:rPr>
            </w:pPr>
            <w:r w:rsidRPr="0051144C">
              <w:rPr>
                <w:rFonts w:cstheme="minorHAnsi"/>
                <w:sz w:val="20"/>
                <w:szCs w:val="20"/>
              </w:rPr>
              <w:t>hoch</w:t>
            </w:r>
          </w:p>
          <w:p w14:paraId="72FFFA82" w14:textId="77777777" w:rsidR="00686400" w:rsidRPr="0051144C" w:rsidRDefault="00686400" w:rsidP="003D5AF1">
            <w:pPr>
              <w:spacing w:after="0" w:line="240" w:lineRule="auto"/>
              <w:jc w:val="center"/>
              <w:rPr>
                <w:rFonts w:cstheme="minorHAnsi"/>
                <w:sz w:val="20"/>
                <w:szCs w:val="20"/>
              </w:rPr>
            </w:pPr>
          </w:p>
          <w:p w14:paraId="613A3D3E" w14:textId="77777777" w:rsidR="00686400" w:rsidRPr="00295749" w:rsidRDefault="00726A9F" w:rsidP="003D5AF1">
            <w:pPr>
              <w:spacing w:after="0" w:line="240" w:lineRule="auto"/>
              <w:jc w:val="center"/>
              <w:rPr>
                <w:rFonts w:cstheme="minorHAnsi"/>
                <w:b/>
                <w:i/>
                <w:sz w:val="20"/>
                <w:szCs w:val="20"/>
              </w:rPr>
            </w:pPr>
            <w:r w:rsidRPr="00295749">
              <w:rPr>
                <w:rFonts w:cstheme="minorHAnsi"/>
                <w:b/>
                <w:i/>
                <w:sz w:val="20"/>
                <w:szCs w:val="20"/>
              </w:rPr>
              <w:t>nicht vorhanden</w:t>
            </w:r>
          </w:p>
        </w:tc>
      </w:tr>
      <w:tr w:rsidR="00686400" w:rsidRPr="0051144C" w14:paraId="4C785231" w14:textId="77777777" w:rsidTr="00CF14C8">
        <w:tc>
          <w:tcPr>
            <w:tcW w:w="2188" w:type="pct"/>
            <w:tcBorders>
              <w:bottom w:val="single" w:sz="4" w:space="0" w:color="auto"/>
              <w:right w:val="single" w:sz="4" w:space="0" w:color="auto"/>
            </w:tcBorders>
            <w:hideMark/>
          </w:tcPr>
          <w:p w14:paraId="177115BB" w14:textId="77777777" w:rsidR="00686400" w:rsidRPr="00264DDB" w:rsidRDefault="00686400" w:rsidP="003D5AF1">
            <w:pPr>
              <w:spacing w:after="0" w:line="240" w:lineRule="auto"/>
              <w:jc w:val="left"/>
              <w:rPr>
                <w:rFonts w:cstheme="minorHAnsi"/>
                <w:b/>
                <w:sz w:val="20"/>
                <w:szCs w:val="20"/>
              </w:rPr>
            </w:pPr>
            <w:r w:rsidRPr="00264DDB">
              <w:rPr>
                <w:rFonts w:cstheme="minorHAnsi"/>
                <w:b/>
                <w:sz w:val="20"/>
                <w:szCs w:val="20"/>
              </w:rPr>
              <w:t>1   sehr gering</w:t>
            </w:r>
          </w:p>
          <w:p w14:paraId="685B6CD7" w14:textId="77777777" w:rsidR="00686400" w:rsidRPr="0051144C" w:rsidRDefault="00686400" w:rsidP="00686400">
            <w:pPr>
              <w:spacing w:after="0" w:line="240" w:lineRule="auto"/>
              <w:jc w:val="left"/>
              <w:rPr>
                <w:rFonts w:cstheme="minorHAnsi"/>
                <w:sz w:val="20"/>
                <w:szCs w:val="20"/>
              </w:rPr>
            </w:pPr>
            <w:r w:rsidRPr="00686400">
              <w:rPr>
                <w:sz w:val="20"/>
                <w:szCs w:val="20"/>
              </w:rPr>
              <w:t>0 t/ha</w:t>
            </w:r>
            <w:r>
              <w:rPr>
                <w:sz w:val="20"/>
                <w:szCs w:val="20"/>
              </w:rPr>
              <w:t xml:space="preserve"> </w:t>
            </w:r>
            <w:r w:rsidRPr="00686400">
              <w:rPr>
                <w:sz w:val="20"/>
                <w:szCs w:val="20"/>
              </w:rPr>
              <w:t>Corg-Vorräte</w:t>
            </w:r>
            <w:r w:rsidR="00726A9F">
              <w:rPr>
                <w:sz w:val="20"/>
                <w:szCs w:val="20"/>
              </w:rPr>
              <w:t xml:space="preserve"> bis max. 200 cm Bodentiefe</w:t>
            </w:r>
            <w:r>
              <w:rPr>
                <w:sz w:val="20"/>
                <w:szCs w:val="20"/>
              </w:rPr>
              <w:t>,</w:t>
            </w:r>
            <w:r w:rsidRPr="00686400">
              <w:rPr>
                <w:sz w:val="20"/>
                <w:szCs w:val="20"/>
              </w:rPr>
              <w:t xml:space="preserve"> versiegelte Flächen</w:t>
            </w:r>
          </w:p>
        </w:tc>
        <w:tc>
          <w:tcPr>
            <w:tcW w:w="1056" w:type="pct"/>
            <w:tcBorders>
              <w:bottom w:val="single" w:sz="4" w:space="0" w:color="auto"/>
              <w:right w:val="single" w:sz="4" w:space="0" w:color="auto"/>
            </w:tcBorders>
            <w:hideMark/>
          </w:tcPr>
          <w:p w14:paraId="166B6001" w14:textId="77777777" w:rsidR="00686400" w:rsidRPr="00264DDB" w:rsidRDefault="00686400" w:rsidP="003D5AF1">
            <w:pPr>
              <w:spacing w:after="0" w:line="240" w:lineRule="auto"/>
              <w:jc w:val="center"/>
              <w:rPr>
                <w:rFonts w:cstheme="minorHAnsi"/>
                <w:sz w:val="20"/>
                <w:szCs w:val="20"/>
              </w:rPr>
            </w:pPr>
            <w:r w:rsidRPr="00264DDB">
              <w:rPr>
                <w:rFonts w:cstheme="minorHAnsi"/>
                <w:sz w:val="20"/>
                <w:szCs w:val="20"/>
              </w:rPr>
              <w:t>–</w:t>
            </w:r>
          </w:p>
        </w:tc>
        <w:tc>
          <w:tcPr>
            <w:tcW w:w="1056" w:type="pct"/>
            <w:tcBorders>
              <w:bottom w:val="single" w:sz="4" w:space="0" w:color="auto"/>
              <w:right w:val="single" w:sz="4" w:space="0" w:color="auto"/>
            </w:tcBorders>
            <w:hideMark/>
          </w:tcPr>
          <w:p w14:paraId="304ECF6B" w14:textId="77777777" w:rsidR="00686400" w:rsidRPr="00264DDB" w:rsidRDefault="00686400" w:rsidP="003D5AF1">
            <w:pPr>
              <w:spacing w:after="0" w:line="240" w:lineRule="auto"/>
              <w:jc w:val="center"/>
              <w:rPr>
                <w:rFonts w:cstheme="minorHAnsi"/>
                <w:sz w:val="20"/>
                <w:szCs w:val="20"/>
              </w:rPr>
            </w:pPr>
            <w:r w:rsidRPr="00264DDB">
              <w:rPr>
                <w:rFonts w:cstheme="minorHAnsi"/>
                <w:sz w:val="20"/>
                <w:szCs w:val="20"/>
              </w:rPr>
              <w:t>–</w:t>
            </w:r>
          </w:p>
        </w:tc>
        <w:tc>
          <w:tcPr>
            <w:tcW w:w="700" w:type="pct"/>
            <w:tcBorders>
              <w:top w:val="single" w:sz="4" w:space="0" w:color="auto"/>
              <w:bottom w:val="single" w:sz="4" w:space="0" w:color="auto"/>
            </w:tcBorders>
            <w:shd w:val="clear" w:color="auto" w:fill="A6A6A6" w:themeFill="background1" w:themeFillShade="A6"/>
            <w:hideMark/>
          </w:tcPr>
          <w:p w14:paraId="5A781988" w14:textId="512CD29C" w:rsidR="00686400" w:rsidRPr="00D51F92" w:rsidRDefault="00686400" w:rsidP="003D5AF1">
            <w:pPr>
              <w:spacing w:after="0" w:line="240" w:lineRule="auto"/>
              <w:jc w:val="center"/>
              <w:rPr>
                <w:rFonts w:cstheme="minorHAnsi"/>
                <w:sz w:val="20"/>
                <w:szCs w:val="20"/>
              </w:rPr>
            </w:pPr>
            <w:r w:rsidRPr="00D51F92">
              <w:rPr>
                <w:rFonts w:cstheme="minorHAnsi"/>
                <w:sz w:val="20"/>
                <w:szCs w:val="20"/>
              </w:rPr>
              <w:t>eB</w:t>
            </w:r>
          </w:p>
        </w:tc>
      </w:tr>
      <w:tr w:rsidR="00686400" w:rsidRPr="0051144C" w14:paraId="025CA9D1" w14:textId="77777777" w:rsidTr="00CF14C8">
        <w:tc>
          <w:tcPr>
            <w:tcW w:w="2188" w:type="pct"/>
            <w:tcBorders>
              <w:bottom w:val="single" w:sz="4" w:space="0" w:color="auto"/>
              <w:right w:val="single" w:sz="4" w:space="0" w:color="auto"/>
            </w:tcBorders>
            <w:hideMark/>
          </w:tcPr>
          <w:p w14:paraId="3EF60F32" w14:textId="77777777" w:rsidR="00686400" w:rsidRPr="00264DDB" w:rsidRDefault="00686400" w:rsidP="003D5AF1">
            <w:pPr>
              <w:spacing w:after="0" w:line="240" w:lineRule="auto"/>
              <w:jc w:val="left"/>
              <w:rPr>
                <w:rFonts w:cstheme="minorHAnsi"/>
                <w:b/>
                <w:sz w:val="20"/>
                <w:szCs w:val="20"/>
              </w:rPr>
            </w:pPr>
            <w:r w:rsidRPr="00264DDB">
              <w:rPr>
                <w:rFonts w:cstheme="minorHAnsi"/>
                <w:b/>
                <w:sz w:val="20"/>
                <w:szCs w:val="20"/>
              </w:rPr>
              <w:t>2   gering</w:t>
            </w:r>
          </w:p>
          <w:p w14:paraId="00B1D280" w14:textId="3C54D7AE" w:rsidR="00686400" w:rsidRDefault="00686400" w:rsidP="00686400">
            <w:pPr>
              <w:spacing w:after="0" w:line="240" w:lineRule="auto"/>
              <w:jc w:val="left"/>
              <w:rPr>
                <w:sz w:val="20"/>
                <w:szCs w:val="20"/>
              </w:rPr>
            </w:pPr>
            <w:r w:rsidRPr="00686400">
              <w:rPr>
                <w:sz w:val="20"/>
                <w:szCs w:val="20"/>
              </w:rPr>
              <w:t>0 - 50 t/ha; teilversiegelte Flächen, Ranker, Syroseme; Standorte mit geringen Senkenpot</w:t>
            </w:r>
            <w:r>
              <w:rPr>
                <w:sz w:val="20"/>
                <w:szCs w:val="20"/>
              </w:rPr>
              <w:t>enzialen, z. B. extensive Acker</w:t>
            </w:r>
            <w:r w:rsidRPr="00686400">
              <w:rPr>
                <w:sz w:val="20"/>
                <w:szCs w:val="20"/>
              </w:rPr>
              <w:t>standorte geringer Bodenzahlen</w:t>
            </w:r>
          </w:p>
          <w:p w14:paraId="40E52A1A" w14:textId="77777777" w:rsidR="00686400" w:rsidRPr="00264DDB" w:rsidRDefault="00686400" w:rsidP="00686400">
            <w:pPr>
              <w:spacing w:after="0" w:line="240" w:lineRule="auto"/>
              <w:jc w:val="left"/>
              <w:rPr>
                <w:rFonts w:cstheme="minorHAnsi"/>
                <w:color w:val="FF0000"/>
                <w:sz w:val="20"/>
                <w:szCs w:val="20"/>
              </w:rPr>
            </w:pPr>
            <w:r w:rsidRPr="00264DDB">
              <w:rPr>
                <w:color w:val="FF0000"/>
                <w:sz w:val="20"/>
                <w:szCs w:val="20"/>
                <w:u w:val="single"/>
              </w:rPr>
              <w:t>als Konvention</w:t>
            </w:r>
            <w:r w:rsidRPr="00264DDB">
              <w:rPr>
                <w:color w:val="FF0000"/>
                <w:sz w:val="20"/>
                <w:szCs w:val="20"/>
              </w:rPr>
              <w:t>:</w:t>
            </w:r>
          </w:p>
          <w:p w14:paraId="328D0ABA" w14:textId="77777777" w:rsidR="00686400" w:rsidRPr="008D39AC" w:rsidRDefault="00686400" w:rsidP="00726A9F">
            <w:pPr>
              <w:spacing w:after="0" w:line="240" w:lineRule="auto"/>
              <w:jc w:val="left"/>
              <w:rPr>
                <w:sz w:val="20"/>
                <w:szCs w:val="20"/>
              </w:rPr>
            </w:pPr>
            <w:r w:rsidRPr="00686400">
              <w:rPr>
                <w:color w:val="FF0000"/>
                <w:sz w:val="20"/>
                <w:szCs w:val="20"/>
              </w:rPr>
              <w:t>Straßennebenflächen</w:t>
            </w:r>
            <w:r w:rsidR="00726A9F">
              <w:rPr>
                <w:color w:val="FF0000"/>
                <w:sz w:val="20"/>
                <w:szCs w:val="20"/>
              </w:rPr>
              <w:t>,</w:t>
            </w:r>
            <w:r w:rsidRPr="00686400">
              <w:rPr>
                <w:color w:val="FF0000"/>
                <w:sz w:val="20"/>
                <w:szCs w:val="20"/>
              </w:rPr>
              <w:t xml:space="preserve"> Siedlungsbereiche</w:t>
            </w:r>
          </w:p>
        </w:tc>
        <w:tc>
          <w:tcPr>
            <w:tcW w:w="1056" w:type="pct"/>
            <w:tcBorders>
              <w:bottom w:val="single" w:sz="4" w:space="0" w:color="auto"/>
              <w:right w:val="single" w:sz="4" w:space="0" w:color="auto"/>
            </w:tcBorders>
            <w:hideMark/>
          </w:tcPr>
          <w:p w14:paraId="67E15A5C"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w:t>
            </w:r>
          </w:p>
        </w:tc>
        <w:tc>
          <w:tcPr>
            <w:tcW w:w="1056" w:type="pct"/>
            <w:tcBorders>
              <w:bottom w:val="single" w:sz="4" w:space="0" w:color="auto"/>
              <w:right w:val="single" w:sz="4" w:space="0" w:color="auto"/>
            </w:tcBorders>
            <w:shd w:val="clear" w:color="auto" w:fill="EAF1DD" w:themeFill="accent3" w:themeFillTint="33"/>
            <w:hideMark/>
          </w:tcPr>
          <w:p w14:paraId="4B545EA0"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w:t>
            </w:r>
          </w:p>
        </w:tc>
        <w:tc>
          <w:tcPr>
            <w:tcW w:w="700" w:type="pct"/>
            <w:tcBorders>
              <w:top w:val="single" w:sz="4" w:space="0" w:color="auto"/>
              <w:bottom w:val="single" w:sz="4" w:space="0" w:color="auto"/>
            </w:tcBorders>
            <w:shd w:val="clear" w:color="auto" w:fill="A6A6A6" w:themeFill="background1" w:themeFillShade="A6"/>
            <w:hideMark/>
          </w:tcPr>
          <w:p w14:paraId="7EBF0CD8" w14:textId="77777777" w:rsidR="00686400" w:rsidRPr="00D51F92" w:rsidRDefault="00686400" w:rsidP="003D5AF1">
            <w:pPr>
              <w:spacing w:after="0" w:line="240" w:lineRule="auto"/>
              <w:jc w:val="center"/>
              <w:rPr>
                <w:rFonts w:cstheme="minorHAnsi"/>
                <w:sz w:val="20"/>
                <w:szCs w:val="20"/>
              </w:rPr>
            </w:pPr>
            <w:r w:rsidRPr="00CF14C8">
              <w:rPr>
                <w:rFonts w:cstheme="minorHAnsi"/>
                <w:sz w:val="20"/>
                <w:szCs w:val="20"/>
              </w:rPr>
              <w:t>eB</w:t>
            </w:r>
          </w:p>
        </w:tc>
      </w:tr>
      <w:tr w:rsidR="00686400" w:rsidRPr="0051144C" w14:paraId="21FCD45B" w14:textId="77777777" w:rsidTr="00CF14C8">
        <w:tc>
          <w:tcPr>
            <w:tcW w:w="2188" w:type="pct"/>
            <w:tcBorders>
              <w:bottom w:val="single" w:sz="4" w:space="0" w:color="auto"/>
              <w:right w:val="single" w:sz="4" w:space="0" w:color="auto"/>
            </w:tcBorders>
            <w:hideMark/>
          </w:tcPr>
          <w:p w14:paraId="37EB6768" w14:textId="77777777" w:rsidR="00686400" w:rsidRPr="00264DDB" w:rsidRDefault="00686400" w:rsidP="003D5AF1">
            <w:pPr>
              <w:spacing w:after="0" w:line="240" w:lineRule="auto"/>
              <w:jc w:val="left"/>
              <w:rPr>
                <w:rFonts w:cstheme="minorHAnsi"/>
                <w:b/>
                <w:sz w:val="20"/>
                <w:szCs w:val="20"/>
              </w:rPr>
            </w:pPr>
            <w:r w:rsidRPr="00264DDB">
              <w:rPr>
                <w:rFonts w:cstheme="minorHAnsi"/>
                <w:b/>
                <w:sz w:val="20"/>
                <w:szCs w:val="20"/>
              </w:rPr>
              <w:t>3   mittel</w:t>
            </w:r>
          </w:p>
          <w:p w14:paraId="5CEAC844" w14:textId="77777777" w:rsidR="00686400" w:rsidRPr="0051144C" w:rsidRDefault="00726A9F" w:rsidP="00726A9F">
            <w:pPr>
              <w:spacing w:after="0" w:line="240" w:lineRule="auto"/>
              <w:jc w:val="left"/>
              <w:rPr>
                <w:rFonts w:cstheme="minorHAnsi"/>
                <w:sz w:val="20"/>
                <w:szCs w:val="20"/>
              </w:rPr>
            </w:pPr>
            <w:r w:rsidRPr="00726A9F">
              <w:rPr>
                <w:sz w:val="20"/>
                <w:szCs w:val="20"/>
              </w:rPr>
              <w:t>&gt; 50 – 100 t/ha; Braunerden, Regosole</w:t>
            </w:r>
          </w:p>
        </w:tc>
        <w:tc>
          <w:tcPr>
            <w:tcW w:w="1056" w:type="pct"/>
            <w:tcBorders>
              <w:bottom w:val="single" w:sz="4" w:space="0" w:color="auto"/>
              <w:right w:val="single" w:sz="4" w:space="0" w:color="auto"/>
            </w:tcBorders>
            <w:shd w:val="clear" w:color="auto" w:fill="EAF1DD" w:themeFill="accent3" w:themeFillTint="33"/>
            <w:hideMark/>
          </w:tcPr>
          <w:p w14:paraId="3611AE1F"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w:t>
            </w:r>
          </w:p>
        </w:tc>
        <w:tc>
          <w:tcPr>
            <w:tcW w:w="1056" w:type="pct"/>
            <w:tcBorders>
              <w:bottom w:val="single" w:sz="4" w:space="0" w:color="auto"/>
              <w:right w:val="single" w:sz="4" w:space="0" w:color="auto"/>
            </w:tcBorders>
            <w:shd w:val="clear" w:color="auto" w:fill="EAF1DD" w:themeFill="accent3" w:themeFillTint="33"/>
            <w:hideMark/>
          </w:tcPr>
          <w:p w14:paraId="5F51B7CC"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w:t>
            </w:r>
          </w:p>
        </w:tc>
        <w:tc>
          <w:tcPr>
            <w:tcW w:w="700" w:type="pct"/>
            <w:tcBorders>
              <w:top w:val="single" w:sz="4" w:space="0" w:color="auto"/>
              <w:bottom w:val="single" w:sz="4" w:space="0" w:color="auto"/>
            </w:tcBorders>
            <w:shd w:val="clear" w:color="auto" w:fill="808080" w:themeFill="background1" w:themeFillShade="80"/>
            <w:hideMark/>
          </w:tcPr>
          <w:p w14:paraId="5D04F376" w14:textId="77777777" w:rsidR="00686400" w:rsidRPr="00CF14C8" w:rsidRDefault="00686400" w:rsidP="003D5AF1">
            <w:pPr>
              <w:spacing w:after="0" w:line="240" w:lineRule="auto"/>
              <w:jc w:val="center"/>
              <w:rPr>
                <w:rFonts w:cstheme="minorHAnsi"/>
                <w:sz w:val="20"/>
                <w:szCs w:val="20"/>
              </w:rPr>
            </w:pPr>
            <w:r w:rsidRPr="00CF14C8">
              <w:rPr>
                <w:rFonts w:cstheme="minorHAnsi"/>
                <w:sz w:val="20"/>
                <w:szCs w:val="20"/>
              </w:rPr>
              <w:t>eBS</w:t>
            </w:r>
          </w:p>
        </w:tc>
      </w:tr>
      <w:tr w:rsidR="00686400" w:rsidRPr="0051144C" w14:paraId="5DA7FA84" w14:textId="77777777" w:rsidTr="00CF14C8">
        <w:tc>
          <w:tcPr>
            <w:tcW w:w="2188" w:type="pct"/>
            <w:tcBorders>
              <w:bottom w:val="single" w:sz="4" w:space="0" w:color="auto"/>
              <w:right w:val="single" w:sz="4" w:space="0" w:color="auto"/>
            </w:tcBorders>
            <w:hideMark/>
          </w:tcPr>
          <w:p w14:paraId="7B6B5C67" w14:textId="77777777" w:rsidR="00686400" w:rsidRPr="00264DDB" w:rsidRDefault="00686400" w:rsidP="003D5AF1">
            <w:pPr>
              <w:spacing w:after="0" w:line="240" w:lineRule="auto"/>
              <w:jc w:val="left"/>
              <w:rPr>
                <w:rFonts w:cstheme="minorHAnsi"/>
                <w:b/>
                <w:sz w:val="20"/>
                <w:szCs w:val="20"/>
              </w:rPr>
            </w:pPr>
            <w:r w:rsidRPr="00264DDB">
              <w:rPr>
                <w:rFonts w:cstheme="minorHAnsi"/>
                <w:b/>
                <w:sz w:val="20"/>
                <w:szCs w:val="20"/>
              </w:rPr>
              <w:t>4   hoch</w:t>
            </w:r>
          </w:p>
          <w:p w14:paraId="60C4E835" w14:textId="77777777" w:rsidR="00686400" w:rsidRPr="00264DDB" w:rsidRDefault="00726A9F" w:rsidP="003D5AF1">
            <w:pPr>
              <w:spacing w:after="0" w:line="240" w:lineRule="auto"/>
              <w:jc w:val="left"/>
              <w:rPr>
                <w:rFonts w:cstheme="minorHAnsi"/>
                <w:sz w:val="20"/>
                <w:szCs w:val="20"/>
              </w:rPr>
            </w:pPr>
            <w:r w:rsidRPr="00726A9F">
              <w:rPr>
                <w:sz w:val="20"/>
                <w:szCs w:val="20"/>
              </w:rPr>
              <w:t>&gt; 100-150 t/ha; Tschernoseme, Parabraunerden, Rigosole, Pseudogleye</w:t>
            </w:r>
          </w:p>
        </w:tc>
        <w:tc>
          <w:tcPr>
            <w:tcW w:w="1056" w:type="pct"/>
            <w:tcBorders>
              <w:bottom w:val="single" w:sz="4" w:space="0" w:color="auto"/>
              <w:right w:val="single" w:sz="4" w:space="0" w:color="auto"/>
            </w:tcBorders>
            <w:shd w:val="clear" w:color="auto" w:fill="EAF1DD" w:themeFill="accent3" w:themeFillTint="33"/>
            <w:hideMark/>
          </w:tcPr>
          <w:p w14:paraId="7D0D1EC7"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w:t>
            </w:r>
          </w:p>
        </w:tc>
        <w:tc>
          <w:tcPr>
            <w:tcW w:w="1056" w:type="pct"/>
            <w:tcBorders>
              <w:bottom w:val="single" w:sz="4" w:space="0" w:color="auto"/>
              <w:right w:val="single" w:sz="4" w:space="0" w:color="auto"/>
            </w:tcBorders>
            <w:shd w:val="clear" w:color="auto" w:fill="C2D69B" w:themeFill="accent3" w:themeFillTint="99"/>
            <w:hideMark/>
          </w:tcPr>
          <w:p w14:paraId="7B62BD36"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eBS</w:t>
            </w:r>
          </w:p>
        </w:tc>
        <w:tc>
          <w:tcPr>
            <w:tcW w:w="700" w:type="pct"/>
            <w:tcBorders>
              <w:top w:val="single" w:sz="4" w:space="0" w:color="auto"/>
              <w:bottom w:val="single" w:sz="4" w:space="0" w:color="auto"/>
            </w:tcBorders>
            <w:shd w:val="clear" w:color="auto" w:fill="808080" w:themeFill="background1" w:themeFillShade="80"/>
            <w:hideMark/>
          </w:tcPr>
          <w:p w14:paraId="1601C9D0" w14:textId="77777777" w:rsidR="00686400" w:rsidRPr="00CF14C8" w:rsidRDefault="00686400" w:rsidP="003D5AF1">
            <w:pPr>
              <w:spacing w:after="0" w:line="240" w:lineRule="auto"/>
              <w:jc w:val="center"/>
              <w:rPr>
                <w:rFonts w:cstheme="minorHAnsi"/>
                <w:sz w:val="20"/>
                <w:szCs w:val="20"/>
              </w:rPr>
            </w:pPr>
            <w:r w:rsidRPr="00CF14C8">
              <w:rPr>
                <w:rFonts w:cstheme="minorHAnsi"/>
                <w:sz w:val="20"/>
                <w:szCs w:val="20"/>
              </w:rPr>
              <w:t>eBS</w:t>
            </w:r>
          </w:p>
        </w:tc>
      </w:tr>
      <w:tr w:rsidR="00686400" w:rsidRPr="0051144C" w14:paraId="68039B8F" w14:textId="77777777" w:rsidTr="00CF14C8">
        <w:tc>
          <w:tcPr>
            <w:tcW w:w="2188" w:type="pct"/>
            <w:tcBorders>
              <w:bottom w:val="single" w:sz="4" w:space="0" w:color="auto"/>
              <w:right w:val="single" w:sz="4" w:space="0" w:color="auto"/>
            </w:tcBorders>
            <w:hideMark/>
          </w:tcPr>
          <w:p w14:paraId="10427E83" w14:textId="77777777" w:rsidR="00686400" w:rsidRPr="00264DDB" w:rsidRDefault="00686400" w:rsidP="003D5AF1">
            <w:pPr>
              <w:spacing w:after="0" w:line="240" w:lineRule="auto"/>
              <w:jc w:val="left"/>
              <w:rPr>
                <w:rFonts w:cstheme="minorHAnsi"/>
                <w:b/>
                <w:sz w:val="20"/>
                <w:szCs w:val="20"/>
              </w:rPr>
            </w:pPr>
            <w:r w:rsidRPr="00264DDB">
              <w:rPr>
                <w:rFonts w:cstheme="minorHAnsi"/>
                <w:b/>
                <w:sz w:val="20"/>
                <w:szCs w:val="20"/>
              </w:rPr>
              <w:t>5   sehr hoch</w:t>
            </w:r>
          </w:p>
          <w:p w14:paraId="61FC11EC" w14:textId="392493CB" w:rsidR="00686400" w:rsidRPr="00264DDB" w:rsidRDefault="00726A9F" w:rsidP="00295749">
            <w:pPr>
              <w:spacing w:after="0" w:line="240" w:lineRule="auto"/>
              <w:jc w:val="left"/>
              <w:rPr>
                <w:rFonts w:cstheme="minorHAnsi"/>
                <w:sz w:val="20"/>
                <w:szCs w:val="20"/>
              </w:rPr>
            </w:pPr>
            <w:r w:rsidRPr="00726A9F">
              <w:rPr>
                <w:sz w:val="20"/>
                <w:szCs w:val="20"/>
              </w:rPr>
              <w:t>&gt; 150 – 200 t/ha; entwässerte/degradierte Moore, Auenböden, Kolluvisole, Gleye</w:t>
            </w:r>
          </w:p>
        </w:tc>
        <w:tc>
          <w:tcPr>
            <w:tcW w:w="1056" w:type="pct"/>
            <w:tcBorders>
              <w:bottom w:val="single" w:sz="4" w:space="0" w:color="auto"/>
              <w:right w:val="single" w:sz="4" w:space="0" w:color="auto"/>
            </w:tcBorders>
            <w:shd w:val="clear" w:color="auto" w:fill="C2D69B" w:themeFill="accent3" w:themeFillTint="99"/>
            <w:hideMark/>
          </w:tcPr>
          <w:p w14:paraId="1E487CA1"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eBS</w:t>
            </w:r>
          </w:p>
        </w:tc>
        <w:tc>
          <w:tcPr>
            <w:tcW w:w="1056" w:type="pct"/>
            <w:tcBorders>
              <w:bottom w:val="single" w:sz="4" w:space="0" w:color="auto"/>
              <w:right w:val="single" w:sz="4" w:space="0" w:color="auto"/>
            </w:tcBorders>
            <w:shd w:val="clear" w:color="auto" w:fill="C2D69B" w:themeFill="accent3" w:themeFillTint="99"/>
            <w:hideMark/>
          </w:tcPr>
          <w:p w14:paraId="5DE1E38F"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eBS</w:t>
            </w:r>
          </w:p>
        </w:tc>
        <w:tc>
          <w:tcPr>
            <w:tcW w:w="700" w:type="pct"/>
            <w:tcBorders>
              <w:top w:val="single" w:sz="4" w:space="0" w:color="auto"/>
              <w:bottom w:val="single" w:sz="4" w:space="0" w:color="auto"/>
            </w:tcBorders>
            <w:shd w:val="clear" w:color="auto" w:fill="808080" w:themeFill="background1" w:themeFillShade="80"/>
            <w:hideMark/>
          </w:tcPr>
          <w:p w14:paraId="3DE3D232" w14:textId="77777777" w:rsidR="00686400" w:rsidRPr="00CF14C8" w:rsidRDefault="00686400" w:rsidP="003D5AF1">
            <w:pPr>
              <w:spacing w:after="0" w:line="240" w:lineRule="auto"/>
              <w:jc w:val="center"/>
              <w:rPr>
                <w:rFonts w:cstheme="minorHAnsi"/>
                <w:sz w:val="20"/>
                <w:szCs w:val="20"/>
              </w:rPr>
            </w:pPr>
            <w:r w:rsidRPr="00CF14C8">
              <w:rPr>
                <w:rFonts w:cstheme="minorHAnsi"/>
                <w:sz w:val="20"/>
                <w:szCs w:val="20"/>
              </w:rPr>
              <w:t>eBS</w:t>
            </w:r>
          </w:p>
        </w:tc>
      </w:tr>
      <w:tr w:rsidR="00686400" w:rsidRPr="0051144C" w14:paraId="68A76D43" w14:textId="77777777" w:rsidTr="00CF14C8">
        <w:tc>
          <w:tcPr>
            <w:tcW w:w="2188" w:type="pct"/>
            <w:tcBorders>
              <w:right w:val="single" w:sz="4" w:space="0" w:color="auto"/>
            </w:tcBorders>
            <w:hideMark/>
          </w:tcPr>
          <w:p w14:paraId="6D739D28" w14:textId="77777777" w:rsidR="00686400" w:rsidRPr="00264DDB" w:rsidRDefault="00686400" w:rsidP="003D5AF1">
            <w:pPr>
              <w:spacing w:after="0" w:line="240" w:lineRule="auto"/>
              <w:jc w:val="left"/>
              <w:rPr>
                <w:rFonts w:cstheme="minorHAnsi"/>
                <w:b/>
                <w:sz w:val="20"/>
                <w:szCs w:val="20"/>
              </w:rPr>
            </w:pPr>
            <w:r w:rsidRPr="00264DDB">
              <w:rPr>
                <w:rFonts w:cstheme="minorHAnsi"/>
                <w:b/>
                <w:sz w:val="20"/>
                <w:szCs w:val="20"/>
              </w:rPr>
              <w:t>6   hervorragend</w:t>
            </w:r>
          </w:p>
          <w:p w14:paraId="0760EA11" w14:textId="77777777" w:rsidR="00686400" w:rsidRPr="00264DDB" w:rsidRDefault="00726A9F" w:rsidP="003D5AF1">
            <w:pPr>
              <w:spacing w:after="0" w:line="240" w:lineRule="auto"/>
              <w:jc w:val="left"/>
              <w:rPr>
                <w:rFonts w:cstheme="minorHAnsi"/>
                <w:sz w:val="20"/>
                <w:szCs w:val="20"/>
              </w:rPr>
            </w:pPr>
            <w:r w:rsidRPr="00726A9F">
              <w:rPr>
                <w:sz w:val="20"/>
                <w:szCs w:val="20"/>
              </w:rPr>
              <w:t>&gt; 200 t/ha; Moore</w:t>
            </w:r>
          </w:p>
        </w:tc>
        <w:tc>
          <w:tcPr>
            <w:tcW w:w="1056" w:type="pct"/>
            <w:tcBorders>
              <w:right w:val="single" w:sz="4" w:space="0" w:color="auto"/>
            </w:tcBorders>
            <w:shd w:val="clear" w:color="auto" w:fill="C2D69B" w:themeFill="accent3" w:themeFillTint="99"/>
            <w:hideMark/>
          </w:tcPr>
          <w:p w14:paraId="2C003C42"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eBS</w:t>
            </w:r>
          </w:p>
        </w:tc>
        <w:tc>
          <w:tcPr>
            <w:tcW w:w="1056" w:type="pct"/>
            <w:tcBorders>
              <w:right w:val="single" w:sz="4" w:space="0" w:color="auto"/>
            </w:tcBorders>
            <w:shd w:val="clear" w:color="auto" w:fill="C2D69B" w:themeFill="accent3" w:themeFillTint="99"/>
            <w:hideMark/>
          </w:tcPr>
          <w:p w14:paraId="20147EA7" w14:textId="77777777" w:rsidR="00686400" w:rsidRPr="00264DDB" w:rsidRDefault="00686400" w:rsidP="003D5AF1">
            <w:pPr>
              <w:spacing w:after="0" w:line="240" w:lineRule="auto"/>
              <w:jc w:val="center"/>
              <w:rPr>
                <w:rFonts w:cstheme="minorHAnsi"/>
                <w:b/>
                <w:sz w:val="20"/>
                <w:szCs w:val="20"/>
              </w:rPr>
            </w:pPr>
            <w:r w:rsidRPr="00264DDB">
              <w:rPr>
                <w:rFonts w:cstheme="minorHAnsi"/>
                <w:b/>
                <w:sz w:val="20"/>
                <w:szCs w:val="20"/>
              </w:rPr>
              <w:t>eBS</w:t>
            </w:r>
          </w:p>
        </w:tc>
        <w:tc>
          <w:tcPr>
            <w:tcW w:w="700" w:type="pct"/>
            <w:tcBorders>
              <w:top w:val="single" w:sz="4" w:space="0" w:color="auto"/>
              <w:bottom w:val="single" w:sz="4" w:space="0" w:color="auto"/>
            </w:tcBorders>
            <w:shd w:val="clear" w:color="auto" w:fill="808080" w:themeFill="background1" w:themeFillShade="80"/>
            <w:hideMark/>
          </w:tcPr>
          <w:p w14:paraId="4D4B9BDE" w14:textId="77777777" w:rsidR="00686400" w:rsidRPr="00CF14C8" w:rsidRDefault="00686400" w:rsidP="003D5AF1">
            <w:pPr>
              <w:spacing w:after="0" w:line="240" w:lineRule="auto"/>
              <w:jc w:val="center"/>
              <w:rPr>
                <w:rFonts w:cstheme="minorHAnsi"/>
                <w:sz w:val="20"/>
                <w:szCs w:val="20"/>
              </w:rPr>
            </w:pPr>
            <w:r w:rsidRPr="00CF14C8">
              <w:rPr>
                <w:rFonts w:cstheme="minorHAnsi"/>
                <w:sz w:val="20"/>
                <w:szCs w:val="20"/>
              </w:rPr>
              <w:t>eBS</w:t>
            </w:r>
          </w:p>
        </w:tc>
      </w:tr>
    </w:tbl>
    <w:p w14:paraId="7A178677" w14:textId="77777777" w:rsidR="00E279E7" w:rsidRDefault="00E279E7" w:rsidP="00423922">
      <w:pPr>
        <w:pStyle w:val="Textkrperaltt"/>
      </w:pPr>
    </w:p>
    <w:p w14:paraId="00553676" w14:textId="25B21693" w:rsidR="00B552A1" w:rsidRPr="0078733B" w:rsidRDefault="00A22CA0" w:rsidP="00BC6D32">
      <w:pPr>
        <w:pStyle w:val="berschrift4"/>
        <w:numPr>
          <w:ilvl w:val="2"/>
          <w:numId w:val="34"/>
        </w:numPr>
        <w:tabs>
          <w:tab w:val="num" w:pos="1474"/>
        </w:tabs>
        <w:ind w:left="1191" w:hanging="1191"/>
      </w:pPr>
      <w:bookmarkStart w:id="180" w:name="_Toc143588027"/>
      <w:r>
        <w:t xml:space="preserve">Eingriffsermittlung </w:t>
      </w:r>
      <w:r w:rsidR="00B552A1" w:rsidRPr="0078733B">
        <w:t>Landschaftsbild</w:t>
      </w:r>
      <w:bookmarkEnd w:id="180"/>
    </w:p>
    <w:p w14:paraId="601708A9" w14:textId="77777777" w:rsidR="00B552A1" w:rsidRPr="0078733B" w:rsidRDefault="0013236C" w:rsidP="0013236C">
      <w:pPr>
        <w:pStyle w:val="Zwischenberschrift"/>
      </w:pPr>
      <w:r w:rsidRPr="0078733B">
        <w:t>Vielfalt von Landschaft als Ausdruck des natürlichen und kulturellen Erbes</w:t>
      </w:r>
    </w:p>
    <w:p w14:paraId="6EB41349" w14:textId="77777777" w:rsidR="00B91E7B" w:rsidRPr="0078733B" w:rsidRDefault="00B91E7B" w:rsidP="00B91E7B">
      <w:pPr>
        <w:pStyle w:val="Textkrperaltt"/>
      </w:pPr>
      <w:r w:rsidRPr="0078733B">
        <w:t xml:space="preserve">Die folgende Tabelle stellt die relevanten Beeinträchtigungen des Schutzgutes Landschaftsbild hinsichtlich Vielfalt von Landschaft als Ausdruck des natürlichen und kulturellen Erbes und die Bewertung der Schwere der Beeinträchtigungen im Überblick dar. </w:t>
      </w:r>
    </w:p>
    <w:p w14:paraId="0BAD1943" w14:textId="77777777" w:rsidR="008F368F" w:rsidRDefault="008F368F" w:rsidP="0013236C">
      <w:pPr>
        <w:pStyle w:val="Zwberschrift"/>
        <w:spacing w:after="240"/>
        <w:ind w:left="1134" w:hanging="1134"/>
      </w:pPr>
      <w:bookmarkStart w:id="181" w:name="_Toc125620506"/>
    </w:p>
    <w:p w14:paraId="0D54C239" w14:textId="68DF52EF" w:rsidR="0013236C" w:rsidRDefault="0013236C" w:rsidP="0013236C">
      <w:pPr>
        <w:pStyle w:val="Zwberschrift"/>
        <w:spacing w:after="240"/>
        <w:ind w:left="1134" w:hanging="1134"/>
      </w:pPr>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9</w:t>
      </w:r>
      <w:r w:rsidRPr="00BD22B8">
        <w:t>:</w:t>
      </w:r>
      <w:r w:rsidRPr="00BD22B8">
        <w:tab/>
      </w:r>
      <w:r>
        <w:t xml:space="preserve">Bewertung der Eingriffsschwere: </w:t>
      </w:r>
      <w:r w:rsidRPr="0013236C">
        <w:t>Vielfalt von Landschaft</w:t>
      </w:r>
      <w:bookmarkEnd w:id="181"/>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3717"/>
        <w:gridCol w:w="2392"/>
        <w:gridCol w:w="1126"/>
        <w:gridCol w:w="1259"/>
      </w:tblGrid>
      <w:tr w:rsidR="003D5AF1" w:rsidRPr="0051144C" w14:paraId="716C851F" w14:textId="77777777" w:rsidTr="003D5AF1">
        <w:trPr>
          <w:tblHeader/>
        </w:trPr>
        <w:tc>
          <w:tcPr>
            <w:tcW w:w="2188" w:type="pct"/>
            <w:vMerge w:val="restart"/>
            <w:tcBorders>
              <w:bottom w:val="single" w:sz="4" w:space="0" w:color="auto"/>
              <w:right w:val="single" w:sz="4" w:space="0" w:color="auto"/>
            </w:tcBorders>
            <w:shd w:val="clear" w:color="auto" w:fill="D9D9D9" w:themeFill="background1" w:themeFillShade="D9"/>
            <w:vAlign w:val="center"/>
            <w:hideMark/>
          </w:tcPr>
          <w:p w14:paraId="07ABAB00" w14:textId="77777777" w:rsidR="003D5AF1" w:rsidRDefault="003D5AF1" w:rsidP="003D5AF1">
            <w:pPr>
              <w:spacing w:after="0" w:line="240" w:lineRule="auto"/>
              <w:jc w:val="left"/>
              <w:rPr>
                <w:rFonts w:cstheme="minorHAnsi"/>
                <w:b/>
                <w:sz w:val="20"/>
                <w:szCs w:val="20"/>
              </w:rPr>
            </w:pPr>
            <w:r w:rsidRPr="0051144C">
              <w:rPr>
                <w:rFonts w:cstheme="minorHAnsi"/>
                <w:b/>
                <w:sz w:val="20"/>
                <w:szCs w:val="20"/>
              </w:rPr>
              <w:t xml:space="preserve">Bedeutung </w:t>
            </w:r>
            <w:r>
              <w:rPr>
                <w:rFonts w:cstheme="minorHAnsi"/>
                <w:b/>
                <w:sz w:val="20"/>
                <w:szCs w:val="20"/>
              </w:rPr>
              <w:t xml:space="preserve">der </w:t>
            </w:r>
            <w:r w:rsidR="0013236C" w:rsidRPr="0013236C">
              <w:rPr>
                <w:rFonts w:cstheme="minorHAnsi"/>
                <w:b/>
                <w:sz w:val="20"/>
                <w:szCs w:val="20"/>
              </w:rPr>
              <w:t xml:space="preserve">Vielfalt von Landschaft als Ausdruck des natürlichen und kulturellen Erbes </w:t>
            </w:r>
            <w:r w:rsidRPr="0051144C">
              <w:rPr>
                <w:rFonts w:cstheme="minorHAnsi"/>
                <w:b/>
                <w:sz w:val="20"/>
                <w:szCs w:val="20"/>
              </w:rPr>
              <w:t>nach Wertstufen (</w:t>
            </w:r>
            <w:r>
              <w:rPr>
                <w:rFonts w:cstheme="minorHAnsi"/>
                <w:b/>
                <w:sz w:val="20"/>
                <w:szCs w:val="20"/>
              </w:rPr>
              <w:t xml:space="preserve">vgl. </w:t>
            </w:r>
            <w:r w:rsidRPr="0051144C">
              <w:rPr>
                <w:rFonts w:cstheme="minorHAnsi"/>
                <w:b/>
                <w:sz w:val="20"/>
                <w:szCs w:val="20"/>
              </w:rPr>
              <w:t>Anlage 7.2 Praxisleitfaden)</w:t>
            </w:r>
            <w:r w:rsidR="00B91E7B">
              <w:rPr>
                <w:rFonts w:cstheme="minorHAnsi"/>
                <w:b/>
                <w:sz w:val="20"/>
                <w:szCs w:val="20"/>
              </w:rPr>
              <w:t xml:space="preserve"> </w:t>
            </w:r>
          </w:p>
          <w:p w14:paraId="5FCBCB81" w14:textId="62256173" w:rsidR="00B91E7B" w:rsidRPr="0051144C" w:rsidRDefault="004C450A" w:rsidP="003D5AF1">
            <w:pPr>
              <w:spacing w:after="0" w:line="240" w:lineRule="auto"/>
              <w:jc w:val="left"/>
              <w:rPr>
                <w:rFonts w:cstheme="minorHAnsi"/>
                <w:b/>
                <w:sz w:val="20"/>
                <w:szCs w:val="20"/>
              </w:rPr>
            </w:pPr>
            <w:r w:rsidRPr="00264DDB">
              <w:rPr>
                <w:rFonts w:cstheme="minorHAnsi"/>
                <w:b/>
                <w:color w:val="FF0000"/>
                <w:sz w:val="20"/>
                <w:szCs w:val="20"/>
              </w:rPr>
              <w:t>zzgl. Fachkonventionen LBM RP</w:t>
            </w:r>
          </w:p>
        </w:tc>
        <w:tc>
          <w:tcPr>
            <w:tcW w:w="2812" w:type="pct"/>
            <w:gridSpan w:val="3"/>
            <w:tcBorders>
              <w:bottom w:val="single" w:sz="4" w:space="0" w:color="auto"/>
            </w:tcBorders>
            <w:shd w:val="clear" w:color="auto" w:fill="D9D9D9" w:themeFill="background1" w:themeFillShade="D9"/>
            <w:vAlign w:val="bottom"/>
            <w:hideMark/>
          </w:tcPr>
          <w:p w14:paraId="284B1005" w14:textId="77777777" w:rsidR="003D5AF1" w:rsidRPr="0051144C" w:rsidRDefault="003D5AF1" w:rsidP="003D5AF1">
            <w:pPr>
              <w:spacing w:after="0" w:line="240" w:lineRule="auto"/>
              <w:jc w:val="center"/>
              <w:rPr>
                <w:b/>
                <w:bCs/>
                <w:sz w:val="20"/>
                <w:szCs w:val="20"/>
              </w:rPr>
            </w:pPr>
            <w:r w:rsidRPr="0051144C">
              <w:rPr>
                <w:b/>
                <w:bCs/>
                <w:sz w:val="20"/>
                <w:szCs w:val="20"/>
              </w:rPr>
              <w:t xml:space="preserve">Intensität der vorhabenbezogenen Wirkungen / </w:t>
            </w:r>
          </w:p>
          <w:p w14:paraId="62B268D4" w14:textId="77777777" w:rsidR="003D5AF1" w:rsidRPr="0051144C" w:rsidRDefault="003D5AF1" w:rsidP="003D5AF1">
            <w:pPr>
              <w:spacing w:after="0" w:line="240" w:lineRule="auto"/>
              <w:jc w:val="center"/>
              <w:rPr>
                <w:rFonts w:cstheme="minorHAnsi"/>
                <w:b/>
                <w:sz w:val="20"/>
                <w:szCs w:val="20"/>
              </w:rPr>
            </w:pPr>
            <w:r w:rsidRPr="0051144C">
              <w:rPr>
                <w:b/>
                <w:bCs/>
                <w:sz w:val="20"/>
                <w:szCs w:val="20"/>
              </w:rPr>
              <w:t>Wirkungsstufe</w:t>
            </w:r>
          </w:p>
        </w:tc>
      </w:tr>
      <w:tr w:rsidR="003D5AF1" w:rsidRPr="0051144C" w14:paraId="34147EBD" w14:textId="77777777" w:rsidTr="00B91E7B">
        <w:trPr>
          <w:tblHeader/>
        </w:trPr>
        <w:tc>
          <w:tcPr>
            <w:tcW w:w="2188" w:type="pct"/>
            <w:vMerge/>
            <w:tcBorders>
              <w:bottom w:val="single" w:sz="4" w:space="0" w:color="auto"/>
              <w:right w:val="single" w:sz="4" w:space="0" w:color="auto"/>
            </w:tcBorders>
            <w:shd w:val="clear" w:color="auto" w:fill="D9D9D9" w:themeFill="background1" w:themeFillShade="D9"/>
            <w:vAlign w:val="center"/>
            <w:hideMark/>
          </w:tcPr>
          <w:p w14:paraId="6B3BFCFB" w14:textId="77777777" w:rsidR="003D5AF1" w:rsidRPr="0051144C" w:rsidRDefault="003D5AF1" w:rsidP="003D5AF1">
            <w:pPr>
              <w:spacing w:after="0" w:line="240" w:lineRule="auto"/>
              <w:rPr>
                <w:rFonts w:cstheme="minorHAnsi"/>
                <w:sz w:val="20"/>
                <w:szCs w:val="20"/>
              </w:rPr>
            </w:pPr>
          </w:p>
        </w:tc>
        <w:tc>
          <w:tcPr>
            <w:tcW w:w="1408" w:type="pct"/>
            <w:tcBorders>
              <w:bottom w:val="single" w:sz="4" w:space="0" w:color="auto"/>
              <w:right w:val="single" w:sz="4" w:space="0" w:color="auto"/>
            </w:tcBorders>
            <w:shd w:val="clear" w:color="auto" w:fill="D9D9D9" w:themeFill="background1" w:themeFillShade="D9"/>
            <w:hideMark/>
          </w:tcPr>
          <w:p w14:paraId="776519CC" w14:textId="77777777" w:rsidR="003D5AF1" w:rsidRPr="0051144C" w:rsidRDefault="003D5AF1" w:rsidP="003D5AF1">
            <w:pPr>
              <w:spacing w:after="0" w:line="240" w:lineRule="auto"/>
              <w:jc w:val="center"/>
              <w:rPr>
                <w:rFonts w:cstheme="minorHAnsi"/>
                <w:sz w:val="20"/>
                <w:szCs w:val="20"/>
              </w:rPr>
            </w:pPr>
            <w:r w:rsidRPr="0051144C">
              <w:rPr>
                <w:rFonts w:cstheme="minorHAnsi"/>
                <w:sz w:val="20"/>
                <w:szCs w:val="20"/>
              </w:rPr>
              <w:t>I</w:t>
            </w:r>
          </w:p>
          <w:p w14:paraId="7C9BA79C" w14:textId="77777777" w:rsidR="003D5AF1" w:rsidRDefault="003D5AF1" w:rsidP="003D5AF1">
            <w:pPr>
              <w:spacing w:after="0" w:line="240" w:lineRule="auto"/>
              <w:jc w:val="center"/>
              <w:rPr>
                <w:rFonts w:cstheme="minorHAnsi"/>
                <w:sz w:val="20"/>
                <w:szCs w:val="20"/>
              </w:rPr>
            </w:pPr>
            <w:r w:rsidRPr="0051144C">
              <w:rPr>
                <w:rFonts w:cstheme="minorHAnsi"/>
                <w:sz w:val="20"/>
                <w:szCs w:val="20"/>
              </w:rPr>
              <w:t>gering</w:t>
            </w:r>
          </w:p>
          <w:p w14:paraId="7A79F94A" w14:textId="77777777" w:rsidR="003D5AF1" w:rsidRDefault="003D5AF1" w:rsidP="003D5AF1">
            <w:pPr>
              <w:spacing w:after="0" w:line="240" w:lineRule="auto"/>
              <w:jc w:val="center"/>
              <w:rPr>
                <w:rFonts w:cstheme="minorHAnsi"/>
                <w:sz w:val="20"/>
                <w:szCs w:val="20"/>
              </w:rPr>
            </w:pPr>
          </w:p>
          <w:p w14:paraId="759F344A" w14:textId="73F8B297" w:rsidR="00FD56A7" w:rsidRDefault="00FD56A7" w:rsidP="00885F49">
            <w:pPr>
              <w:spacing w:after="0" w:line="240" w:lineRule="auto"/>
              <w:jc w:val="center"/>
              <w:rPr>
                <w:rFonts w:cstheme="minorHAnsi"/>
                <w:b/>
                <w:color w:val="FF0000"/>
                <w:sz w:val="20"/>
                <w:szCs w:val="20"/>
              </w:rPr>
            </w:pPr>
            <w:r>
              <w:rPr>
                <w:rFonts w:cstheme="minorHAnsi"/>
                <w:b/>
                <w:color w:val="FF0000"/>
                <w:sz w:val="20"/>
                <w:szCs w:val="20"/>
              </w:rPr>
              <w:t xml:space="preserve">baubedingte </w:t>
            </w:r>
            <w:r w:rsidR="00B91E7B">
              <w:rPr>
                <w:rFonts w:cstheme="minorHAnsi"/>
                <w:b/>
                <w:color w:val="FF0000"/>
                <w:sz w:val="20"/>
                <w:szCs w:val="20"/>
              </w:rPr>
              <w:t xml:space="preserve">temporäre Flächeninanspruchnahme, </w:t>
            </w:r>
            <w:r>
              <w:rPr>
                <w:rFonts w:cstheme="minorHAnsi"/>
                <w:b/>
                <w:color w:val="FF0000"/>
                <w:sz w:val="20"/>
                <w:szCs w:val="20"/>
              </w:rPr>
              <w:t xml:space="preserve">anlagenbedingte </w:t>
            </w:r>
            <w:r w:rsidR="00B91E7B">
              <w:rPr>
                <w:rFonts w:cstheme="minorHAnsi"/>
                <w:b/>
                <w:color w:val="FF0000"/>
                <w:sz w:val="20"/>
                <w:szCs w:val="20"/>
              </w:rPr>
              <w:t xml:space="preserve">Zerschneidung, </w:t>
            </w:r>
          </w:p>
          <w:p w14:paraId="345D8232" w14:textId="469FA58F" w:rsidR="003D5AF1" w:rsidRPr="00264DDB" w:rsidRDefault="00B91E7B" w:rsidP="00885F49">
            <w:pPr>
              <w:spacing w:after="0" w:line="240" w:lineRule="auto"/>
              <w:jc w:val="center"/>
              <w:rPr>
                <w:rFonts w:cstheme="minorHAnsi"/>
                <w:b/>
                <w:sz w:val="20"/>
                <w:szCs w:val="20"/>
              </w:rPr>
            </w:pPr>
            <w:r>
              <w:rPr>
                <w:rFonts w:cstheme="minorHAnsi"/>
                <w:b/>
                <w:color w:val="FF0000"/>
                <w:sz w:val="20"/>
                <w:szCs w:val="20"/>
              </w:rPr>
              <w:t xml:space="preserve">betriebsbedingte </w:t>
            </w:r>
            <w:r>
              <w:rPr>
                <w:rFonts w:cstheme="minorHAnsi"/>
                <w:b/>
                <w:color w:val="FF0000"/>
                <w:sz w:val="20"/>
                <w:szCs w:val="20"/>
              </w:rPr>
              <w:br/>
              <w:t>visuelle S</w:t>
            </w:r>
            <w:r w:rsidR="00885F49">
              <w:rPr>
                <w:rFonts w:cstheme="minorHAnsi"/>
                <w:b/>
                <w:color w:val="FF0000"/>
                <w:sz w:val="20"/>
                <w:szCs w:val="20"/>
              </w:rPr>
              <w:t>törwirkungen</w:t>
            </w:r>
          </w:p>
        </w:tc>
        <w:tc>
          <w:tcPr>
            <w:tcW w:w="663" w:type="pct"/>
            <w:tcBorders>
              <w:bottom w:val="single" w:sz="4" w:space="0" w:color="auto"/>
              <w:right w:val="single" w:sz="4" w:space="0" w:color="auto"/>
            </w:tcBorders>
            <w:shd w:val="clear" w:color="auto" w:fill="D9D9D9" w:themeFill="background1" w:themeFillShade="D9"/>
            <w:hideMark/>
          </w:tcPr>
          <w:p w14:paraId="02588AD0" w14:textId="77777777" w:rsidR="003D5AF1" w:rsidRPr="0051144C" w:rsidRDefault="003D5AF1" w:rsidP="003D5AF1">
            <w:pPr>
              <w:spacing w:after="0" w:line="240" w:lineRule="auto"/>
              <w:jc w:val="center"/>
              <w:rPr>
                <w:rFonts w:cstheme="minorHAnsi"/>
                <w:sz w:val="20"/>
                <w:szCs w:val="20"/>
              </w:rPr>
            </w:pPr>
            <w:r w:rsidRPr="0051144C">
              <w:rPr>
                <w:rFonts w:cstheme="minorHAnsi"/>
                <w:sz w:val="20"/>
                <w:szCs w:val="20"/>
              </w:rPr>
              <w:t>II</w:t>
            </w:r>
          </w:p>
          <w:p w14:paraId="19D20E74" w14:textId="77777777" w:rsidR="003D5AF1" w:rsidRPr="0051144C" w:rsidRDefault="003D5AF1" w:rsidP="003D5AF1">
            <w:pPr>
              <w:spacing w:after="0" w:line="240" w:lineRule="auto"/>
              <w:jc w:val="center"/>
              <w:rPr>
                <w:rFonts w:cstheme="minorHAnsi"/>
                <w:sz w:val="20"/>
                <w:szCs w:val="20"/>
              </w:rPr>
            </w:pPr>
            <w:r w:rsidRPr="0051144C">
              <w:rPr>
                <w:rFonts w:cstheme="minorHAnsi"/>
                <w:sz w:val="20"/>
                <w:szCs w:val="20"/>
              </w:rPr>
              <w:t>mittel</w:t>
            </w:r>
          </w:p>
          <w:p w14:paraId="2A813729" w14:textId="77777777" w:rsidR="003D5AF1" w:rsidRPr="0051144C" w:rsidRDefault="003D5AF1" w:rsidP="003D5AF1">
            <w:pPr>
              <w:spacing w:after="0" w:line="240" w:lineRule="auto"/>
              <w:jc w:val="center"/>
              <w:rPr>
                <w:rFonts w:cstheme="minorHAnsi"/>
                <w:sz w:val="20"/>
                <w:szCs w:val="20"/>
              </w:rPr>
            </w:pPr>
          </w:p>
          <w:p w14:paraId="3A2DE128" w14:textId="77777777" w:rsidR="003D5AF1" w:rsidRPr="00295749" w:rsidRDefault="00B91E7B" w:rsidP="003D5AF1">
            <w:pPr>
              <w:spacing w:after="0" w:line="240" w:lineRule="auto"/>
              <w:jc w:val="center"/>
              <w:rPr>
                <w:rFonts w:cstheme="minorHAnsi"/>
                <w:b/>
                <w:i/>
                <w:sz w:val="20"/>
                <w:szCs w:val="20"/>
              </w:rPr>
            </w:pPr>
            <w:r w:rsidRPr="00295749">
              <w:rPr>
                <w:rFonts w:cstheme="minorHAnsi"/>
                <w:b/>
                <w:i/>
                <w:sz w:val="20"/>
                <w:szCs w:val="20"/>
              </w:rPr>
              <w:t xml:space="preserve">nicht </w:t>
            </w:r>
            <w:r w:rsidRPr="00295749">
              <w:rPr>
                <w:rFonts w:cstheme="minorHAnsi"/>
                <w:b/>
                <w:i/>
                <w:sz w:val="20"/>
                <w:szCs w:val="20"/>
              </w:rPr>
              <w:br/>
              <w:t>vorhanden</w:t>
            </w:r>
          </w:p>
        </w:tc>
        <w:tc>
          <w:tcPr>
            <w:tcW w:w="741" w:type="pct"/>
            <w:tcBorders>
              <w:bottom w:val="single" w:sz="4" w:space="0" w:color="auto"/>
            </w:tcBorders>
            <w:shd w:val="clear" w:color="auto" w:fill="D9D9D9" w:themeFill="background1" w:themeFillShade="D9"/>
            <w:hideMark/>
          </w:tcPr>
          <w:p w14:paraId="0D239D64" w14:textId="77777777" w:rsidR="003D5AF1" w:rsidRPr="0051144C" w:rsidRDefault="003D5AF1" w:rsidP="003D5AF1">
            <w:pPr>
              <w:spacing w:after="0" w:line="240" w:lineRule="auto"/>
              <w:jc w:val="center"/>
              <w:rPr>
                <w:rFonts w:cstheme="minorHAnsi"/>
                <w:sz w:val="20"/>
                <w:szCs w:val="20"/>
              </w:rPr>
            </w:pPr>
            <w:r w:rsidRPr="0051144C">
              <w:rPr>
                <w:rFonts w:cstheme="minorHAnsi"/>
                <w:sz w:val="20"/>
                <w:szCs w:val="20"/>
              </w:rPr>
              <w:t>III</w:t>
            </w:r>
          </w:p>
          <w:p w14:paraId="2A59C159" w14:textId="77777777" w:rsidR="003D5AF1" w:rsidRPr="0051144C" w:rsidRDefault="003D5AF1" w:rsidP="003D5AF1">
            <w:pPr>
              <w:spacing w:after="0" w:line="240" w:lineRule="auto"/>
              <w:jc w:val="center"/>
              <w:rPr>
                <w:rFonts w:cstheme="minorHAnsi"/>
                <w:sz w:val="20"/>
                <w:szCs w:val="20"/>
              </w:rPr>
            </w:pPr>
            <w:r w:rsidRPr="0051144C">
              <w:rPr>
                <w:rFonts w:cstheme="minorHAnsi"/>
                <w:sz w:val="20"/>
                <w:szCs w:val="20"/>
              </w:rPr>
              <w:t>hoch</w:t>
            </w:r>
          </w:p>
          <w:p w14:paraId="505B39C4" w14:textId="77777777" w:rsidR="003D5AF1" w:rsidRPr="0051144C" w:rsidRDefault="003D5AF1" w:rsidP="003D5AF1">
            <w:pPr>
              <w:spacing w:after="0" w:line="240" w:lineRule="auto"/>
              <w:jc w:val="center"/>
              <w:rPr>
                <w:rFonts w:cstheme="minorHAnsi"/>
                <w:sz w:val="20"/>
                <w:szCs w:val="20"/>
              </w:rPr>
            </w:pPr>
          </w:p>
          <w:p w14:paraId="0C436B8D" w14:textId="37D1EE10" w:rsidR="00FD56A7" w:rsidRDefault="00FD56A7" w:rsidP="003D5AF1">
            <w:pPr>
              <w:spacing w:after="0" w:line="240" w:lineRule="auto"/>
              <w:jc w:val="center"/>
              <w:rPr>
                <w:rFonts w:cstheme="minorHAnsi"/>
                <w:b/>
                <w:color w:val="FF0000"/>
                <w:sz w:val="20"/>
                <w:szCs w:val="20"/>
              </w:rPr>
            </w:pPr>
            <w:r>
              <w:rPr>
                <w:rFonts w:cstheme="minorHAnsi"/>
                <w:b/>
                <w:color w:val="FF0000"/>
                <w:sz w:val="20"/>
                <w:szCs w:val="20"/>
              </w:rPr>
              <w:t>anlagenbedingte</w:t>
            </w:r>
          </w:p>
          <w:p w14:paraId="56C3E427" w14:textId="6811C1C4" w:rsidR="003D5AF1" w:rsidRPr="00264DDB" w:rsidRDefault="00B91E7B" w:rsidP="003D5AF1">
            <w:pPr>
              <w:spacing w:after="0" w:line="240" w:lineRule="auto"/>
              <w:jc w:val="center"/>
              <w:rPr>
                <w:rFonts w:cstheme="minorHAnsi"/>
                <w:b/>
                <w:sz w:val="20"/>
                <w:szCs w:val="20"/>
              </w:rPr>
            </w:pPr>
            <w:r>
              <w:rPr>
                <w:rFonts w:cstheme="minorHAnsi"/>
                <w:b/>
                <w:color w:val="FF0000"/>
                <w:sz w:val="20"/>
                <w:szCs w:val="20"/>
              </w:rPr>
              <w:t>Versiegelung, Überbauung</w:t>
            </w:r>
          </w:p>
        </w:tc>
      </w:tr>
      <w:tr w:rsidR="003D5AF1" w:rsidRPr="0051144C" w14:paraId="02E2EF76" w14:textId="77777777" w:rsidTr="00CF14C8">
        <w:tc>
          <w:tcPr>
            <w:tcW w:w="2188" w:type="pct"/>
            <w:tcBorders>
              <w:bottom w:val="single" w:sz="4" w:space="0" w:color="auto"/>
              <w:right w:val="single" w:sz="4" w:space="0" w:color="auto"/>
            </w:tcBorders>
            <w:hideMark/>
          </w:tcPr>
          <w:p w14:paraId="114EF8F2" w14:textId="77777777" w:rsidR="003D5AF1" w:rsidRPr="00264DDB" w:rsidRDefault="003D5AF1" w:rsidP="003D5AF1">
            <w:pPr>
              <w:spacing w:after="0" w:line="240" w:lineRule="auto"/>
              <w:jc w:val="left"/>
              <w:rPr>
                <w:rFonts w:cstheme="minorHAnsi"/>
                <w:b/>
                <w:sz w:val="20"/>
                <w:szCs w:val="20"/>
              </w:rPr>
            </w:pPr>
            <w:r w:rsidRPr="00264DDB">
              <w:rPr>
                <w:rFonts w:cstheme="minorHAnsi"/>
                <w:b/>
                <w:sz w:val="20"/>
                <w:szCs w:val="20"/>
              </w:rPr>
              <w:t>1   sehr gering</w:t>
            </w:r>
          </w:p>
          <w:p w14:paraId="1DB11F0D" w14:textId="77777777" w:rsidR="003D5AF1" w:rsidRPr="0051144C" w:rsidRDefault="00B91E7B" w:rsidP="003D5AF1">
            <w:pPr>
              <w:spacing w:after="0" w:line="240" w:lineRule="auto"/>
              <w:jc w:val="left"/>
              <w:rPr>
                <w:rFonts w:cstheme="minorHAnsi"/>
                <w:sz w:val="20"/>
                <w:szCs w:val="20"/>
              </w:rPr>
            </w:pPr>
            <w:r w:rsidRPr="00B91E7B">
              <w:rPr>
                <w:sz w:val="20"/>
                <w:szCs w:val="20"/>
              </w:rPr>
              <w:t>eine Landschaft mit sehr wenigen oder keinen wertbestimmenden Merkmalen der genannten Landschaftskategorien</w:t>
            </w:r>
          </w:p>
        </w:tc>
        <w:tc>
          <w:tcPr>
            <w:tcW w:w="1408" w:type="pct"/>
            <w:tcBorders>
              <w:bottom w:val="single" w:sz="4" w:space="0" w:color="auto"/>
              <w:right w:val="single" w:sz="4" w:space="0" w:color="auto"/>
            </w:tcBorders>
            <w:hideMark/>
          </w:tcPr>
          <w:p w14:paraId="2F0105F9" w14:textId="77777777" w:rsidR="003D5AF1" w:rsidRPr="00264DDB" w:rsidRDefault="003D5AF1" w:rsidP="003D5AF1">
            <w:pPr>
              <w:spacing w:after="0" w:line="240" w:lineRule="auto"/>
              <w:jc w:val="center"/>
              <w:rPr>
                <w:rFonts w:cstheme="minorHAnsi"/>
                <w:sz w:val="20"/>
                <w:szCs w:val="20"/>
              </w:rPr>
            </w:pPr>
            <w:r w:rsidRPr="00264DDB">
              <w:rPr>
                <w:rFonts w:cstheme="minorHAnsi"/>
                <w:sz w:val="20"/>
                <w:szCs w:val="20"/>
              </w:rPr>
              <w:t>–</w:t>
            </w:r>
          </w:p>
        </w:tc>
        <w:tc>
          <w:tcPr>
            <w:tcW w:w="663" w:type="pct"/>
            <w:tcBorders>
              <w:bottom w:val="single" w:sz="4" w:space="0" w:color="auto"/>
              <w:right w:val="single" w:sz="4" w:space="0" w:color="auto"/>
            </w:tcBorders>
            <w:hideMark/>
          </w:tcPr>
          <w:p w14:paraId="554EE989" w14:textId="77777777" w:rsidR="003D5AF1" w:rsidRPr="00264DDB" w:rsidRDefault="003D5AF1" w:rsidP="003D5AF1">
            <w:pPr>
              <w:spacing w:after="0" w:line="240" w:lineRule="auto"/>
              <w:jc w:val="center"/>
              <w:rPr>
                <w:rFonts w:cstheme="minorHAnsi"/>
                <w:sz w:val="20"/>
                <w:szCs w:val="20"/>
              </w:rPr>
            </w:pPr>
            <w:r w:rsidRPr="00264DDB">
              <w:rPr>
                <w:rFonts w:cstheme="minorHAnsi"/>
                <w:sz w:val="20"/>
                <w:szCs w:val="20"/>
              </w:rPr>
              <w:t>–</w:t>
            </w:r>
          </w:p>
        </w:tc>
        <w:tc>
          <w:tcPr>
            <w:tcW w:w="741" w:type="pct"/>
            <w:tcBorders>
              <w:bottom w:val="single" w:sz="4" w:space="0" w:color="auto"/>
            </w:tcBorders>
            <w:shd w:val="clear" w:color="auto" w:fill="EAF1DD" w:themeFill="accent3" w:themeFillTint="33"/>
            <w:hideMark/>
          </w:tcPr>
          <w:p w14:paraId="4F6222EE" w14:textId="77777777" w:rsidR="003D5AF1" w:rsidRPr="00264DDB" w:rsidRDefault="003D5AF1" w:rsidP="003D5AF1">
            <w:pPr>
              <w:spacing w:after="0" w:line="240" w:lineRule="auto"/>
              <w:jc w:val="center"/>
              <w:rPr>
                <w:rFonts w:cstheme="minorHAnsi"/>
                <w:sz w:val="20"/>
                <w:szCs w:val="20"/>
              </w:rPr>
            </w:pPr>
            <w:r w:rsidRPr="00264DDB">
              <w:rPr>
                <w:rFonts w:cstheme="minorHAnsi"/>
                <w:sz w:val="20"/>
                <w:szCs w:val="20"/>
              </w:rPr>
              <w:t>eB</w:t>
            </w:r>
          </w:p>
        </w:tc>
      </w:tr>
      <w:tr w:rsidR="003D5AF1" w:rsidRPr="0051144C" w14:paraId="30B13F42" w14:textId="77777777" w:rsidTr="00CF14C8">
        <w:tc>
          <w:tcPr>
            <w:tcW w:w="2188" w:type="pct"/>
            <w:tcBorders>
              <w:bottom w:val="single" w:sz="4" w:space="0" w:color="auto"/>
              <w:right w:val="single" w:sz="4" w:space="0" w:color="auto"/>
            </w:tcBorders>
            <w:hideMark/>
          </w:tcPr>
          <w:p w14:paraId="57094407" w14:textId="77777777" w:rsidR="003D5AF1" w:rsidRPr="00264DDB" w:rsidRDefault="003D5AF1" w:rsidP="003D5AF1">
            <w:pPr>
              <w:spacing w:after="0" w:line="240" w:lineRule="auto"/>
              <w:jc w:val="left"/>
              <w:rPr>
                <w:rFonts w:cstheme="minorHAnsi"/>
                <w:b/>
                <w:sz w:val="20"/>
                <w:szCs w:val="20"/>
              </w:rPr>
            </w:pPr>
            <w:r w:rsidRPr="00264DDB">
              <w:rPr>
                <w:rFonts w:cstheme="minorHAnsi"/>
                <w:b/>
                <w:sz w:val="20"/>
                <w:szCs w:val="20"/>
              </w:rPr>
              <w:t>2   gering</w:t>
            </w:r>
          </w:p>
          <w:p w14:paraId="1983A94C" w14:textId="77777777" w:rsidR="00B91E7B" w:rsidRPr="008D39AC" w:rsidRDefault="0013236C" w:rsidP="00B91E7B">
            <w:pPr>
              <w:spacing w:after="0" w:line="240" w:lineRule="auto"/>
              <w:jc w:val="left"/>
              <w:rPr>
                <w:sz w:val="20"/>
                <w:szCs w:val="20"/>
              </w:rPr>
            </w:pPr>
            <w:r w:rsidRPr="0013236C">
              <w:rPr>
                <w:sz w:val="20"/>
                <w:szCs w:val="20"/>
              </w:rPr>
              <w:t>eine Landschaft mit wenigen wertbestimmenden Merkmalen der genannten Landschaftskategorien</w:t>
            </w:r>
          </w:p>
        </w:tc>
        <w:tc>
          <w:tcPr>
            <w:tcW w:w="1408" w:type="pct"/>
            <w:tcBorders>
              <w:bottom w:val="single" w:sz="4" w:space="0" w:color="auto"/>
              <w:right w:val="single" w:sz="4" w:space="0" w:color="auto"/>
            </w:tcBorders>
            <w:hideMark/>
          </w:tcPr>
          <w:p w14:paraId="6B02908A"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w:t>
            </w:r>
          </w:p>
        </w:tc>
        <w:tc>
          <w:tcPr>
            <w:tcW w:w="663" w:type="pct"/>
            <w:tcBorders>
              <w:top w:val="single" w:sz="4" w:space="0" w:color="auto"/>
              <w:bottom w:val="single" w:sz="4" w:space="0" w:color="auto"/>
              <w:right w:val="single" w:sz="4" w:space="0" w:color="auto"/>
            </w:tcBorders>
            <w:shd w:val="clear" w:color="auto" w:fill="A6A6A6" w:themeFill="background1" w:themeFillShade="A6"/>
            <w:hideMark/>
          </w:tcPr>
          <w:p w14:paraId="5C6FE65B" w14:textId="77777777" w:rsidR="003D5AF1" w:rsidRPr="00CF14C8" w:rsidRDefault="003D5AF1" w:rsidP="003D5AF1">
            <w:pPr>
              <w:spacing w:after="0" w:line="240" w:lineRule="auto"/>
              <w:jc w:val="center"/>
              <w:rPr>
                <w:rFonts w:cstheme="minorHAnsi"/>
                <w:sz w:val="20"/>
                <w:szCs w:val="20"/>
              </w:rPr>
            </w:pPr>
            <w:r w:rsidRPr="00CF14C8">
              <w:rPr>
                <w:rFonts w:cstheme="minorHAnsi"/>
                <w:sz w:val="20"/>
                <w:szCs w:val="20"/>
              </w:rPr>
              <w:t>eB</w:t>
            </w:r>
          </w:p>
        </w:tc>
        <w:tc>
          <w:tcPr>
            <w:tcW w:w="741" w:type="pct"/>
            <w:tcBorders>
              <w:bottom w:val="single" w:sz="4" w:space="0" w:color="auto"/>
            </w:tcBorders>
            <w:shd w:val="clear" w:color="auto" w:fill="EAF1DD" w:themeFill="accent3" w:themeFillTint="33"/>
            <w:hideMark/>
          </w:tcPr>
          <w:p w14:paraId="4BE5245F" w14:textId="77777777" w:rsidR="003D5AF1" w:rsidRPr="0051144C" w:rsidRDefault="003D5AF1" w:rsidP="003D5AF1">
            <w:pPr>
              <w:spacing w:after="0" w:line="240" w:lineRule="auto"/>
              <w:jc w:val="center"/>
              <w:rPr>
                <w:rFonts w:cstheme="minorHAnsi"/>
                <w:sz w:val="20"/>
                <w:szCs w:val="20"/>
              </w:rPr>
            </w:pPr>
            <w:r w:rsidRPr="00264DDB">
              <w:rPr>
                <w:rFonts w:cstheme="minorHAnsi"/>
                <w:b/>
                <w:sz w:val="20"/>
                <w:szCs w:val="20"/>
              </w:rPr>
              <w:t>eB</w:t>
            </w:r>
          </w:p>
        </w:tc>
      </w:tr>
      <w:tr w:rsidR="003D5AF1" w:rsidRPr="0051144C" w14:paraId="3BEE75DF" w14:textId="77777777" w:rsidTr="00CF14C8">
        <w:tc>
          <w:tcPr>
            <w:tcW w:w="2188" w:type="pct"/>
            <w:tcBorders>
              <w:bottom w:val="single" w:sz="4" w:space="0" w:color="auto"/>
              <w:right w:val="single" w:sz="4" w:space="0" w:color="auto"/>
            </w:tcBorders>
            <w:hideMark/>
          </w:tcPr>
          <w:p w14:paraId="1AD48C4A" w14:textId="77777777" w:rsidR="0013236C" w:rsidRPr="0013236C" w:rsidRDefault="0013236C" w:rsidP="0013236C">
            <w:pPr>
              <w:spacing w:after="0" w:line="240" w:lineRule="auto"/>
              <w:jc w:val="left"/>
              <w:rPr>
                <w:rFonts w:cstheme="minorHAnsi"/>
                <w:b/>
                <w:sz w:val="20"/>
                <w:szCs w:val="20"/>
              </w:rPr>
            </w:pPr>
            <w:r>
              <w:rPr>
                <w:rFonts w:cstheme="minorHAnsi"/>
                <w:b/>
                <w:sz w:val="20"/>
                <w:szCs w:val="20"/>
              </w:rPr>
              <w:t>3   mittel</w:t>
            </w:r>
          </w:p>
          <w:p w14:paraId="6716A708" w14:textId="77777777" w:rsidR="003D5AF1" w:rsidRPr="0051144C" w:rsidRDefault="0013236C" w:rsidP="0013236C">
            <w:pPr>
              <w:spacing w:after="0" w:line="240" w:lineRule="auto"/>
              <w:jc w:val="left"/>
              <w:rPr>
                <w:rFonts w:cstheme="minorHAnsi"/>
                <w:sz w:val="20"/>
                <w:szCs w:val="20"/>
              </w:rPr>
            </w:pPr>
            <w:r w:rsidRPr="0013236C">
              <w:rPr>
                <w:sz w:val="20"/>
                <w:szCs w:val="20"/>
              </w:rPr>
              <w:t>eine Landschaft mit einer mittleren Ausprägung mehrerer wertbestimmender Merkmale der genannten Landschaftskategorien</w:t>
            </w:r>
          </w:p>
        </w:tc>
        <w:tc>
          <w:tcPr>
            <w:tcW w:w="1408" w:type="pct"/>
            <w:tcBorders>
              <w:bottom w:val="single" w:sz="4" w:space="0" w:color="auto"/>
              <w:right w:val="single" w:sz="4" w:space="0" w:color="auto"/>
            </w:tcBorders>
            <w:shd w:val="clear" w:color="auto" w:fill="EAF1DD" w:themeFill="accent3" w:themeFillTint="33"/>
            <w:hideMark/>
          </w:tcPr>
          <w:p w14:paraId="6B12C7ED"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w:t>
            </w:r>
          </w:p>
        </w:tc>
        <w:tc>
          <w:tcPr>
            <w:tcW w:w="663" w:type="pct"/>
            <w:tcBorders>
              <w:top w:val="single" w:sz="4" w:space="0" w:color="auto"/>
              <w:bottom w:val="single" w:sz="4" w:space="0" w:color="auto"/>
              <w:right w:val="single" w:sz="4" w:space="0" w:color="auto"/>
            </w:tcBorders>
            <w:shd w:val="clear" w:color="auto" w:fill="A6A6A6" w:themeFill="background1" w:themeFillShade="A6"/>
            <w:hideMark/>
          </w:tcPr>
          <w:p w14:paraId="4A8CD020" w14:textId="77777777" w:rsidR="003D5AF1" w:rsidRPr="00CF14C8" w:rsidRDefault="003D5AF1" w:rsidP="003D5AF1">
            <w:pPr>
              <w:spacing w:after="0" w:line="240" w:lineRule="auto"/>
              <w:jc w:val="center"/>
              <w:rPr>
                <w:rFonts w:cstheme="minorHAnsi"/>
                <w:sz w:val="20"/>
                <w:szCs w:val="20"/>
              </w:rPr>
            </w:pPr>
            <w:r w:rsidRPr="00CF14C8">
              <w:rPr>
                <w:rFonts w:cstheme="minorHAnsi"/>
                <w:sz w:val="20"/>
                <w:szCs w:val="20"/>
              </w:rPr>
              <w:t>eB</w:t>
            </w:r>
          </w:p>
        </w:tc>
        <w:tc>
          <w:tcPr>
            <w:tcW w:w="741" w:type="pct"/>
            <w:tcBorders>
              <w:bottom w:val="single" w:sz="4" w:space="0" w:color="auto"/>
            </w:tcBorders>
            <w:shd w:val="clear" w:color="auto" w:fill="C2D69B" w:themeFill="accent3" w:themeFillTint="99"/>
            <w:hideMark/>
          </w:tcPr>
          <w:p w14:paraId="17192D60"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eBS</w:t>
            </w:r>
          </w:p>
        </w:tc>
      </w:tr>
      <w:tr w:rsidR="003D5AF1" w:rsidRPr="0051144C" w14:paraId="26645579" w14:textId="77777777" w:rsidTr="00CF14C8">
        <w:tc>
          <w:tcPr>
            <w:tcW w:w="2188" w:type="pct"/>
            <w:tcBorders>
              <w:bottom w:val="single" w:sz="4" w:space="0" w:color="auto"/>
              <w:right w:val="single" w:sz="4" w:space="0" w:color="auto"/>
            </w:tcBorders>
            <w:hideMark/>
          </w:tcPr>
          <w:p w14:paraId="462CB61E" w14:textId="77777777" w:rsidR="003D5AF1" w:rsidRPr="00264DDB" w:rsidRDefault="003D5AF1" w:rsidP="003D5AF1">
            <w:pPr>
              <w:spacing w:after="0" w:line="240" w:lineRule="auto"/>
              <w:jc w:val="left"/>
              <w:rPr>
                <w:rFonts w:cstheme="minorHAnsi"/>
                <w:b/>
                <w:sz w:val="20"/>
                <w:szCs w:val="20"/>
              </w:rPr>
            </w:pPr>
            <w:r w:rsidRPr="00264DDB">
              <w:rPr>
                <w:rFonts w:cstheme="minorHAnsi"/>
                <w:b/>
                <w:sz w:val="20"/>
                <w:szCs w:val="20"/>
              </w:rPr>
              <w:t>4   hoch</w:t>
            </w:r>
          </w:p>
          <w:p w14:paraId="3C536907" w14:textId="77777777" w:rsidR="003D5AF1" w:rsidRPr="00264DDB" w:rsidRDefault="0013236C" w:rsidP="003D5AF1">
            <w:pPr>
              <w:spacing w:after="0" w:line="240" w:lineRule="auto"/>
              <w:jc w:val="left"/>
              <w:rPr>
                <w:rFonts w:cstheme="minorHAnsi"/>
                <w:sz w:val="20"/>
                <w:szCs w:val="20"/>
              </w:rPr>
            </w:pPr>
            <w:r w:rsidRPr="0013236C">
              <w:rPr>
                <w:sz w:val="20"/>
                <w:szCs w:val="20"/>
              </w:rPr>
              <w:t>eine Landschaft von hoher Bedeutung aufgrund ihres Gesamtcharakters oder aufgrund einer hohen Ausprägung charakteristischer Merkmale der jeweiligen Landschaftskategorie</w:t>
            </w:r>
          </w:p>
        </w:tc>
        <w:tc>
          <w:tcPr>
            <w:tcW w:w="1408" w:type="pct"/>
            <w:tcBorders>
              <w:bottom w:val="single" w:sz="4" w:space="0" w:color="auto"/>
              <w:right w:val="single" w:sz="4" w:space="0" w:color="auto"/>
            </w:tcBorders>
            <w:shd w:val="clear" w:color="auto" w:fill="EAF1DD" w:themeFill="accent3" w:themeFillTint="33"/>
            <w:hideMark/>
          </w:tcPr>
          <w:p w14:paraId="66F0F9FF"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w:t>
            </w:r>
          </w:p>
        </w:tc>
        <w:tc>
          <w:tcPr>
            <w:tcW w:w="663" w:type="pct"/>
            <w:tcBorders>
              <w:top w:val="single" w:sz="4" w:space="0" w:color="auto"/>
              <w:bottom w:val="single" w:sz="4" w:space="0" w:color="auto"/>
              <w:right w:val="single" w:sz="4" w:space="0" w:color="auto"/>
            </w:tcBorders>
            <w:shd w:val="clear" w:color="auto" w:fill="808080" w:themeFill="background1" w:themeFillShade="80"/>
            <w:hideMark/>
          </w:tcPr>
          <w:p w14:paraId="45B39E47" w14:textId="77777777" w:rsidR="003D5AF1" w:rsidRPr="00CF14C8" w:rsidRDefault="003D5AF1" w:rsidP="003D5AF1">
            <w:pPr>
              <w:spacing w:after="0" w:line="240" w:lineRule="auto"/>
              <w:jc w:val="center"/>
              <w:rPr>
                <w:rFonts w:cstheme="minorHAnsi"/>
                <w:sz w:val="20"/>
                <w:szCs w:val="20"/>
              </w:rPr>
            </w:pPr>
            <w:r w:rsidRPr="00CF14C8">
              <w:rPr>
                <w:rFonts w:cstheme="minorHAnsi"/>
                <w:sz w:val="20"/>
                <w:szCs w:val="20"/>
              </w:rPr>
              <w:t>eBS</w:t>
            </w:r>
          </w:p>
        </w:tc>
        <w:tc>
          <w:tcPr>
            <w:tcW w:w="741" w:type="pct"/>
            <w:tcBorders>
              <w:bottom w:val="single" w:sz="4" w:space="0" w:color="auto"/>
            </w:tcBorders>
            <w:shd w:val="clear" w:color="auto" w:fill="C2D69B" w:themeFill="accent3" w:themeFillTint="99"/>
            <w:hideMark/>
          </w:tcPr>
          <w:p w14:paraId="16CBE030"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eBS</w:t>
            </w:r>
          </w:p>
        </w:tc>
      </w:tr>
      <w:tr w:rsidR="003D5AF1" w:rsidRPr="0051144C" w14:paraId="70B065A3" w14:textId="77777777" w:rsidTr="00CF14C8">
        <w:tc>
          <w:tcPr>
            <w:tcW w:w="2188" w:type="pct"/>
            <w:tcBorders>
              <w:bottom w:val="single" w:sz="4" w:space="0" w:color="auto"/>
              <w:right w:val="single" w:sz="4" w:space="0" w:color="auto"/>
            </w:tcBorders>
            <w:hideMark/>
          </w:tcPr>
          <w:p w14:paraId="722FDA19" w14:textId="77777777" w:rsidR="003D5AF1" w:rsidRPr="00264DDB" w:rsidRDefault="003D5AF1" w:rsidP="003D5AF1">
            <w:pPr>
              <w:spacing w:after="0" w:line="240" w:lineRule="auto"/>
              <w:jc w:val="left"/>
              <w:rPr>
                <w:rFonts w:cstheme="minorHAnsi"/>
                <w:b/>
                <w:sz w:val="20"/>
                <w:szCs w:val="20"/>
              </w:rPr>
            </w:pPr>
            <w:r w:rsidRPr="00264DDB">
              <w:rPr>
                <w:rFonts w:cstheme="minorHAnsi"/>
                <w:b/>
                <w:sz w:val="20"/>
                <w:szCs w:val="20"/>
              </w:rPr>
              <w:t>5   sehr hoch</w:t>
            </w:r>
          </w:p>
          <w:p w14:paraId="30CED470" w14:textId="77777777" w:rsidR="003D5AF1" w:rsidRPr="00264DDB" w:rsidRDefault="0013236C" w:rsidP="003D5AF1">
            <w:pPr>
              <w:spacing w:after="0" w:line="240" w:lineRule="auto"/>
              <w:jc w:val="left"/>
              <w:rPr>
                <w:rFonts w:cstheme="minorHAnsi"/>
                <w:sz w:val="20"/>
                <w:szCs w:val="20"/>
              </w:rPr>
            </w:pPr>
            <w:r w:rsidRPr="0013236C">
              <w:rPr>
                <w:sz w:val="20"/>
                <w:szCs w:val="20"/>
              </w:rPr>
              <w:t>eine Landschaft von sehr hoher Bedeutung aufgrund ihres Gesamtcharakters oder aufgrund einer sehr hohen Ausprägung charakteristischer Merkmale der jeweiligen Landschaftskategorie wie sie z. B. in Landschaftsschutzgebieten, Naturparken und historischen Kulturlandschaften der Regionalplanung zu erwarten sind</w:t>
            </w:r>
          </w:p>
        </w:tc>
        <w:tc>
          <w:tcPr>
            <w:tcW w:w="1408" w:type="pct"/>
            <w:tcBorders>
              <w:bottom w:val="single" w:sz="4" w:space="0" w:color="auto"/>
              <w:right w:val="single" w:sz="4" w:space="0" w:color="auto"/>
            </w:tcBorders>
            <w:shd w:val="clear" w:color="auto" w:fill="C2D69B" w:themeFill="accent3" w:themeFillTint="99"/>
            <w:hideMark/>
          </w:tcPr>
          <w:p w14:paraId="09B8A123"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eBS</w:t>
            </w:r>
          </w:p>
        </w:tc>
        <w:tc>
          <w:tcPr>
            <w:tcW w:w="663" w:type="pct"/>
            <w:tcBorders>
              <w:top w:val="single" w:sz="4" w:space="0" w:color="auto"/>
              <w:bottom w:val="single" w:sz="4" w:space="0" w:color="auto"/>
              <w:right w:val="single" w:sz="4" w:space="0" w:color="auto"/>
            </w:tcBorders>
            <w:shd w:val="clear" w:color="auto" w:fill="808080" w:themeFill="background1" w:themeFillShade="80"/>
            <w:hideMark/>
          </w:tcPr>
          <w:p w14:paraId="0B0A6408" w14:textId="77777777" w:rsidR="003D5AF1" w:rsidRPr="00CF14C8" w:rsidRDefault="003D5AF1" w:rsidP="003D5AF1">
            <w:pPr>
              <w:spacing w:after="0" w:line="240" w:lineRule="auto"/>
              <w:jc w:val="center"/>
              <w:rPr>
                <w:rFonts w:cstheme="minorHAnsi"/>
                <w:sz w:val="20"/>
                <w:szCs w:val="20"/>
              </w:rPr>
            </w:pPr>
            <w:r w:rsidRPr="00CF14C8">
              <w:rPr>
                <w:rFonts w:cstheme="minorHAnsi"/>
                <w:sz w:val="20"/>
                <w:szCs w:val="20"/>
              </w:rPr>
              <w:t>eBS</w:t>
            </w:r>
          </w:p>
        </w:tc>
        <w:tc>
          <w:tcPr>
            <w:tcW w:w="741" w:type="pct"/>
            <w:tcBorders>
              <w:bottom w:val="single" w:sz="4" w:space="0" w:color="auto"/>
            </w:tcBorders>
            <w:shd w:val="clear" w:color="auto" w:fill="C2D69B" w:themeFill="accent3" w:themeFillTint="99"/>
            <w:hideMark/>
          </w:tcPr>
          <w:p w14:paraId="28AC2FBE"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eBS</w:t>
            </w:r>
          </w:p>
        </w:tc>
      </w:tr>
      <w:tr w:rsidR="003D5AF1" w:rsidRPr="0051144C" w14:paraId="1D0421BC" w14:textId="77777777" w:rsidTr="00CF14C8">
        <w:tc>
          <w:tcPr>
            <w:tcW w:w="2188" w:type="pct"/>
            <w:tcBorders>
              <w:right w:val="single" w:sz="4" w:space="0" w:color="auto"/>
            </w:tcBorders>
            <w:hideMark/>
          </w:tcPr>
          <w:p w14:paraId="3A380158" w14:textId="77777777" w:rsidR="003D5AF1" w:rsidRPr="00264DDB" w:rsidRDefault="003D5AF1" w:rsidP="003D5AF1">
            <w:pPr>
              <w:spacing w:after="0" w:line="240" w:lineRule="auto"/>
              <w:jc w:val="left"/>
              <w:rPr>
                <w:rFonts w:cstheme="minorHAnsi"/>
                <w:b/>
                <w:sz w:val="20"/>
                <w:szCs w:val="20"/>
              </w:rPr>
            </w:pPr>
            <w:r w:rsidRPr="00264DDB">
              <w:rPr>
                <w:rFonts w:cstheme="minorHAnsi"/>
                <w:b/>
                <w:sz w:val="20"/>
                <w:szCs w:val="20"/>
              </w:rPr>
              <w:t>6   hervorragend</w:t>
            </w:r>
          </w:p>
          <w:p w14:paraId="119872CD" w14:textId="77777777" w:rsidR="003D5AF1" w:rsidRPr="00264DDB" w:rsidRDefault="0013236C" w:rsidP="003D5AF1">
            <w:pPr>
              <w:spacing w:after="0" w:line="240" w:lineRule="auto"/>
              <w:jc w:val="left"/>
              <w:rPr>
                <w:rFonts w:cstheme="minorHAnsi"/>
                <w:sz w:val="20"/>
                <w:szCs w:val="20"/>
              </w:rPr>
            </w:pPr>
            <w:r w:rsidRPr="0013236C">
              <w:rPr>
                <w:sz w:val="20"/>
                <w:szCs w:val="20"/>
              </w:rPr>
              <w:t>eine Landschaft von europaweiter Bedeutung aufgrund ihres Gesamtcharakters oder aufgrund einer hervorragenden Ausprägung charakteristischer Merkmale der jeweiligen Landschaftskategorie, wie sie z. B. im Biosphärenreservat oder UNESCO-Weltkulturerbe zu erwarten sind</w:t>
            </w:r>
          </w:p>
        </w:tc>
        <w:tc>
          <w:tcPr>
            <w:tcW w:w="1408" w:type="pct"/>
            <w:tcBorders>
              <w:right w:val="single" w:sz="4" w:space="0" w:color="auto"/>
            </w:tcBorders>
            <w:shd w:val="clear" w:color="auto" w:fill="C2D69B" w:themeFill="accent3" w:themeFillTint="99"/>
            <w:hideMark/>
          </w:tcPr>
          <w:p w14:paraId="2078D02E"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eBS</w:t>
            </w:r>
          </w:p>
        </w:tc>
        <w:tc>
          <w:tcPr>
            <w:tcW w:w="663" w:type="pct"/>
            <w:tcBorders>
              <w:top w:val="single" w:sz="4" w:space="0" w:color="auto"/>
              <w:bottom w:val="single" w:sz="4" w:space="0" w:color="auto"/>
              <w:right w:val="single" w:sz="4" w:space="0" w:color="auto"/>
            </w:tcBorders>
            <w:shd w:val="clear" w:color="auto" w:fill="808080" w:themeFill="background1" w:themeFillShade="80"/>
            <w:hideMark/>
          </w:tcPr>
          <w:p w14:paraId="55D746E8" w14:textId="77777777" w:rsidR="003D5AF1" w:rsidRPr="00CF14C8" w:rsidRDefault="003D5AF1" w:rsidP="003D5AF1">
            <w:pPr>
              <w:spacing w:after="0" w:line="240" w:lineRule="auto"/>
              <w:jc w:val="center"/>
              <w:rPr>
                <w:rFonts w:cstheme="minorHAnsi"/>
                <w:sz w:val="20"/>
                <w:szCs w:val="20"/>
              </w:rPr>
            </w:pPr>
            <w:r w:rsidRPr="00CF14C8">
              <w:rPr>
                <w:rFonts w:cstheme="minorHAnsi"/>
                <w:sz w:val="20"/>
                <w:szCs w:val="20"/>
              </w:rPr>
              <w:t>eBS</w:t>
            </w:r>
          </w:p>
        </w:tc>
        <w:tc>
          <w:tcPr>
            <w:tcW w:w="741" w:type="pct"/>
            <w:shd w:val="clear" w:color="auto" w:fill="C2D69B" w:themeFill="accent3" w:themeFillTint="99"/>
            <w:hideMark/>
          </w:tcPr>
          <w:p w14:paraId="3EC81616" w14:textId="77777777" w:rsidR="003D5AF1" w:rsidRPr="00264DDB" w:rsidRDefault="003D5AF1" w:rsidP="003D5AF1">
            <w:pPr>
              <w:spacing w:after="0" w:line="240" w:lineRule="auto"/>
              <w:jc w:val="center"/>
              <w:rPr>
                <w:rFonts w:cstheme="minorHAnsi"/>
                <w:b/>
                <w:sz w:val="20"/>
                <w:szCs w:val="20"/>
              </w:rPr>
            </w:pPr>
            <w:r w:rsidRPr="00264DDB">
              <w:rPr>
                <w:rFonts w:cstheme="minorHAnsi"/>
                <w:b/>
                <w:sz w:val="20"/>
                <w:szCs w:val="20"/>
              </w:rPr>
              <w:t>eBS</w:t>
            </w:r>
          </w:p>
        </w:tc>
      </w:tr>
    </w:tbl>
    <w:p w14:paraId="428EF7AC" w14:textId="4E29EB3E" w:rsidR="003D5AF1" w:rsidRDefault="003D5AF1" w:rsidP="003D090C">
      <w:pPr>
        <w:pStyle w:val="Textkrperaltt"/>
      </w:pPr>
    </w:p>
    <w:p w14:paraId="39328337" w14:textId="77777777" w:rsidR="008F368F" w:rsidRPr="0078733B" w:rsidRDefault="008F368F" w:rsidP="003D090C">
      <w:pPr>
        <w:pStyle w:val="Textkrperaltt"/>
      </w:pPr>
    </w:p>
    <w:p w14:paraId="01C05B2D" w14:textId="77777777" w:rsidR="003D5AF1" w:rsidRPr="0078733B" w:rsidRDefault="00B91E7B" w:rsidP="003D090C">
      <w:pPr>
        <w:pStyle w:val="Textkrperaltt"/>
      </w:pPr>
      <w:r w:rsidRPr="0078733B">
        <w:rPr>
          <w:b/>
        </w:rPr>
        <w:t>Anlagebedingte Flächeninanspruchnahmen</w:t>
      </w:r>
      <w:r w:rsidRPr="0078733B">
        <w:t xml:space="preserve"> </w:t>
      </w:r>
      <w:r w:rsidR="0078733B" w:rsidRPr="0078733B">
        <w:t>besitzen eine hohe Intensität vorhabenbezogener Wirkungen (</w:t>
      </w:r>
      <w:r w:rsidR="0078733B" w:rsidRPr="0078733B">
        <w:rPr>
          <w:b/>
        </w:rPr>
        <w:t>Wirkungsstufe III</w:t>
      </w:r>
      <w:r w:rsidR="0078733B" w:rsidRPr="0078733B">
        <w:t xml:space="preserve">) und </w:t>
      </w:r>
      <w:r w:rsidRPr="0078733B">
        <w:t xml:space="preserve">stellen ab einer mittleren Bedeutung der </w:t>
      </w:r>
      <w:r w:rsidR="00DD4FBB" w:rsidRPr="0078733B">
        <w:t xml:space="preserve">Schutzgutfunktion eine erhebliche Beeinträchtigung besonderer Schwere dar, die funktionsbezogen zu kompensieren ist. Neben quantifizierbaren Eingriffen (z.B. Inanspruchnahme von Elementen der historischen Kulturlandschaft (Stück, Fläche) oder von Naturlandschaften) ist v.a. die visuelle Wirkung der technischen Bauwerke qualitativ zu beschreiben (in Abhängigkeit von der Einsehbarkeit, vorhandenen Vorbelastungen etc.). </w:t>
      </w:r>
    </w:p>
    <w:p w14:paraId="4B769115" w14:textId="2DD87300" w:rsidR="00DD4FBB" w:rsidRPr="0078733B" w:rsidRDefault="00DD4FBB" w:rsidP="003D090C">
      <w:pPr>
        <w:pStyle w:val="Textkrperaltt"/>
      </w:pPr>
      <w:r w:rsidRPr="0078733B">
        <w:t xml:space="preserve">Temporäre </w:t>
      </w:r>
      <w:r w:rsidRPr="0078733B">
        <w:rPr>
          <w:b/>
        </w:rPr>
        <w:t>baubedingte Beeinträchtigungen</w:t>
      </w:r>
      <w:r w:rsidRPr="0078733B">
        <w:t xml:space="preserve"> </w:t>
      </w:r>
      <w:r w:rsidR="00885F49" w:rsidRPr="0078733B">
        <w:t>(temporäre Flächeninanspruchnahme</w:t>
      </w:r>
      <w:r w:rsidR="00FD56A7">
        <w:t>, temporäre Lärmemissionen etc.</w:t>
      </w:r>
      <w:r w:rsidR="00885F49" w:rsidRPr="0078733B">
        <w:t xml:space="preserve">) </w:t>
      </w:r>
      <w:r w:rsidRPr="0078733B">
        <w:t xml:space="preserve">und </w:t>
      </w:r>
      <w:r w:rsidRPr="0078733B">
        <w:rPr>
          <w:b/>
        </w:rPr>
        <w:t>betriebsbedingte Wirkungen</w:t>
      </w:r>
      <w:r w:rsidRPr="0078733B">
        <w:t xml:space="preserve"> </w:t>
      </w:r>
      <w:r w:rsidR="008073BE" w:rsidRPr="0078733B">
        <w:t xml:space="preserve">(Zerschneidung von Sichtbeziehungen, visuelle </w:t>
      </w:r>
      <w:r w:rsidR="00885F49" w:rsidRPr="0078733B">
        <w:t>Störwirkungen)</w:t>
      </w:r>
      <w:r w:rsidR="008073BE" w:rsidRPr="0078733B">
        <w:t xml:space="preserve"> </w:t>
      </w:r>
      <w:r w:rsidRPr="0078733B">
        <w:t xml:space="preserve">weisen eine geringe </w:t>
      </w:r>
      <w:r w:rsidR="0078733B" w:rsidRPr="0078733B">
        <w:t>Intensität vorhabenbezogener Wirkungen (</w:t>
      </w:r>
      <w:r w:rsidR="0078733B" w:rsidRPr="0078733B">
        <w:rPr>
          <w:b/>
        </w:rPr>
        <w:t>Wirkungsstufe I</w:t>
      </w:r>
      <w:r w:rsidR="0078733B" w:rsidRPr="0078733B">
        <w:t xml:space="preserve">) </w:t>
      </w:r>
      <w:r w:rsidRPr="0078733B">
        <w:t>auf und lösen erst bei einer sehr hohen oder hervorragenden Bedeutung der Schutzgutfunktion einen eBS-Fall aus. Auch hier sind die Wirkungen im Einzelfall unter Berücksichtigung von Vermeidungsmaßnahmen und der Vorbelastungssituation qualitativ zu beschreiben.</w:t>
      </w:r>
    </w:p>
    <w:p w14:paraId="1EA8B444" w14:textId="77777777" w:rsidR="008073BE" w:rsidRPr="0078733B" w:rsidRDefault="008073BE" w:rsidP="008073BE">
      <w:pPr>
        <w:pStyle w:val="Zwischenberschrift"/>
      </w:pPr>
      <w:r w:rsidRPr="0078733B">
        <w:t>Funktionen im Bereich des Erlebens und Wahrnehmens von Landschaft einschließlich landschaftsgebundener Erholung</w:t>
      </w:r>
    </w:p>
    <w:p w14:paraId="491852D2" w14:textId="52B97F90" w:rsidR="00CF14C8" w:rsidRDefault="008073BE" w:rsidP="008073BE">
      <w:pPr>
        <w:pStyle w:val="Textkrperaltt"/>
      </w:pPr>
      <w:r w:rsidRPr="0078733B">
        <w:t>Die folgende Tabelle stellt die relevanten Beeinträchtigungen des Schutzgutes Landschaftsbild hinsichtlich</w:t>
      </w:r>
      <w:r w:rsidR="00DB630F" w:rsidRPr="0078733B">
        <w:t xml:space="preserve"> der</w:t>
      </w:r>
      <w:r w:rsidRPr="0078733B">
        <w:t xml:space="preserve"> </w:t>
      </w:r>
      <w:r w:rsidR="00DB630F" w:rsidRPr="0078733B">
        <w:t xml:space="preserve">Funktionen im Bereich des Erlebens und Wahrnehmens von Landschaft einschließlich landschaftsgebundener Erholung </w:t>
      </w:r>
      <w:r w:rsidRPr="0078733B">
        <w:t xml:space="preserve">und die Bewertung der Schwere der Beeinträchtigungen im Überblick dar. </w:t>
      </w:r>
    </w:p>
    <w:p w14:paraId="57E5582A" w14:textId="77777777" w:rsidR="00CF14C8" w:rsidRDefault="00CF14C8" w:rsidP="00CF14C8">
      <w:pPr>
        <w:pStyle w:val="Textkrperaltt"/>
      </w:pPr>
      <w:r w:rsidRPr="0078733B">
        <w:t xml:space="preserve">Bei der Bewertung der Eingriffsschwere sind hinsichtlich der </w:t>
      </w:r>
      <w:r w:rsidRPr="00D37888">
        <w:rPr>
          <w:b/>
        </w:rPr>
        <w:t>anlagenbedingten</w:t>
      </w:r>
      <w:r>
        <w:t xml:space="preserve"> </w:t>
      </w:r>
      <w:r w:rsidRPr="0078733B">
        <w:rPr>
          <w:b/>
        </w:rPr>
        <w:t>Flächeninanspruchnahmen</w:t>
      </w:r>
      <w:r w:rsidRPr="0078733B">
        <w:t xml:space="preserve"> (</w:t>
      </w:r>
      <w:r w:rsidRPr="0078733B">
        <w:rPr>
          <w:b/>
        </w:rPr>
        <w:t>Wirkungsstufe III</w:t>
      </w:r>
      <w:r w:rsidRPr="0078733B">
        <w:t xml:space="preserve">) v.a. diejenigen Wirkungen relevant, die zu einer dauerhaften visuellen Veränderung des Landschaftsbildes sowie zur Beeinträchtigung der landschaftsgebundenen Erholungsnutzung von Landschaftsbildeinheiten mit mindestens mittlerer Bedeutung führen. Dies ist im Einzelfall in Abhängigkeit von der Einsehbarkeit der Landschaft und der Wirkung der technischen Planung / der Bauwerke zu beurteilen, wobei quantitative Angaben (z.B. Anzahl Bäume, Länge der verlorengehenden Hecken in lfd. m etc.) hilfreich für die Beurteilung sind. Hinsichtlich der Erholungsfunktion ist zudem der Verlust von Wegebeziehungen oder Erholungsinfrastruktur zu betrachten. </w:t>
      </w:r>
    </w:p>
    <w:p w14:paraId="14743228" w14:textId="77777777" w:rsidR="00CF14C8" w:rsidRPr="0078733B" w:rsidRDefault="00CF14C8" w:rsidP="00CF14C8">
      <w:pPr>
        <w:pStyle w:val="Textkrperaltt"/>
      </w:pPr>
      <w:r>
        <w:t xml:space="preserve">Handelt es sich bei dem zu bewertenden Vorhaben um den </w:t>
      </w:r>
      <w:r w:rsidRPr="00FD4A28">
        <w:rPr>
          <w:b/>
        </w:rPr>
        <w:t>Bau eines Radweges</w:t>
      </w:r>
      <w:r>
        <w:t>, der der Förderung der landschaftsgebundenen Erholung dient, kann die Intensität der anlagebedingten Wirkung im Einzelfall abweichend bewertet werden.</w:t>
      </w:r>
    </w:p>
    <w:p w14:paraId="315F8E01" w14:textId="77777777" w:rsidR="00CF14C8" w:rsidRDefault="00CF14C8">
      <w:pPr>
        <w:spacing w:after="0" w:line="240" w:lineRule="auto"/>
        <w:jc w:val="left"/>
      </w:pPr>
      <w:r>
        <w:br w:type="page"/>
      </w:r>
    </w:p>
    <w:p w14:paraId="452E0C05" w14:textId="1AC905BC" w:rsidR="008073BE" w:rsidRDefault="008073BE" w:rsidP="006D33E0">
      <w:pPr>
        <w:pStyle w:val="Zwberschrift"/>
        <w:keepLines/>
        <w:spacing w:after="240"/>
        <w:ind w:left="1134" w:hanging="1134"/>
      </w:pPr>
      <w:bookmarkStart w:id="182" w:name="_Toc125620507"/>
      <w:r w:rsidRPr="00BD22B8">
        <w:t xml:space="preserve">Tab. </w:t>
      </w:r>
      <w:r w:rsidR="0097103D">
        <w:fldChar w:fldCharType="begin"/>
      </w:r>
      <w:r w:rsidR="0097103D">
        <w:instrText xml:space="preserve"> STYLEREF 2 \s </w:instrText>
      </w:r>
      <w:r w:rsidR="0097103D">
        <w:fldChar w:fldCharType="separate"/>
      </w:r>
      <w:r w:rsidR="00E24AB8">
        <w:rPr>
          <w:noProof/>
        </w:rPr>
        <w:t>5</w:t>
      </w:r>
      <w:r w:rsidR="0097103D">
        <w:rPr>
          <w:noProof/>
        </w:rPr>
        <w:fldChar w:fldCharType="end"/>
      </w:r>
      <w:r w:rsidRPr="00BD22B8">
        <w:noBreakHyphen/>
      </w:r>
      <w:r w:rsidR="001148C2">
        <w:t>10</w:t>
      </w:r>
      <w:r w:rsidRPr="00BD22B8">
        <w:t>:</w:t>
      </w:r>
      <w:r w:rsidRPr="00BD22B8">
        <w:tab/>
      </w:r>
      <w:r>
        <w:t xml:space="preserve">Bewertung der Eingriffsschwere: </w:t>
      </w:r>
      <w:r w:rsidR="00DB630F">
        <w:t>Erleben und Wahrnehmen</w:t>
      </w:r>
      <w:r w:rsidRPr="0013236C">
        <w:t xml:space="preserve"> von Landschaft</w:t>
      </w:r>
      <w:bookmarkEnd w:id="182"/>
    </w:p>
    <w:tbl>
      <w:tblPr>
        <w:tblW w:w="5000" w:type="pct"/>
        <w:tblBorders>
          <w:top w:val="single" w:sz="4" w:space="0" w:color="auto"/>
          <w:left w:val="single" w:sz="4" w:space="0" w:color="auto"/>
          <w:bottom w:val="single" w:sz="4" w:space="0" w:color="auto"/>
          <w:right w:val="single" w:sz="4" w:space="0" w:color="auto"/>
        </w:tblBorders>
        <w:tblCellMar>
          <w:top w:w="15" w:type="dxa"/>
          <w:left w:w="15" w:type="dxa"/>
          <w:bottom w:w="15" w:type="dxa"/>
          <w:right w:w="15" w:type="dxa"/>
        </w:tblCellMar>
        <w:tblLook w:val="04A0" w:firstRow="1" w:lastRow="0" w:firstColumn="1" w:lastColumn="0" w:noHBand="0" w:noVBand="1"/>
      </w:tblPr>
      <w:tblGrid>
        <w:gridCol w:w="3982"/>
        <w:gridCol w:w="1729"/>
        <w:gridCol w:w="1524"/>
        <w:gridCol w:w="1259"/>
      </w:tblGrid>
      <w:tr w:rsidR="008073BE" w:rsidRPr="0051144C" w14:paraId="77400AAB" w14:textId="77777777" w:rsidTr="00885F49">
        <w:trPr>
          <w:tblHeader/>
        </w:trPr>
        <w:tc>
          <w:tcPr>
            <w:tcW w:w="2344" w:type="pct"/>
            <w:vMerge w:val="restart"/>
            <w:tcBorders>
              <w:bottom w:val="single" w:sz="4" w:space="0" w:color="auto"/>
              <w:right w:val="single" w:sz="4" w:space="0" w:color="auto"/>
            </w:tcBorders>
            <w:shd w:val="clear" w:color="auto" w:fill="D9D9D9" w:themeFill="background1" w:themeFillShade="D9"/>
            <w:vAlign w:val="center"/>
            <w:hideMark/>
          </w:tcPr>
          <w:p w14:paraId="128FEB78" w14:textId="77777777" w:rsidR="008073BE" w:rsidRDefault="008073BE" w:rsidP="006D33E0">
            <w:pPr>
              <w:keepNext/>
              <w:keepLines/>
              <w:spacing w:after="0" w:line="240" w:lineRule="auto"/>
              <w:jc w:val="left"/>
              <w:rPr>
                <w:rFonts w:cstheme="minorHAnsi"/>
                <w:b/>
                <w:sz w:val="20"/>
                <w:szCs w:val="20"/>
              </w:rPr>
            </w:pPr>
            <w:r w:rsidRPr="0051144C">
              <w:rPr>
                <w:rFonts w:cstheme="minorHAnsi"/>
                <w:b/>
                <w:sz w:val="20"/>
                <w:szCs w:val="20"/>
              </w:rPr>
              <w:t xml:space="preserve">Bedeutung </w:t>
            </w:r>
            <w:r>
              <w:rPr>
                <w:rFonts w:cstheme="minorHAnsi"/>
                <w:b/>
                <w:sz w:val="20"/>
                <w:szCs w:val="20"/>
              </w:rPr>
              <w:t xml:space="preserve">der </w:t>
            </w:r>
            <w:r w:rsidR="00DB630F" w:rsidRPr="00DB630F">
              <w:rPr>
                <w:rFonts w:cstheme="minorHAnsi"/>
                <w:b/>
                <w:sz w:val="20"/>
                <w:szCs w:val="20"/>
              </w:rPr>
              <w:t xml:space="preserve">Funktionen im Bereich des Erlebens und Wahrnehmens von Landschaft einschließlich landschaftsgebundener Erholung </w:t>
            </w:r>
            <w:r w:rsidRPr="0051144C">
              <w:rPr>
                <w:rFonts w:cstheme="minorHAnsi"/>
                <w:b/>
                <w:sz w:val="20"/>
                <w:szCs w:val="20"/>
              </w:rPr>
              <w:t>nach Wertstufen (</w:t>
            </w:r>
            <w:r>
              <w:rPr>
                <w:rFonts w:cstheme="minorHAnsi"/>
                <w:b/>
                <w:sz w:val="20"/>
                <w:szCs w:val="20"/>
              </w:rPr>
              <w:t xml:space="preserve">vgl. </w:t>
            </w:r>
            <w:r w:rsidRPr="0051144C">
              <w:rPr>
                <w:rFonts w:cstheme="minorHAnsi"/>
                <w:b/>
                <w:sz w:val="20"/>
                <w:szCs w:val="20"/>
              </w:rPr>
              <w:t>Anlage 7.2 Praxisleitfaden)</w:t>
            </w:r>
            <w:r>
              <w:rPr>
                <w:rFonts w:cstheme="minorHAnsi"/>
                <w:b/>
                <w:sz w:val="20"/>
                <w:szCs w:val="20"/>
              </w:rPr>
              <w:t xml:space="preserve"> </w:t>
            </w:r>
          </w:p>
          <w:p w14:paraId="3649114B" w14:textId="4BB78824" w:rsidR="008073BE" w:rsidRPr="0051144C" w:rsidRDefault="004C450A" w:rsidP="006D33E0">
            <w:pPr>
              <w:keepNext/>
              <w:keepLines/>
              <w:spacing w:after="0" w:line="240" w:lineRule="auto"/>
              <w:jc w:val="left"/>
              <w:rPr>
                <w:rFonts w:cstheme="minorHAnsi"/>
                <w:b/>
                <w:sz w:val="20"/>
                <w:szCs w:val="20"/>
              </w:rPr>
            </w:pPr>
            <w:r w:rsidRPr="00264DDB">
              <w:rPr>
                <w:rFonts w:cstheme="minorHAnsi"/>
                <w:b/>
                <w:color w:val="FF0000"/>
                <w:sz w:val="20"/>
                <w:szCs w:val="20"/>
              </w:rPr>
              <w:t>zzgl. Fachkonventionen LBM RP</w:t>
            </w:r>
          </w:p>
        </w:tc>
        <w:tc>
          <w:tcPr>
            <w:tcW w:w="2656" w:type="pct"/>
            <w:gridSpan w:val="3"/>
            <w:tcBorders>
              <w:bottom w:val="single" w:sz="4" w:space="0" w:color="auto"/>
            </w:tcBorders>
            <w:shd w:val="clear" w:color="auto" w:fill="D9D9D9" w:themeFill="background1" w:themeFillShade="D9"/>
            <w:vAlign w:val="bottom"/>
            <w:hideMark/>
          </w:tcPr>
          <w:p w14:paraId="2C2934A7" w14:textId="77777777" w:rsidR="008073BE" w:rsidRPr="0051144C" w:rsidRDefault="008073BE" w:rsidP="006D33E0">
            <w:pPr>
              <w:keepNext/>
              <w:keepLines/>
              <w:spacing w:after="0" w:line="240" w:lineRule="auto"/>
              <w:jc w:val="center"/>
              <w:rPr>
                <w:b/>
                <w:bCs/>
                <w:sz w:val="20"/>
                <w:szCs w:val="20"/>
              </w:rPr>
            </w:pPr>
            <w:r w:rsidRPr="0051144C">
              <w:rPr>
                <w:b/>
                <w:bCs/>
                <w:sz w:val="20"/>
                <w:szCs w:val="20"/>
              </w:rPr>
              <w:t xml:space="preserve">Intensität der vorhabenbezogenen Wirkungen / </w:t>
            </w:r>
          </w:p>
          <w:p w14:paraId="43D5AC4E" w14:textId="77777777" w:rsidR="008073BE" w:rsidRPr="0051144C" w:rsidRDefault="008073BE" w:rsidP="006D33E0">
            <w:pPr>
              <w:keepNext/>
              <w:keepLines/>
              <w:spacing w:after="0" w:line="240" w:lineRule="auto"/>
              <w:jc w:val="center"/>
              <w:rPr>
                <w:rFonts w:cstheme="minorHAnsi"/>
                <w:b/>
                <w:sz w:val="20"/>
                <w:szCs w:val="20"/>
              </w:rPr>
            </w:pPr>
            <w:r w:rsidRPr="0051144C">
              <w:rPr>
                <w:b/>
                <w:bCs/>
                <w:sz w:val="20"/>
                <w:szCs w:val="20"/>
              </w:rPr>
              <w:t>Wirkungsstufe</w:t>
            </w:r>
          </w:p>
        </w:tc>
      </w:tr>
      <w:tr w:rsidR="008073BE" w:rsidRPr="0051144C" w14:paraId="0CDF60BC" w14:textId="77777777" w:rsidTr="00CF14C8">
        <w:trPr>
          <w:tblHeader/>
        </w:trPr>
        <w:tc>
          <w:tcPr>
            <w:tcW w:w="2344" w:type="pct"/>
            <w:vMerge/>
            <w:tcBorders>
              <w:bottom w:val="single" w:sz="4" w:space="0" w:color="auto"/>
              <w:right w:val="single" w:sz="4" w:space="0" w:color="auto"/>
            </w:tcBorders>
            <w:shd w:val="clear" w:color="auto" w:fill="D9D9D9" w:themeFill="background1" w:themeFillShade="D9"/>
            <w:vAlign w:val="center"/>
            <w:hideMark/>
          </w:tcPr>
          <w:p w14:paraId="6EE63642" w14:textId="77777777" w:rsidR="008073BE" w:rsidRPr="0051144C" w:rsidRDefault="008073BE" w:rsidP="006D33E0">
            <w:pPr>
              <w:keepNext/>
              <w:keepLines/>
              <w:spacing w:after="0" w:line="240" w:lineRule="auto"/>
              <w:rPr>
                <w:rFonts w:cstheme="minorHAnsi"/>
                <w:sz w:val="20"/>
                <w:szCs w:val="20"/>
              </w:rPr>
            </w:pPr>
          </w:p>
        </w:tc>
        <w:tc>
          <w:tcPr>
            <w:tcW w:w="1018" w:type="pct"/>
            <w:tcBorders>
              <w:bottom w:val="single" w:sz="4" w:space="0" w:color="auto"/>
              <w:right w:val="single" w:sz="4" w:space="0" w:color="auto"/>
            </w:tcBorders>
            <w:shd w:val="clear" w:color="auto" w:fill="D9D9D9" w:themeFill="background1" w:themeFillShade="D9"/>
            <w:hideMark/>
          </w:tcPr>
          <w:p w14:paraId="10BC70CC" w14:textId="77777777" w:rsidR="008073BE" w:rsidRPr="0051144C" w:rsidRDefault="008073BE" w:rsidP="006D33E0">
            <w:pPr>
              <w:keepNext/>
              <w:keepLines/>
              <w:spacing w:after="0" w:line="240" w:lineRule="auto"/>
              <w:jc w:val="center"/>
              <w:rPr>
                <w:rFonts w:cstheme="minorHAnsi"/>
                <w:sz w:val="20"/>
                <w:szCs w:val="20"/>
              </w:rPr>
            </w:pPr>
            <w:r w:rsidRPr="0051144C">
              <w:rPr>
                <w:rFonts w:cstheme="minorHAnsi"/>
                <w:sz w:val="20"/>
                <w:szCs w:val="20"/>
              </w:rPr>
              <w:t>I</w:t>
            </w:r>
          </w:p>
          <w:p w14:paraId="28400E77" w14:textId="77777777" w:rsidR="008073BE" w:rsidRDefault="008073BE" w:rsidP="006D33E0">
            <w:pPr>
              <w:keepNext/>
              <w:keepLines/>
              <w:spacing w:after="0" w:line="240" w:lineRule="auto"/>
              <w:jc w:val="center"/>
              <w:rPr>
                <w:rFonts w:cstheme="minorHAnsi"/>
                <w:sz w:val="20"/>
                <w:szCs w:val="20"/>
              </w:rPr>
            </w:pPr>
            <w:r w:rsidRPr="0051144C">
              <w:rPr>
                <w:rFonts w:cstheme="minorHAnsi"/>
                <w:sz w:val="20"/>
                <w:szCs w:val="20"/>
              </w:rPr>
              <w:t>gering</w:t>
            </w:r>
          </w:p>
          <w:p w14:paraId="3C77A23A" w14:textId="77777777" w:rsidR="008073BE" w:rsidRDefault="008073BE" w:rsidP="006D33E0">
            <w:pPr>
              <w:keepNext/>
              <w:keepLines/>
              <w:spacing w:after="0" w:line="240" w:lineRule="auto"/>
              <w:jc w:val="center"/>
              <w:rPr>
                <w:rFonts w:cstheme="minorHAnsi"/>
                <w:sz w:val="20"/>
                <w:szCs w:val="20"/>
              </w:rPr>
            </w:pPr>
          </w:p>
          <w:p w14:paraId="7BADB24A" w14:textId="77777777" w:rsidR="00FD56A7" w:rsidRDefault="008073BE" w:rsidP="006D33E0">
            <w:pPr>
              <w:keepNext/>
              <w:keepLines/>
              <w:spacing w:after="0" w:line="240" w:lineRule="auto"/>
              <w:jc w:val="center"/>
              <w:rPr>
                <w:rFonts w:cstheme="minorHAnsi"/>
                <w:b/>
                <w:color w:val="FF0000"/>
                <w:sz w:val="20"/>
                <w:szCs w:val="20"/>
              </w:rPr>
            </w:pPr>
            <w:r>
              <w:rPr>
                <w:rFonts w:cstheme="minorHAnsi"/>
                <w:b/>
                <w:color w:val="FF0000"/>
                <w:sz w:val="20"/>
                <w:szCs w:val="20"/>
              </w:rPr>
              <w:t xml:space="preserve">baubedingte Beeinträchtigungen, </w:t>
            </w:r>
          </w:p>
          <w:p w14:paraId="54977159" w14:textId="2628861C" w:rsidR="008073BE" w:rsidRPr="00264DDB" w:rsidRDefault="008073BE" w:rsidP="006D33E0">
            <w:pPr>
              <w:keepNext/>
              <w:keepLines/>
              <w:spacing w:after="0" w:line="240" w:lineRule="auto"/>
              <w:jc w:val="center"/>
              <w:rPr>
                <w:rFonts w:cstheme="minorHAnsi"/>
                <w:b/>
                <w:sz w:val="20"/>
                <w:szCs w:val="20"/>
              </w:rPr>
            </w:pPr>
            <w:r>
              <w:rPr>
                <w:rFonts w:cstheme="minorHAnsi"/>
                <w:b/>
                <w:color w:val="FF0000"/>
                <w:sz w:val="20"/>
                <w:szCs w:val="20"/>
              </w:rPr>
              <w:t xml:space="preserve">betriebsbedingte </w:t>
            </w:r>
            <w:r>
              <w:rPr>
                <w:rFonts w:cstheme="minorHAnsi"/>
                <w:b/>
                <w:color w:val="FF0000"/>
                <w:sz w:val="20"/>
                <w:szCs w:val="20"/>
              </w:rPr>
              <w:br/>
              <w:t>visuelle S</w:t>
            </w:r>
            <w:r w:rsidR="00885F49">
              <w:rPr>
                <w:rFonts w:cstheme="minorHAnsi"/>
                <w:b/>
                <w:color w:val="FF0000"/>
                <w:sz w:val="20"/>
                <w:szCs w:val="20"/>
              </w:rPr>
              <w:t>törwirkungen</w:t>
            </w:r>
          </w:p>
        </w:tc>
        <w:tc>
          <w:tcPr>
            <w:tcW w:w="897" w:type="pct"/>
            <w:tcBorders>
              <w:bottom w:val="single" w:sz="4" w:space="0" w:color="auto"/>
              <w:right w:val="single" w:sz="4" w:space="0" w:color="auto"/>
            </w:tcBorders>
            <w:shd w:val="clear" w:color="auto" w:fill="D9D9D9" w:themeFill="background1" w:themeFillShade="D9"/>
            <w:hideMark/>
          </w:tcPr>
          <w:p w14:paraId="50E43AD9" w14:textId="77777777" w:rsidR="008073BE" w:rsidRPr="0051144C" w:rsidRDefault="008073BE" w:rsidP="006D33E0">
            <w:pPr>
              <w:keepNext/>
              <w:keepLines/>
              <w:spacing w:after="0" w:line="240" w:lineRule="auto"/>
              <w:jc w:val="center"/>
              <w:rPr>
                <w:rFonts w:cstheme="minorHAnsi"/>
                <w:sz w:val="20"/>
                <w:szCs w:val="20"/>
              </w:rPr>
            </w:pPr>
            <w:r w:rsidRPr="0051144C">
              <w:rPr>
                <w:rFonts w:cstheme="minorHAnsi"/>
                <w:sz w:val="20"/>
                <w:szCs w:val="20"/>
              </w:rPr>
              <w:t>II</w:t>
            </w:r>
          </w:p>
          <w:p w14:paraId="5EB276AA" w14:textId="77777777" w:rsidR="008073BE" w:rsidRPr="0051144C" w:rsidRDefault="008073BE" w:rsidP="006D33E0">
            <w:pPr>
              <w:keepNext/>
              <w:keepLines/>
              <w:spacing w:after="0" w:line="240" w:lineRule="auto"/>
              <w:jc w:val="center"/>
              <w:rPr>
                <w:rFonts w:cstheme="minorHAnsi"/>
                <w:sz w:val="20"/>
                <w:szCs w:val="20"/>
              </w:rPr>
            </w:pPr>
            <w:r w:rsidRPr="0051144C">
              <w:rPr>
                <w:rFonts w:cstheme="minorHAnsi"/>
                <w:sz w:val="20"/>
                <w:szCs w:val="20"/>
              </w:rPr>
              <w:t>mittel</w:t>
            </w:r>
          </w:p>
          <w:p w14:paraId="7F7F3DCE" w14:textId="77777777" w:rsidR="008073BE" w:rsidRPr="0051144C" w:rsidRDefault="008073BE" w:rsidP="006D33E0">
            <w:pPr>
              <w:keepNext/>
              <w:keepLines/>
              <w:spacing w:after="0" w:line="240" w:lineRule="auto"/>
              <w:jc w:val="center"/>
              <w:rPr>
                <w:rFonts w:cstheme="minorHAnsi"/>
                <w:sz w:val="20"/>
                <w:szCs w:val="20"/>
              </w:rPr>
            </w:pPr>
          </w:p>
          <w:p w14:paraId="08A47572" w14:textId="5D92F624" w:rsidR="00FD56A7" w:rsidRDefault="00FD56A7" w:rsidP="006D33E0">
            <w:pPr>
              <w:keepNext/>
              <w:keepLines/>
              <w:spacing w:after="0" w:line="240" w:lineRule="auto"/>
              <w:jc w:val="center"/>
              <w:rPr>
                <w:rFonts w:cstheme="minorHAnsi"/>
                <w:b/>
                <w:color w:val="FF0000"/>
                <w:sz w:val="20"/>
                <w:szCs w:val="20"/>
              </w:rPr>
            </w:pPr>
            <w:r>
              <w:rPr>
                <w:rFonts w:cstheme="minorHAnsi"/>
                <w:b/>
                <w:color w:val="FF0000"/>
                <w:sz w:val="20"/>
                <w:szCs w:val="20"/>
              </w:rPr>
              <w:t xml:space="preserve">anlagenbedingte </w:t>
            </w:r>
          </w:p>
          <w:p w14:paraId="40026A57" w14:textId="77777777" w:rsidR="009B3A03" w:rsidRDefault="008073BE" w:rsidP="009B3A03">
            <w:pPr>
              <w:keepNext/>
              <w:keepLines/>
              <w:spacing w:after="0" w:line="240" w:lineRule="auto"/>
              <w:jc w:val="center"/>
              <w:rPr>
                <w:rFonts w:cstheme="minorHAnsi"/>
                <w:b/>
                <w:color w:val="FF0000"/>
                <w:sz w:val="20"/>
                <w:szCs w:val="20"/>
              </w:rPr>
            </w:pPr>
            <w:r>
              <w:rPr>
                <w:rFonts w:cstheme="minorHAnsi"/>
                <w:b/>
                <w:color w:val="FF0000"/>
                <w:sz w:val="20"/>
                <w:szCs w:val="20"/>
              </w:rPr>
              <w:t xml:space="preserve">Zerschneidung, </w:t>
            </w:r>
          </w:p>
          <w:p w14:paraId="4F73172C" w14:textId="614ED393" w:rsidR="008073BE" w:rsidRPr="00264DDB" w:rsidRDefault="009B3A03" w:rsidP="009B3A03">
            <w:pPr>
              <w:keepNext/>
              <w:keepLines/>
              <w:spacing w:after="0" w:line="240" w:lineRule="auto"/>
              <w:jc w:val="center"/>
              <w:rPr>
                <w:rFonts w:cstheme="minorHAnsi"/>
                <w:b/>
                <w:sz w:val="20"/>
                <w:szCs w:val="20"/>
              </w:rPr>
            </w:pPr>
            <w:r>
              <w:rPr>
                <w:rFonts w:cstheme="minorHAnsi"/>
                <w:b/>
                <w:color w:val="FF0000"/>
                <w:sz w:val="20"/>
                <w:szCs w:val="20"/>
              </w:rPr>
              <w:t xml:space="preserve">betriebsbedingte </w:t>
            </w:r>
            <w:r w:rsidR="008073BE">
              <w:rPr>
                <w:rFonts w:cstheme="minorHAnsi"/>
                <w:b/>
                <w:color w:val="FF0000"/>
                <w:sz w:val="20"/>
                <w:szCs w:val="20"/>
              </w:rPr>
              <w:t>Lärmemissionen</w:t>
            </w:r>
          </w:p>
        </w:tc>
        <w:tc>
          <w:tcPr>
            <w:tcW w:w="741" w:type="pct"/>
            <w:tcBorders>
              <w:bottom w:val="single" w:sz="4" w:space="0" w:color="auto"/>
            </w:tcBorders>
            <w:shd w:val="clear" w:color="auto" w:fill="D9D9D9" w:themeFill="background1" w:themeFillShade="D9"/>
            <w:hideMark/>
          </w:tcPr>
          <w:p w14:paraId="0D4CDF42" w14:textId="77777777" w:rsidR="008073BE" w:rsidRPr="0051144C" w:rsidRDefault="008073BE" w:rsidP="006D33E0">
            <w:pPr>
              <w:keepNext/>
              <w:keepLines/>
              <w:spacing w:after="0" w:line="240" w:lineRule="auto"/>
              <w:jc w:val="center"/>
              <w:rPr>
                <w:rFonts w:cstheme="minorHAnsi"/>
                <w:sz w:val="20"/>
                <w:szCs w:val="20"/>
              </w:rPr>
            </w:pPr>
            <w:r w:rsidRPr="0051144C">
              <w:rPr>
                <w:rFonts w:cstheme="minorHAnsi"/>
                <w:sz w:val="20"/>
                <w:szCs w:val="20"/>
              </w:rPr>
              <w:t>III</w:t>
            </w:r>
          </w:p>
          <w:p w14:paraId="591DAC82" w14:textId="77777777" w:rsidR="008073BE" w:rsidRPr="0051144C" w:rsidRDefault="008073BE" w:rsidP="006D33E0">
            <w:pPr>
              <w:keepNext/>
              <w:keepLines/>
              <w:spacing w:after="0" w:line="240" w:lineRule="auto"/>
              <w:jc w:val="center"/>
              <w:rPr>
                <w:rFonts w:cstheme="minorHAnsi"/>
                <w:sz w:val="20"/>
                <w:szCs w:val="20"/>
              </w:rPr>
            </w:pPr>
            <w:r w:rsidRPr="0051144C">
              <w:rPr>
                <w:rFonts w:cstheme="minorHAnsi"/>
                <w:sz w:val="20"/>
                <w:szCs w:val="20"/>
              </w:rPr>
              <w:t>hoch</w:t>
            </w:r>
          </w:p>
          <w:p w14:paraId="626FE6A5" w14:textId="77777777" w:rsidR="008073BE" w:rsidRPr="0051144C" w:rsidRDefault="008073BE" w:rsidP="006D33E0">
            <w:pPr>
              <w:keepNext/>
              <w:keepLines/>
              <w:spacing w:after="0" w:line="240" w:lineRule="auto"/>
              <w:jc w:val="center"/>
              <w:rPr>
                <w:rFonts w:cstheme="minorHAnsi"/>
                <w:sz w:val="20"/>
                <w:szCs w:val="20"/>
              </w:rPr>
            </w:pPr>
          </w:p>
          <w:p w14:paraId="27A28533" w14:textId="77777777" w:rsidR="00FD56A7" w:rsidRDefault="00FD56A7" w:rsidP="00FD56A7">
            <w:pPr>
              <w:keepNext/>
              <w:keepLines/>
              <w:spacing w:after="0" w:line="240" w:lineRule="auto"/>
              <w:jc w:val="center"/>
              <w:rPr>
                <w:rFonts w:cstheme="minorHAnsi"/>
                <w:b/>
                <w:color w:val="FF0000"/>
                <w:sz w:val="20"/>
                <w:szCs w:val="20"/>
              </w:rPr>
            </w:pPr>
            <w:r>
              <w:rPr>
                <w:rFonts w:cstheme="minorHAnsi"/>
                <w:b/>
                <w:color w:val="FF0000"/>
                <w:sz w:val="20"/>
                <w:szCs w:val="20"/>
              </w:rPr>
              <w:t xml:space="preserve">anlagenbedingte </w:t>
            </w:r>
          </w:p>
          <w:p w14:paraId="79F02599" w14:textId="56A1AB97" w:rsidR="008073BE" w:rsidRPr="00264DDB" w:rsidRDefault="008073BE" w:rsidP="006D33E0">
            <w:pPr>
              <w:keepNext/>
              <w:keepLines/>
              <w:spacing w:after="0" w:line="240" w:lineRule="auto"/>
              <w:jc w:val="center"/>
              <w:rPr>
                <w:rFonts w:cstheme="minorHAnsi"/>
                <w:b/>
                <w:sz w:val="20"/>
                <w:szCs w:val="20"/>
              </w:rPr>
            </w:pPr>
            <w:r>
              <w:rPr>
                <w:rFonts w:cstheme="minorHAnsi"/>
                <w:b/>
                <w:color w:val="FF0000"/>
                <w:sz w:val="20"/>
                <w:szCs w:val="20"/>
              </w:rPr>
              <w:t>Versiegelung, Überbauung</w:t>
            </w:r>
          </w:p>
        </w:tc>
      </w:tr>
      <w:tr w:rsidR="008073BE" w:rsidRPr="0051144C" w14:paraId="1D9560CD" w14:textId="77777777" w:rsidTr="00CF14C8">
        <w:tc>
          <w:tcPr>
            <w:tcW w:w="2344" w:type="pct"/>
            <w:tcBorders>
              <w:bottom w:val="single" w:sz="4" w:space="0" w:color="auto"/>
              <w:right w:val="single" w:sz="4" w:space="0" w:color="auto"/>
            </w:tcBorders>
            <w:hideMark/>
          </w:tcPr>
          <w:p w14:paraId="708ED367" w14:textId="77777777" w:rsidR="008073BE" w:rsidRPr="00264DDB" w:rsidRDefault="008073BE" w:rsidP="006D33E0">
            <w:pPr>
              <w:keepNext/>
              <w:keepLines/>
              <w:spacing w:after="0" w:line="240" w:lineRule="auto"/>
              <w:jc w:val="left"/>
              <w:rPr>
                <w:rFonts w:cstheme="minorHAnsi"/>
                <w:b/>
                <w:sz w:val="20"/>
                <w:szCs w:val="20"/>
              </w:rPr>
            </w:pPr>
            <w:r w:rsidRPr="00264DDB">
              <w:rPr>
                <w:rFonts w:cstheme="minorHAnsi"/>
                <w:b/>
                <w:sz w:val="20"/>
                <w:szCs w:val="20"/>
              </w:rPr>
              <w:t>1   sehr gering</w:t>
            </w:r>
          </w:p>
          <w:p w14:paraId="3250FEB8" w14:textId="77777777" w:rsidR="008073BE" w:rsidRPr="0051144C" w:rsidRDefault="008073BE" w:rsidP="006D33E0">
            <w:pPr>
              <w:keepNext/>
              <w:keepLines/>
              <w:spacing w:after="0" w:line="240" w:lineRule="auto"/>
              <w:jc w:val="left"/>
              <w:rPr>
                <w:rFonts w:cstheme="minorHAnsi"/>
                <w:sz w:val="20"/>
                <w:szCs w:val="20"/>
              </w:rPr>
            </w:pPr>
            <w:r w:rsidRPr="008073BE">
              <w:rPr>
                <w:sz w:val="20"/>
                <w:szCs w:val="20"/>
              </w:rPr>
              <w:t>Landschaftsbildeinheit mit sehr geringer Bedeutung für das Erleben und Wahrnehmen von Natur und Landschaft, z. B. urbane/semi-urbane Landschaften mit sehr geringem Freiraumanteil oder mit sehr geringer städtebaulicher Attraktivität</w:t>
            </w:r>
          </w:p>
        </w:tc>
        <w:tc>
          <w:tcPr>
            <w:tcW w:w="1018" w:type="pct"/>
            <w:tcBorders>
              <w:bottom w:val="single" w:sz="4" w:space="0" w:color="auto"/>
              <w:right w:val="single" w:sz="4" w:space="0" w:color="auto"/>
            </w:tcBorders>
            <w:hideMark/>
          </w:tcPr>
          <w:p w14:paraId="6848ACB0" w14:textId="77777777" w:rsidR="008073BE" w:rsidRPr="00264DDB" w:rsidRDefault="008073BE" w:rsidP="006D33E0">
            <w:pPr>
              <w:keepNext/>
              <w:keepLines/>
              <w:spacing w:after="0" w:line="240" w:lineRule="auto"/>
              <w:jc w:val="center"/>
              <w:rPr>
                <w:rFonts w:cstheme="minorHAnsi"/>
                <w:sz w:val="20"/>
                <w:szCs w:val="20"/>
              </w:rPr>
            </w:pPr>
            <w:r w:rsidRPr="00264DDB">
              <w:rPr>
                <w:rFonts w:cstheme="minorHAnsi"/>
                <w:sz w:val="20"/>
                <w:szCs w:val="20"/>
              </w:rPr>
              <w:t>–</w:t>
            </w:r>
          </w:p>
        </w:tc>
        <w:tc>
          <w:tcPr>
            <w:tcW w:w="897" w:type="pct"/>
            <w:tcBorders>
              <w:bottom w:val="single" w:sz="4" w:space="0" w:color="auto"/>
              <w:right w:val="single" w:sz="4" w:space="0" w:color="auto"/>
            </w:tcBorders>
            <w:hideMark/>
          </w:tcPr>
          <w:p w14:paraId="4715BF98" w14:textId="77777777" w:rsidR="008073BE" w:rsidRPr="00264DDB" w:rsidRDefault="008073BE" w:rsidP="006D33E0">
            <w:pPr>
              <w:keepNext/>
              <w:keepLines/>
              <w:spacing w:after="0" w:line="240" w:lineRule="auto"/>
              <w:jc w:val="center"/>
              <w:rPr>
                <w:rFonts w:cstheme="minorHAnsi"/>
                <w:sz w:val="20"/>
                <w:szCs w:val="20"/>
              </w:rPr>
            </w:pPr>
            <w:r w:rsidRPr="00264DDB">
              <w:rPr>
                <w:rFonts w:cstheme="minorHAnsi"/>
                <w:sz w:val="20"/>
                <w:szCs w:val="20"/>
              </w:rPr>
              <w:t>–</w:t>
            </w:r>
          </w:p>
        </w:tc>
        <w:tc>
          <w:tcPr>
            <w:tcW w:w="741" w:type="pct"/>
            <w:tcBorders>
              <w:bottom w:val="single" w:sz="4" w:space="0" w:color="auto"/>
            </w:tcBorders>
            <w:shd w:val="clear" w:color="auto" w:fill="EAF1DD" w:themeFill="accent3" w:themeFillTint="33"/>
            <w:hideMark/>
          </w:tcPr>
          <w:p w14:paraId="2863F406" w14:textId="77777777" w:rsidR="008073BE" w:rsidRPr="008762AD" w:rsidRDefault="008073BE" w:rsidP="006D33E0">
            <w:pPr>
              <w:keepNext/>
              <w:keepLines/>
              <w:spacing w:after="0" w:line="240" w:lineRule="auto"/>
              <w:jc w:val="center"/>
              <w:rPr>
                <w:rFonts w:cstheme="minorHAnsi"/>
                <w:b/>
                <w:sz w:val="20"/>
                <w:szCs w:val="20"/>
              </w:rPr>
            </w:pPr>
            <w:r w:rsidRPr="008762AD">
              <w:rPr>
                <w:rFonts w:cstheme="minorHAnsi"/>
                <w:b/>
                <w:sz w:val="20"/>
                <w:szCs w:val="20"/>
              </w:rPr>
              <w:t>eB</w:t>
            </w:r>
          </w:p>
        </w:tc>
      </w:tr>
      <w:tr w:rsidR="00885F49" w:rsidRPr="0051144C" w14:paraId="36CA9618" w14:textId="77777777" w:rsidTr="00CF14C8">
        <w:tc>
          <w:tcPr>
            <w:tcW w:w="2344" w:type="pct"/>
            <w:tcBorders>
              <w:bottom w:val="single" w:sz="4" w:space="0" w:color="auto"/>
              <w:right w:val="single" w:sz="4" w:space="0" w:color="auto"/>
            </w:tcBorders>
            <w:hideMark/>
          </w:tcPr>
          <w:p w14:paraId="06AF4B0E" w14:textId="77777777" w:rsidR="008073BE" w:rsidRPr="00264DDB" w:rsidRDefault="008073BE" w:rsidP="00DB630F">
            <w:pPr>
              <w:spacing w:after="0" w:line="240" w:lineRule="auto"/>
              <w:jc w:val="left"/>
              <w:rPr>
                <w:rFonts w:cstheme="minorHAnsi"/>
                <w:b/>
                <w:sz w:val="20"/>
                <w:szCs w:val="20"/>
              </w:rPr>
            </w:pPr>
            <w:r w:rsidRPr="00264DDB">
              <w:rPr>
                <w:rFonts w:cstheme="minorHAnsi"/>
                <w:b/>
                <w:sz w:val="20"/>
                <w:szCs w:val="20"/>
              </w:rPr>
              <w:t>2   gering</w:t>
            </w:r>
          </w:p>
          <w:p w14:paraId="0DDEFC81" w14:textId="77777777" w:rsidR="008073BE" w:rsidRPr="008D39AC" w:rsidRDefault="008073BE" w:rsidP="00DB630F">
            <w:pPr>
              <w:spacing w:after="0" w:line="240" w:lineRule="auto"/>
              <w:jc w:val="left"/>
              <w:rPr>
                <w:sz w:val="20"/>
                <w:szCs w:val="20"/>
              </w:rPr>
            </w:pPr>
            <w:r w:rsidRPr="008073BE">
              <w:rPr>
                <w:sz w:val="20"/>
                <w:szCs w:val="20"/>
              </w:rPr>
              <w:t>Landschaftsbildeinheit mit geringer Bedeutung für das Erleben und Wahrnehmen von Natur und Landschaft, z. B. urbane/semi-urbane Landschaften mit geringem Freiraumanteil und mit geringer städtebaulicher Attraktivität</w:t>
            </w:r>
          </w:p>
        </w:tc>
        <w:tc>
          <w:tcPr>
            <w:tcW w:w="1018" w:type="pct"/>
            <w:tcBorders>
              <w:bottom w:val="single" w:sz="4" w:space="0" w:color="auto"/>
              <w:right w:val="single" w:sz="4" w:space="0" w:color="auto"/>
            </w:tcBorders>
            <w:hideMark/>
          </w:tcPr>
          <w:p w14:paraId="3E899EFB"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w:t>
            </w:r>
          </w:p>
        </w:tc>
        <w:tc>
          <w:tcPr>
            <w:tcW w:w="897" w:type="pct"/>
            <w:tcBorders>
              <w:bottom w:val="single" w:sz="4" w:space="0" w:color="auto"/>
              <w:right w:val="single" w:sz="4" w:space="0" w:color="auto"/>
            </w:tcBorders>
            <w:shd w:val="clear" w:color="auto" w:fill="EAF1DD" w:themeFill="accent3" w:themeFillTint="33"/>
            <w:hideMark/>
          </w:tcPr>
          <w:p w14:paraId="40A4CCEA"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w:t>
            </w:r>
          </w:p>
        </w:tc>
        <w:tc>
          <w:tcPr>
            <w:tcW w:w="741" w:type="pct"/>
            <w:tcBorders>
              <w:bottom w:val="single" w:sz="4" w:space="0" w:color="auto"/>
            </w:tcBorders>
            <w:shd w:val="clear" w:color="auto" w:fill="EAF1DD" w:themeFill="accent3" w:themeFillTint="33"/>
            <w:hideMark/>
          </w:tcPr>
          <w:p w14:paraId="0D55FCA9" w14:textId="77777777" w:rsidR="008073BE" w:rsidRPr="0051144C" w:rsidRDefault="008073BE" w:rsidP="00DB630F">
            <w:pPr>
              <w:spacing w:after="0" w:line="240" w:lineRule="auto"/>
              <w:jc w:val="center"/>
              <w:rPr>
                <w:rFonts w:cstheme="minorHAnsi"/>
                <w:sz w:val="20"/>
                <w:szCs w:val="20"/>
              </w:rPr>
            </w:pPr>
            <w:r w:rsidRPr="00264DDB">
              <w:rPr>
                <w:rFonts w:cstheme="minorHAnsi"/>
                <w:b/>
                <w:sz w:val="20"/>
                <w:szCs w:val="20"/>
              </w:rPr>
              <w:t>eB</w:t>
            </w:r>
          </w:p>
        </w:tc>
      </w:tr>
      <w:tr w:rsidR="00885F49" w:rsidRPr="0051144C" w14:paraId="4B47D6AA" w14:textId="77777777" w:rsidTr="00CF14C8">
        <w:tc>
          <w:tcPr>
            <w:tcW w:w="2344" w:type="pct"/>
            <w:tcBorders>
              <w:bottom w:val="single" w:sz="4" w:space="0" w:color="auto"/>
              <w:right w:val="single" w:sz="4" w:space="0" w:color="auto"/>
            </w:tcBorders>
            <w:hideMark/>
          </w:tcPr>
          <w:p w14:paraId="14ECE120" w14:textId="77777777" w:rsidR="008073BE" w:rsidRPr="0013236C" w:rsidRDefault="008073BE" w:rsidP="00DB630F">
            <w:pPr>
              <w:spacing w:after="0" w:line="240" w:lineRule="auto"/>
              <w:jc w:val="left"/>
              <w:rPr>
                <w:rFonts w:cstheme="minorHAnsi"/>
                <w:b/>
                <w:sz w:val="20"/>
                <w:szCs w:val="20"/>
              </w:rPr>
            </w:pPr>
            <w:r>
              <w:rPr>
                <w:rFonts w:cstheme="minorHAnsi"/>
                <w:b/>
                <w:sz w:val="20"/>
                <w:szCs w:val="20"/>
              </w:rPr>
              <w:t>3   mittel</w:t>
            </w:r>
          </w:p>
          <w:p w14:paraId="5E854A43" w14:textId="77777777" w:rsidR="008073BE" w:rsidRPr="0051144C" w:rsidRDefault="008073BE" w:rsidP="00DB630F">
            <w:pPr>
              <w:spacing w:after="0" w:line="240" w:lineRule="auto"/>
              <w:jc w:val="left"/>
              <w:rPr>
                <w:rFonts w:cstheme="minorHAnsi"/>
                <w:sz w:val="20"/>
                <w:szCs w:val="20"/>
              </w:rPr>
            </w:pPr>
            <w:r w:rsidRPr="008073BE">
              <w:rPr>
                <w:sz w:val="20"/>
                <w:szCs w:val="20"/>
              </w:rPr>
              <w:t>Landschaftsbildeinheit mit mittlerer Bedeutung für das Erleben und Wahrnehmen von Natur und Landschaft, z. B. monostrukturierte Wälder oder reliefarme Ackerlandschaften ohne Strukturierung durch Gewässer oder Gehölze</w:t>
            </w:r>
          </w:p>
        </w:tc>
        <w:tc>
          <w:tcPr>
            <w:tcW w:w="1018" w:type="pct"/>
            <w:tcBorders>
              <w:bottom w:val="single" w:sz="4" w:space="0" w:color="auto"/>
              <w:right w:val="single" w:sz="4" w:space="0" w:color="auto"/>
            </w:tcBorders>
            <w:shd w:val="clear" w:color="auto" w:fill="EAF1DD" w:themeFill="accent3" w:themeFillTint="33"/>
            <w:hideMark/>
          </w:tcPr>
          <w:p w14:paraId="3A7ECAAD"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w:t>
            </w:r>
          </w:p>
        </w:tc>
        <w:tc>
          <w:tcPr>
            <w:tcW w:w="897" w:type="pct"/>
            <w:tcBorders>
              <w:bottom w:val="single" w:sz="4" w:space="0" w:color="auto"/>
              <w:right w:val="single" w:sz="4" w:space="0" w:color="auto"/>
            </w:tcBorders>
            <w:shd w:val="clear" w:color="auto" w:fill="EAF1DD" w:themeFill="accent3" w:themeFillTint="33"/>
            <w:hideMark/>
          </w:tcPr>
          <w:p w14:paraId="2D321CA0"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w:t>
            </w:r>
          </w:p>
        </w:tc>
        <w:tc>
          <w:tcPr>
            <w:tcW w:w="741" w:type="pct"/>
            <w:tcBorders>
              <w:bottom w:val="single" w:sz="4" w:space="0" w:color="auto"/>
            </w:tcBorders>
            <w:shd w:val="clear" w:color="auto" w:fill="C2D69B" w:themeFill="accent3" w:themeFillTint="99"/>
            <w:hideMark/>
          </w:tcPr>
          <w:p w14:paraId="7680EE6E"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r>
      <w:tr w:rsidR="00885F49" w:rsidRPr="0051144C" w14:paraId="3DF4BF8D" w14:textId="77777777" w:rsidTr="00CF14C8">
        <w:tc>
          <w:tcPr>
            <w:tcW w:w="2344" w:type="pct"/>
            <w:tcBorders>
              <w:bottom w:val="single" w:sz="4" w:space="0" w:color="auto"/>
              <w:right w:val="single" w:sz="4" w:space="0" w:color="auto"/>
            </w:tcBorders>
            <w:hideMark/>
          </w:tcPr>
          <w:p w14:paraId="1E031665" w14:textId="77777777" w:rsidR="008073BE" w:rsidRPr="00264DDB" w:rsidRDefault="008073BE" w:rsidP="00DB630F">
            <w:pPr>
              <w:spacing w:after="0" w:line="240" w:lineRule="auto"/>
              <w:jc w:val="left"/>
              <w:rPr>
                <w:rFonts w:cstheme="minorHAnsi"/>
                <w:b/>
                <w:sz w:val="20"/>
                <w:szCs w:val="20"/>
              </w:rPr>
            </w:pPr>
            <w:r w:rsidRPr="00264DDB">
              <w:rPr>
                <w:rFonts w:cstheme="minorHAnsi"/>
                <w:b/>
                <w:sz w:val="20"/>
                <w:szCs w:val="20"/>
              </w:rPr>
              <w:t>4   hoch</w:t>
            </w:r>
          </w:p>
          <w:p w14:paraId="777EE3F9" w14:textId="77777777" w:rsidR="008073BE" w:rsidRPr="00264DDB" w:rsidRDefault="008073BE" w:rsidP="00DB630F">
            <w:pPr>
              <w:spacing w:after="0" w:line="240" w:lineRule="auto"/>
              <w:jc w:val="left"/>
              <w:rPr>
                <w:rFonts w:cstheme="minorHAnsi"/>
                <w:sz w:val="20"/>
                <w:szCs w:val="20"/>
              </w:rPr>
            </w:pPr>
            <w:r w:rsidRPr="008073BE">
              <w:rPr>
                <w:sz w:val="20"/>
                <w:szCs w:val="20"/>
              </w:rPr>
              <w:t>Landschaftsbildeinheit mit hoher Bedeutung für das Erleben und Wahrnehmen von Natur und Landschaft, z. B. Räume in semi-urbanen Landschaften mit Landschaftselementen, die deren Eigenart betonen und zur landschaftsgebundenen Erholung besonders geeignet sind; Gebiete in strukturreichen Mittelgebirgen mit typischem Wechsel von Ackerbau, Grünland und Wald einschließlich gliedernder Gehölze</w:t>
            </w:r>
          </w:p>
        </w:tc>
        <w:tc>
          <w:tcPr>
            <w:tcW w:w="1018" w:type="pct"/>
            <w:tcBorders>
              <w:bottom w:val="single" w:sz="4" w:space="0" w:color="auto"/>
              <w:right w:val="single" w:sz="4" w:space="0" w:color="auto"/>
            </w:tcBorders>
            <w:shd w:val="clear" w:color="auto" w:fill="EAF1DD" w:themeFill="accent3" w:themeFillTint="33"/>
            <w:hideMark/>
          </w:tcPr>
          <w:p w14:paraId="59FCCC01"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w:t>
            </w:r>
          </w:p>
        </w:tc>
        <w:tc>
          <w:tcPr>
            <w:tcW w:w="897" w:type="pct"/>
            <w:tcBorders>
              <w:bottom w:val="single" w:sz="4" w:space="0" w:color="auto"/>
              <w:right w:val="single" w:sz="4" w:space="0" w:color="auto"/>
            </w:tcBorders>
            <w:shd w:val="clear" w:color="auto" w:fill="C2D69B" w:themeFill="accent3" w:themeFillTint="99"/>
            <w:hideMark/>
          </w:tcPr>
          <w:p w14:paraId="522B28A4"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c>
          <w:tcPr>
            <w:tcW w:w="741" w:type="pct"/>
            <w:tcBorders>
              <w:bottom w:val="single" w:sz="4" w:space="0" w:color="auto"/>
            </w:tcBorders>
            <w:shd w:val="clear" w:color="auto" w:fill="C2D69B" w:themeFill="accent3" w:themeFillTint="99"/>
            <w:hideMark/>
          </w:tcPr>
          <w:p w14:paraId="5CC2F318"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r>
      <w:tr w:rsidR="00885F49" w:rsidRPr="0051144C" w14:paraId="6490B3C5" w14:textId="77777777" w:rsidTr="00CF14C8">
        <w:tc>
          <w:tcPr>
            <w:tcW w:w="2344" w:type="pct"/>
            <w:tcBorders>
              <w:bottom w:val="single" w:sz="4" w:space="0" w:color="auto"/>
              <w:right w:val="single" w:sz="4" w:space="0" w:color="auto"/>
            </w:tcBorders>
            <w:hideMark/>
          </w:tcPr>
          <w:p w14:paraId="71656A46" w14:textId="77777777" w:rsidR="008073BE" w:rsidRPr="00264DDB" w:rsidRDefault="008073BE" w:rsidP="00DB630F">
            <w:pPr>
              <w:spacing w:after="0" w:line="240" w:lineRule="auto"/>
              <w:jc w:val="left"/>
              <w:rPr>
                <w:rFonts w:cstheme="minorHAnsi"/>
                <w:b/>
                <w:sz w:val="20"/>
                <w:szCs w:val="20"/>
              </w:rPr>
            </w:pPr>
            <w:r w:rsidRPr="00264DDB">
              <w:rPr>
                <w:rFonts w:cstheme="minorHAnsi"/>
                <w:b/>
                <w:sz w:val="20"/>
                <w:szCs w:val="20"/>
              </w:rPr>
              <w:t>5   sehr hoch</w:t>
            </w:r>
          </w:p>
          <w:p w14:paraId="5AAAE867" w14:textId="7C419EE2" w:rsidR="0036701D" w:rsidRPr="00264DDB" w:rsidRDefault="008073BE" w:rsidP="00DB630F">
            <w:pPr>
              <w:spacing w:after="0" w:line="240" w:lineRule="auto"/>
              <w:jc w:val="left"/>
              <w:rPr>
                <w:rFonts w:cstheme="minorHAnsi"/>
                <w:sz w:val="20"/>
                <w:szCs w:val="20"/>
              </w:rPr>
            </w:pPr>
            <w:r w:rsidRPr="008073BE">
              <w:rPr>
                <w:sz w:val="20"/>
                <w:szCs w:val="20"/>
              </w:rPr>
              <w:t>Landschaftsbildeinheit mit sehr hoher Bedeutung für das Erleben und Wahrnehmen von Natur und Landschaft, z. B. großflächige, weitgehend ungestörte Waldgebiete mit charakteristischen Waldtypen und weiteren Elementen wie Felsen oder naturnahen Bachläufen; Räume in weiträumigen offenen, ackerbaulich geprägten Kulturlandschaften mit Grünlandauen und weiteren für den konkreten Raum typischen Landschaftselementen</w:t>
            </w:r>
          </w:p>
        </w:tc>
        <w:tc>
          <w:tcPr>
            <w:tcW w:w="1018" w:type="pct"/>
            <w:tcBorders>
              <w:bottom w:val="single" w:sz="4" w:space="0" w:color="auto"/>
              <w:right w:val="single" w:sz="4" w:space="0" w:color="auto"/>
            </w:tcBorders>
            <w:shd w:val="clear" w:color="auto" w:fill="C2D69B" w:themeFill="accent3" w:themeFillTint="99"/>
            <w:hideMark/>
          </w:tcPr>
          <w:p w14:paraId="69A2A3B0"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c>
          <w:tcPr>
            <w:tcW w:w="897" w:type="pct"/>
            <w:tcBorders>
              <w:bottom w:val="single" w:sz="4" w:space="0" w:color="auto"/>
              <w:right w:val="single" w:sz="4" w:space="0" w:color="auto"/>
            </w:tcBorders>
            <w:shd w:val="clear" w:color="auto" w:fill="C2D69B" w:themeFill="accent3" w:themeFillTint="99"/>
            <w:hideMark/>
          </w:tcPr>
          <w:p w14:paraId="1F6E82D6"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c>
          <w:tcPr>
            <w:tcW w:w="741" w:type="pct"/>
            <w:tcBorders>
              <w:bottom w:val="single" w:sz="4" w:space="0" w:color="auto"/>
            </w:tcBorders>
            <w:shd w:val="clear" w:color="auto" w:fill="C2D69B" w:themeFill="accent3" w:themeFillTint="99"/>
            <w:hideMark/>
          </w:tcPr>
          <w:p w14:paraId="6D9E14CB"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r>
      <w:tr w:rsidR="00885F49" w:rsidRPr="0051144C" w14:paraId="301774AB" w14:textId="77777777" w:rsidTr="00CF14C8">
        <w:tc>
          <w:tcPr>
            <w:tcW w:w="2344" w:type="pct"/>
            <w:tcBorders>
              <w:right w:val="single" w:sz="4" w:space="0" w:color="auto"/>
            </w:tcBorders>
            <w:hideMark/>
          </w:tcPr>
          <w:p w14:paraId="1E4D6881" w14:textId="77777777" w:rsidR="008073BE" w:rsidRPr="00264DDB" w:rsidRDefault="008073BE" w:rsidP="00DB630F">
            <w:pPr>
              <w:spacing w:after="0" w:line="240" w:lineRule="auto"/>
              <w:jc w:val="left"/>
              <w:rPr>
                <w:rFonts w:cstheme="minorHAnsi"/>
                <w:b/>
                <w:sz w:val="20"/>
                <w:szCs w:val="20"/>
              </w:rPr>
            </w:pPr>
            <w:r w:rsidRPr="00264DDB">
              <w:rPr>
                <w:rFonts w:cstheme="minorHAnsi"/>
                <w:b/>
                <w:sz w:val="20"/>
                <w:szCs w:val="20"/>
              </w:rPr>
              <w:t>6   hervorragend</w:t>
            </w:r>
          </w:p>
          <w:p w14:paraId="1AAEF1D6" w14:textId="77777777" w:rsidR="008073BE" w:rsidRPr="00264DDB" w:rsidRDefault="008073BE" w:rsidP="00DB630F">
            <w:pPr>
              <w:spacing w:after="0" w:line="240" w:lineRule="auto"/>
              <w:jc w:val="left"/>
              <w:rPr>
                <w:rFonts w:cstheme="minorHAnsi"/>
                <w:sz w:val="20"/>
                <w:szCs w:val="20"/>
              </w:rPr>
            </w:pPr>
            <w:r w:rsidRPr="008073BE">
              <w:rPr>
                <w:sz w:val="20"/>
                <w:szCs w:val="20"/>
              </w:rPr>
              <w:t>Landschaftsbildeinheit mit herausragender Bedeutung für das Erleben und Wahrnehmen von Natur und Landschaft, z. B. Seen, Moore</w:t>
            </w:r>
          </w:p>
        </w:tc>
        <w:tc>
          <w:tcPr>
            <w:tcW w:w="1018" w:type="pct"/>
            <w:tcBorders>
              <w:right w:val="single" w:sz="4" w:space="0" w:color="auto"/>
            </w:tcBorders>
            <w:shd w:val="clear" w:color="auto" w:fill="C2D69B" w:themeFill="accent3" w:themeFillTint="99"/>
            <w:hideMark/>
          </w:tcPr>
          <w:p w14:paraId="44805178"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c>
          <w:tcPr>
            <w:tcW w:w="897" w:type="pct"/>
            <w:tcBorders>
              <w:right w:val="single" w:sz="4" w:space="0" w:color="auto"/>
            </w:tcBorders>
            <w:shd w:val="clear" w:color="auto" w:fill="C2D69B" w:themeFill="accent3" w:themeFillTint="99"/>
            <w:hideMark/>
          </w:tcPr>
          <w:p w14:paraId="09C24150"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c>
          <w:tcPr>
            <w:tcW w:w="741" w:type="pct"/>
            <w:shd w:val="clear" w:color="auto" w:fill="C2D69B" w:themeFill="accent3" w:themeFillTint="99"/>
            <w:hideMark/>
          </w:tcPr>
          <w:p w14:paraId="7C504FEF" w14:textId="77777777" w:rsidR="008073BE" w:rsidRPr="00264DDB" w:rsidRDefault="008073BE" w:rsidP="00DB630F">
            <w:pPr>
              <w:spacing w:after="0" w:line="240" w:lineRule="auto"/>
              <w:jc w:val="center"/>
              <w:rPr>
                <w:rFonts w:cstheme="minorHAnsi"/>
                <w:b/>
                <w:sz w:val="20"/>
                <w:szCs w:val="20"/>
              </w:rPr>
            </w:pPr>
            <w:r w:rsidRPr="00264DDB">
              <w:rPr>
                <w:rFonts w:cstheme="minorHAnsi"/>
                <w:b/>
                <w:sz w:val="20"/>
                <w:szCs w:val="20"/>
              </w:rPr>
              <w:t>eBS</w:t>
            </w:r>
          </w:p>
        </w:tc>
      </w:tr>
    </w:tbl>
    <w:p w14:paraId="0EE38CE1" w14:textId="77777777" w:rsidR="00DD4FBB" w:rsidRPr="0078733B" w:rsidRDefault="00DD4FBB" w:rsidP="00DD4FBB">
      <w:pPr>
        <w:pStyle w:val="Textkrperaltt"/>
      </w:pPr>
    </w:p>
    <w:p w14:paraId="03FDE1F4" w14:textId="33A409D4" w:rsidR="00EB0997" w:rsidRPr="0078733B" w:rsidRDefault="00EB0997" w:rsidP="00DB630F">
      <w:pPr>
        <w:pStyle w:val="Textkrperaltt"/>
      </w:pPr>
      <w:r w:rsidRPr="0078733B">
        <w:t xml:space="preserve">Hinsichtlich der </w:t>
      </w:r>
      <w:r w:rsidR="009B3A03" w:rsidRPr="00D37888">
        <w:rPr>
          <w:b/>
        </w:rPr>
        <w:t>anlagenbedingten</w:t>
      </w:r>
      <w:r w:rsidR="009B3A03">
        <w:t xml:space="preserve"> </w:t>
      </w:r>
      <w:r w:rsidRPr="0078733B">
        <w:rPr>
          <w:b/>
        </w:rPr>
        <w:t xml:space="preserve">Zerschneidung oder der </w:t>
      </w:r>
      <w:r w:rsidR="009B3A03">
        <w:rPr>
          <w:b/>
        </w:rPr>
        <w:t xml:space="preserve">betriebsbedingten </w:t>
      </w:r>
      <w:r w:rsidRPr="0078733B">
        <w:rPr>
          <w:b/>
        </w:rPr>
        <w:t>Verlärmung</w:t>
      </w:r>
      <w:r w:rsidRPr="0078733B">
        <w:t xml:space="preserve"> (</w:t>
      </w:r>
      <w:r w:rsidR="0078733B" w:rsidRPr="0078733B">
        <w:rPr>
          <w:b/>
        </w:rPr>
        <w:t>Wirkungsstufe II</w:t>
      </w:r>
      <w:r w:rsidRPr="0078733B">
        <w:t xml:space="preserve">) ist die Funktionsverminderung in Abhängigkeit von der Verschlechterung der Möglichkeiten einer landschaftsgebundenen Erholungsnutzung (z.B. bei einer Zerschneidung von Wegebeziehungen) oder der Erholungsqualität (insb. durch Verlärmung) in Landschaftsbildeinheiten mindestens hoher Bedeutung zu betrachten. Die Lärmbelastung ist dabei im Einzelfall in Abhängigkeit von der Erholungsnutzung, bestehenden Vorbelastungen und der Stärke der Lärmemissionen </w:t>
      </w:r>
      <w:r w:rsidR="001255AD" w:rsidRPr="0078733B">
        <w:t xml:space="preserve">zu beurteilen </w:t>
      </w:r>
      <w:r w:rsidRPr="0078733B">
        <w:t>(als Richtwert kann Bereich der 55 dB(A) Tagesisophone</w:t>
      </w:r>
      <w:r w:rsidRPr="0078733B">
        <w:rPr>
          <w:rStyle w:val="Funotenzeichen"/>
        </w:rPr>
        <w:footnoteReference w:id="38"/>
      </w:r>
      <w:r w:rsidRPr="0078733B">
        <w:t xml:space="preserve"> herangezogen werden).</w:t>
      </w:r>
    </w:p>
    <w:p w14:paraId="3DD2132D" w14:textId="3235697E" w:rsidR="00EB0997" w:rsidRPr="0078733B" w:rsidRDefault="00EB0997" w:rsidP="00DB630F">
      <w:pPr>
        <w:pStyle w:val="Textkrperaltt"/>
      </w:pPr>
      <w:r w:rsidRPr="0078733B">
        <w:rPr>
          <w:b/>
        </w:rPr>
        <w:t>Baubedingte Beeinträchtigungen</w:t>
      </w:r>
      <w:r w:rsidRPr="0078733B">
        <w:t xml:space="preserve"> sowie </w:t>
      </w:r>
      <w:r w:rsidRPr="0078733B">
        <w:rPr>
          <w:b/>
        </w:rPr>
        <w:t>bet</w:t>
      </w:r>
      <w:r w:rsidR="0078733B">
        <w:rPr>
          <w:b/>
        </w:rPr>
        <w:t>riebsbedingte visuelle Störwirku</w:t>
      </w:r>
      <w:r w:rsidRPr="0078733B">
        <w:rPr>
          <w:b/>
        </w:rPr>
        <w:t>ngen</w:t>
      </w:r>
      <w:r w:rsidRPr="0078733B">
        <w:t xml:space="preserve"> weisen i.d.R. eine geringe </w:t>
      </w:r>
      <w:r w:rsidR="0078733B">
        <w:t>Intensität der vorhabenbezogenen Wirkungen</w:t>
      </w:r>
      <w:r w:rsidRPr="0078733B">
        <w:t xml:space="preserve"> auf </w:t>
      </w:r>
      <w:r w:rsidR="0078733B" w:rsidRPr="0078733B">
        <w:t>(</w:t>
      </w:r>
      <w:r w:rsidR="0078733B" w:rsidRPr="0078733B">
        <w:rPr>
          <w:b/>
        </w:rPr>
        <w:t>Wirkungsstufe I</w:t>
      </w:r>
      <w:r w:rsidR="0078733B" w:rsidRPr="0078733B">
        <w:t xml:space="preserve">) </w:t>
      </w:r>
      <w:r w:rsidRPr="0078733B">
        <w:t>und lösen ab einer sehr hohen Bedeutung der Landschaftsbildeinheiten einen eBS-Fall aus.</w:t>
      </w:r>
      <w:r w:rsidR="008B7EDC" w:rsidRPr="0078733B">
        <w:t xml:space="preserve"> Die Wirkungen sind dabei im Einzelfall in Abhängigkeit vom Gesamtcharakter der Landschaft sowie der Erholungsnutzung, bestehenden Vorbelastungen, der Einsehbarkeit (bei visuellen Beeinträchtigungen) und Art und Dauer der baubedingten Beeinträchtigungen zu beurteilen.</w:t>
      </w:r>
    </w:p>
    <w:p w14:paraId="3F366E67" w14:textId="54D6C828" w:rsidR="000C7A9E" w:rsidRDefault="000C7A9E" w:rsidP="00BC6D32">
      <w:pPr>
        <w:pStyle w:val="berschrift3"/>
        <w:numPr>
          <w:ilvl w:val="1"/>
          <w:numId w:val="34"/>
        </w:numPr>
        <w:tabs>
          <w:tab w:val="num" w:pos="6181"/>
        </w:tabs>
        <w:ind w:left="1077" w:hanging="1077"/>
      </w:pPr>
      <w:bookmarkStart w:id="183" w:name="_Toc32590611"/>
      <w:bookmarkStart w:id="184" w:name="_Toc32596574"/>
      <w:bookmarkStart w:id="185" w:name="_Toc33718629"/>
      <w:bookmarkStart w:id="186" w:name="_Toc33721148"/>
      <w:bookmarkStart w:id="187" w:name="_Toc33721230"/>
      <w:bookmarkStart w:id="188" w:name="_Toc143588028"/>
      <w:bookmarkStart w:id="189" w:name="_Ref143590264"/>
      <w:bookmarkEnd w:id="149"/>
      <w:bookmarkEnd w:id="183"/>
      <w:bookmarkEnd w:id="184"/>
      <w:bookmarkEnd w:id="185"/>
      <w:bookmarkEnd w:id="186"/>
      <w:bookmarkEnd w:id="187"/>
      <w:r>
        <w:t>Zusammenfassung der Beeinträchtigungen</w:t>
      </w:r>
      <w:r w:rsidR="00A87CE1">
        <w:t xml:space="preserve"> und Konflikte</w:t>
      </w:r>
      <w:bookmarkEnd w:id="188"/>
      <w:bookmarkEnd w:id="189"/>
    </w:p>
    <w:p w14:paraId="26364315" w14:textId="2E24C0B3" w:rsidR="000C7A9E" w:rsidRDefault="000C7A9E" w:rsidP="000C7A9E">
      <w:pPr>
        <w:pStyle w:val="Textkrper"/>
      </w:pPr>
      <w:r>
        <w:t xml:space="preserve">Im Kap. </w:t>
      </w:r>
      <w:r w:rsidR="00224584">
        <w:fldChar w:fldCharType="begin"/>
      </w:r>
      <w:r w:rsidR="00224584">
        <w:instrText xml:space="preserve"> REF _Ref143590264 \r \h </w:instrText>
      </w:r>
      <w:r w:rsidR="00224584">
        <w:fldChar w:fldCharType="separate"/>
      </w:r>
      <w:r w:rsidR="00E24AB8">
        <w:t>5.4</w:t>
      </w:r>
      <w:r w:rsidR="00224584">
        <w:fldChar w:fldCharType="end"/>
      </w:r>
      <w:r w:rsidR="00224584">
        <w:t xml:space="preserve"> </w:t>
      </w:r>
      <w:r>
        <w:t>gemäß der Mustergliederung des LBP (AM</w:t>
      </w:r>
      <w:r w:rsidR="00814B05">
        <w:t xml:space="preserve"> </w:t>
      </w:r>
      <w:r>
        <w:t>1) können bei größeren Straßenbauvorhaben bzw. soweit zweckmäßig die Beeinträchtigungen noch</w:t>
      </w:r>
      <w:r w:rsidR="00814B05">
        <w:t xml:space="preserve"> ein</w:t>
      </w:r>
      <w:r>
        <w:t>mal zusammengefasst werden.</w:t>
      </w:r>
    </w:p>
    <w:p w14:paraId="0FF58ED0" w14:textId="555BE05A" w:rsidR="009E0929" w:rsidRDefault="009E0929">
      <w:pPr>
        <w:spacing w:after="0" w:line="240" w:lineRule="auto"/>
        <w:jc w:val="left"/>
      </w:pPr>
      <w:r>
        <w:br w:type="page"/>
      </w:r>
    </w:p>
    <w:p w14:paraId="0AB8320E" w14:textId="77777777" w:rsidR="00B778D4" w:rsidRPr="006A6746" w:rsidRDefault="00B778D4" w:rsidP="003C7F6A">
      <w:pPr>
        <w:pStyle w:val="berschrift2"/>
      </w:pPr>
      <w:bookmarkStart w:id="190" w:name="_Toc33721232"/>
      <w:bookmarkStart w:id="191" w:name="_Ref48560608"/>
      <w:bookmarkStart w:id="192" w:name="_Ref80011906"/>
      <w:bookmarkStart w:id="193" w:name="_Toc143588029"/>
      <w:r w:rsidRPr="006A6746">
        <w:t>Maßnahmenplanung</w:t>
      </w:r>
      <w:bookmarkEnd w:id="190"/>
      <w:bookmarkEnd w:id="191"/>
      <w:bookmarkEnd w:id="192"/>
      <w:bookmarkEnd w:id="193"/>
    </w:p>
    <w:p w14:paraId="57650A1E" w14:textId="77777777" w:rsidR="003730DC" w:rsidRDefault="003730DC" w:rsidP="003730DC">
      <w:pPr>
        <w:pStyle w:val="Textkrper"/>
        <w:widowControl w:val="0"/>
      </w:pPr>
      <w:r>
        <w:t>Gemäß HVA F-StB – Leistungsbild LBP beinhaltet der Arbeitsschritt der Maßnahmenplanung die Erarbeitung und Begründung landschaftspflegerischer Kompensationsmaßnahmen sowie Angaben zu ihrer Unterhaltung und Vorschläge zur rechtlichen Sicherung.</w:t>
      </w:r>
    </w:p>
    <w:p w14:paraId="5A42023B" w14:textId="26C9A96A" w:rsidR="003730DC" w:rsidRDefault="003730DC" w:rsidP="003730DC">
      <w:pPr>
        <w:pStyle w:val="Textkrper"/>
        <w:widowControl w:val="0"/>
      </w:pPr>
      <w:r>
        <w:t xml:space="preserve">Die Feinplanung der konkreten Ausgleichs- und Ersatzmaßnahmen erfolgt auf der Grundlage der Zielkonzeption über eine funktionale Ableitung und Begründung der Maßnahmenarten und Maßnahmenumfänge einschließlich einer Darstellung in der </w:t>
      </w:r>
      <w:r w:rsidR="00DA43FF">
        <w:t>tabellarische</w:t>
      </w:r>
      <w:r w:rsidR="00CB0E48">
        <w:t xml:space="preserve">n </w:t>
      </w:r>
      <w:r>
        <w:t>Gegenüberstellung von Eingriff und Kompensation nach RE 2012 (</w:t>
      </w:r>
      <w:r w:rsidR="00FB0BD5">
        <w:t>vgl. Anlage IV</w:t>
      </w:r>
      <w:r w:rsidRPr="001508E6">
        <w:t>).</w:t>
      </w:r>
    </w:p>
    <w:p w14:paraId="315C6967" w14:textId="401765DB" w:rsidR="000F16BA" w:rsidRDefault="0083156E" w:rsidP="003730DC">
      <w:pPr>
        <w:pStyle w:val="Textkrper"/>
        <w:widowControl w:val="0"/>
      </w:pPr>
      <w:r>
        <w:t>Bei den</w:t>
      </w:r>
      <w:r w:rsidR="000F16BA">
        <w:t xml:space="preserve"> Kapitel</w:t>
      </w:r>
      <w:r>
        <w:t>n</w:t>
      </w:r>
      <w:r w:rsidR="000F16BA">
        <w:t xml:space="preserve"> </w:t>
      </w:r>
      <w:r>
        <w:fldChar w:fldCharType="begin"/>
      </w:r>
      <w:r>
        <w:instrText xml:space="preserve"> REF _Ref114139186 \r \h </w:instrText>
      </w:r>
      <w:r>
        <w:fldChar w:fldCharType="separate"/>
      </w:r>
      <w:r w:rsidR="00E24AB8">
        <w:t>6.2</w:t>
      </w:r>
      <w:r>
        <w:fldChar w:fldCharType="end"/>
      </w:r>
      <w:r>
        <w:t xml:space="preserve"> bis </w:t>
      </w:r>
      <w:r>
        <w:fldChar w:fldCharType="begin"/>
      </w:r>
      <w:r>
        <w:instrText xml:space="preserve"> REF _Ref114139168 \r \h </w:instrText>
      </w:r>
      <w:r>
        <w:fldChar w:fldCharType="separate"/>
      </w:r>
      <w:r w:rsidR="00E24AB8">
        <w:t>6.5</w:t>
      </w:r>
      <w:r>
        <w:fldChar w:fldCharType="end"/>
      </w:r>
      <w:r>
        <w:t xml:space="preserve"> </w:t>
      </w:r>
      <w:r w:rsidR="000F16BA">
        <w:t>stimmen die Kapitelbezeichnungen zumindest der zweiten Gliederungsebene mit denen der Mustergliederung (AM 1) überein. Zusätzlich werden im Leitfaden LBP verschiedene Aspekte in Unterkapiteln vertieft beleuchtet und Handlungsanweisungen gegeben. Diese Unterkapitel finden keinen Eingang in die Gliederung eines LBP und sind daher nicht in der Mustergliederung (AM 1) enthalten.</w:t>
      </w:r>
    </w:p>
    <w:p w14:paraId="41445156" w14:textId="2A17BD98" w:rsidR="0083156E" w:rsidRDefault="0083156E" w:rsidP="003730DC">
      <w:pPr>
        <w:pStyle w:val="Textkrper"/>
        <w:widowControl w:val="0"/>
      </w:pPr>
      <w:r>
        <w:t xml:space="preserve">Kapitel </w:t>
      </w:r>
      <w:r>
        <w:fldChar w:fldCharType="begin"/>
      </w:r>
      <w:r>
        <w:instrText xml:space="preserve"> REF _Ref48221232 \r \h </w:instrText>
      </w:r>
      <w:r>
        <w:fldChar w:fldCharType="separate"/>
      </w:r>
      <w:r w:rsidR="00E24AB8">
        <w:t>6.6</w:t>
      </w:r>
      <w:r>
        <w:fldChar w:fldCharType="end"/>
      </w:r>
      <w:r>
        <w:t xml:space="preserve"> enthält Hinweise zu Darstellungen im LBP. In der Mustergliederung findet sich hierzu keine Entsprechung. Die in Kap. </w:t>
      </w:r>
      <w:r>
        <w:fldChar w:fldCharType="begin"/>
      </w:r>
      <w:r>
        <w:instrText xml:space="preserve"> REF _Ref48221232 \r \h </w:instrText>
      </w:r>
      <w:r>
        <w:fldChar w:fldCharType="separate"/>
      </w:r>
      <w:r w:rsidR="00E24AB8">
        <w:t>6.6</w:t>
      </w:r>
      <w:r>
        <w:fldChar w:fldCharType="end"/>
      </w:r>
      <w:r>
        <w:t xml:space="preserve"> angesprochenen Karten und Unterlagen finden sich in der Mustergliederung (AM 1) unter „Weitere LBP-Unterlagen nach RE 2012“.</w:t>
      </w:r>
    </w:p>
    <w:p w14:paraId="74F11D91" w14:textId="4DC2DE9D" w:rsidR="001060CA" w:rsidRDefault="00195588" w:rsidP="00BC6D32">
      <w:pPr>
        <w:pStyle w:val="berschrift3"/>
        <w:numPr>
          <w:ilvl w:val="1"/>
          <w:numId w:val="34"/>
        </w:numPr>
        <w:tabs>
          <w:tab w:val="num" w:pos="6181"/>
        </w:tabs>
        <w:ind w:left="1077" w:hanging="1077"/>
      </w:pPr>
      <w:bookmarkStart w:id="194" w:name="_Toc143588030"/>
      <w:r>
        <w:t xml:space="preserve">Arten von </w:t>
      </w:r>
      <w:r w:rsidR="004E6EDE">
        <w:t>l</w:t>
      </w:r>
      <w:r>
        <w:t>andschaftspflegerischen Maßnahmen, Ersatz</w:t>
      </w:r>
      <w:bookmarkEnd w:id="194"/>
      <w:r w:rsidR="00A84B41">
        <w:t>zahlung</w:t>
      </w:r>
    </w:p>
    <w:p w14:paraId="61082EE5" w14:textId="6F4C1094" w:rsidR="001060CA" w:rsidRDefault="00195588" w:rsidP="00BC6D32">
      <w:pPr>
        <w:pStyle w:val="berschrift4"/>
        <w:numPr>
          <w:ilvl w:val="2"/>
          <w:numId w:val="34"/>
        </w:numPr>
        <w:tabs>
          <w:tab w:val="num" w:pos="1474"/>
        </w:tabs>
        <w:ind w:left="1191" w:hanging="1191"/>
      </w:pPr>
      <w:bookmarkStart w:id="195" w:name="_Ref122425913"/>
      <w:bookmarkStart w:id="196" w:name="_Toc143588031"/>
      <w:r>
        <w:t>Ausgleichs- und Ersatzmaßnahmen</w:t>
      </w:r>
      <w:bookmarkEnd w:id="195"/>
      <w:bookmarkEnd w:id="196"/>
      <w:r w:rsidR="007A0243">
        <w:t xml:space="preserve"> </w:t>
      </w:r>
    </w:p>
    <w:p w14:paraId="11FC04B3" w14:textId="77777777" w:rsidR="00652A46" w:rsidRPr="00652A46" w:rsidRDefault="00652A46" w:rsidP="00E80E16">
      <w:pPr>
        <w:pStyle w:val="Textkrper"/>
        <w:rPr>
          <w:b/>
        </w:rPr>
      </w:pPr>
      <w:r w:rsidRPr="00652A46">
        <w:t>Sind die Beeinträchtigungen nicht vermeidbar, so sind sie gem. § 15 Abs. 2 BNatSchG durch Maßnahmen des Naturschutzes und der Landschaftspflege auszugleichen (Ausgleichsmaßnahmen) oder zu ersetzen (Ersatzmaßnahmen).</w:t>
      </w:r>
    </w:p>
    <w:p w14:paraId="0C4D0406" w14:textId="77777777" w:rsidR="00E80E16" w:rsidRPr="00B60E17" w:rsidRDefault="00E80E16" w:rsidP="00E80E16">
      <w:pPr>
        <w:pStyle w:val="Textkrper"/>
      </w:pPr>
      <w:r w:rsidRPr="00B60E17">
        <w:rPr>
          <w:b/>
        </w:rPr>
        <w:t>Ausgleichsmaßnahmen</w:t>
      </w:r>
      <w:r w:rsidRPr="00A56D24">
        <w:t xml:space="preserve"> müssen die gestörten Funktionen und Wechselbeziehungen des Naturhaushaltes </w:t>
      </w:r>
      <w:r w:rsidRPr="00A56D24">
        <w:rPr>
          <w:b/>
        </w:rPr>
        <w:t>gleichartig</w:t>
      </w:r>
      <w:r w:rsidRPr="00A56D24">
        <w:t xml:space="preserve"> wiederherstellen. Das Landschaftsbild ist ebenso in gleichartiger Weise </w:t>
      </w:r>
      <w:r w:rsidRPr="00B60E17">
        <w:t>wiederherzustellen oder neu zu gestalten (BNatSchG § 15 Abs. 2 Satz 2).</w:t>
      </w:r>
      <w:r w:rsidR="00737946" w:rsidRPr="00B60E17">
        <w:t xml:space="preserve"> Ausgleichsmaßnahmen sind dabei funktionsspezifisch hinsichtlich der jeweils beeinträchtigten Funktion des Schutzguts zu wählen.</w:t>
      </w:r>
    </w:p>
    <w:p w14:paraId="01A0081D" w14:textId="77777777" w:rsidR="008A7632" w:rsidRDefault="00E80E16" w:rsidP="00F1034C">
      <w:pPr>
        <w:pStyle w:val="Textkrper"/>
        <w:rPr>
          <w:szCs w:val="22"/>
        </w:rPr>
      </w:pPr>
      <w:r w:rsidRPr="00A56D24">
        <w:t xml:space="preserve">Die Lage der Ausgleichsmaßnahmen ist dabei </w:t>
      </w:r>
      <w:r w:rsidRPr="00A56D24">
        <w:rPr>
          <w:b/>
        </w:rPr>
        <w:t xml:space="preserve">an den </w:t>
      </w:r>
      <w:r w:rsidR="00737946">
        <w:rPr>
          <w:b/>
        </w:rPr>
        <w:t>beeinträchtigten</w:t>
      </w:r>
      <w:r w:rsidRPr="00A56D24">
        <w:rPr>
          <w:b/>
        </w:rPr>
        <w:t xml:space="preserve"> Raum gebunden</w:t>
      </w:r>
      <w:r w:rsidRPr="00A56D24">
        <w:t xml:space="preserve"> und muss im </w:t>
      </w:r>
      <w:r w:rsidRPr="00A56D24">
        <w:rPr>
          <w:b/>
        </w:rPr>
        <w:t xml:space="preserve">engen funktionalen </w:t>
      </w:r>
      <w:r w:rsidRPr="00A56D24">
        <w:t>Zusammenhang zum Ort des Eingriffs und den davon ausgehenden Beeinträchtigungen stehen</w:t>
      </w:r>
      <w:r w:rsidR="008A7632">
        <w:t>.</w:t>
      </w:r>
      <w:r w:rsidRPr="00A56D24">
        <w:t xml:space="preserve"> </w:t>
      </w:r>
    </w:p>
    <w:p w14:paraId="73640145" w14:textId="48806752" w:rsidR="00F1034C" w:rsidRDefault="00E80E16" w:rsidP="00F1034C">
      <w:pPr>
        <w:pStyle w:val="Textkrper"/>
      </w:pPr>
      <w:r w:rsidRPr="00A56D24">
        <w:t>Der Zeitpunkt der Durchführung kann dabei aus ökologischen Gründen an eine bestimmte Frist, Jahreszeit oder Zeitpunkt gebunden sein, die der Schwierigkeit der Maßnahmen und des Maßnahmenzieles angemessen ist. Dies kann auch bedeuten, dass die Maßnahme vor Durchführung eines Eingriffes umgesetzt werden muss.</w:t>
      </w:r>
    </w:p>
    <w:p w14:paraId="01089D3E" w14:textId="4A1C7012" w:rsidR="00380BD3" w:rsidRDefault="00380BD3" w:rsidP="00F1034C">
      <w:pPr>
        <w:pStyle w:val="Textkrper"/>
      </w:pPr>
    </w:p>
    <w:p w14:paraId="16619C7E" w14:textId="4584FF85" w:rsidR="00E80E16" w:rsidRDefault="00E80E16" w:rsidP="0036701D">
      <w:pPr>
        <w:pStyle w:val="Textkrper"/>
        <w:rPr>
          <w:rFonts w:cs="Arial"/>
          <w:szCs w:val="22"/>
        </w:rPr>
      </w:pPr>
      <w:r w:rsidRPr="0095251F">
        <w:rPr>
          <w:rFonts w:cs="Arial"/>
          <w:szCs w:val="22"/>
        </w:rPr>
        <w:t xml:space="preserve">Von einem ausgeglichenen Eingriff kann erst gesprochen werden, wenn das Ausgleichsziel erreicht wurde. </w:t>
      </w:r>
      <w:r w:rsidR="00224F54">
        <w:rPr>
          <w:rFonts w:cs="Arial"/>
          <w:szCs w:val="22"/>
        </w:rPr>
        <w:t>„</w:t>
      </w:r>
      <w:r w:rsidR="00224F54" w:rsidRPr="00224F54">
        <w:rPr>
          <w:rFonts w:cs="Arial"/>
          <w:szCs w:val="22"/>
        </w:rPr>
        <w:t>Das Kompensationsziel muss innerhalb des Kompensationszeitraumes und i. d. R. spätestens in 30 Jahren erreichbar sein und ist biotopspezifisch festzulegen. Regelmäßige Ausnahmen bilden die Neuanlage von Wäldern in waldarmen Gebieten</w:t>
      </w:r>
      <w:r w:rsidR="004916D5">
        <w:rPr>
          <w:rFonts w:cs="Arial"/>
          <w:szCs w:val="22"/>
        </w:rPr>
        <w:t>“</w:t>
      </w:r>
      <w:r w:rsidR="00224F54">
        <w:rPr>
          <w:rFonts w:cs="Arial"/>
          <w:szCs w:val="22"/>
        </w:rPr>
        <w:t xml:space="preserve"> (Praxisleitfaden Kap. 3.3.2)</w:t>
      </w:r>
      <w:r w:rsidR="00224F54" w:rsidRPr="00224F54">
        <w:rPr>
          <w:rFonts w:cs="Arial"/>
          <w:szCs w:val="22"/>
        </w:rPr>
        <w:t xml:space="preserve">. </w:t>
      </w:r>
      <w:r w:rsidRPr="0095251F">
        <w:rPr>
          <w:rFonts w:cs="Arial"/>
          <w:szCs w:val="22"/>
        </w:rPr>
        <w:t>Der Ausgleichszustand muss durch den Eingriffsträger dabei so lange gewährleistet werden, wie der Eingriff der auszugleichenden Beeinträchtigung besteht bzw. fortwirkt.</w:t>
      </w:r>
      <w:r w:rsidR="0036701D">
        <w:rPr>
          <w:rFonts w:cs="Arial"/>
          <w:szCs w:val="22"/>
        </w:rPr>
        <w:t xml:space="preserve"> </w:t>
      </w:r>
      <w:r w:rsidRPr="0095251F">
        <w:rPr>
          <w:rFonts w:cs="Arial"/>
          <w:szCs w:val="22"/>
        </w:rPr>
        <w:t>Daraus ergibt sich ein zeitlich unbegrenzter Unterhaltungsauftrag. Eine zeitliche Begrenzung von Unterhaltungsmaßnahmen ist i. d. R. unzulässig</w:t>
      </w:r>
      <w:r>
        <w:rPr>
          <w:rFonts w:cs="Arial"/>
          <w:szCs w:val="22"/>
        </w:rPr>
        <w:t xml:space="preserve"> (s. </w:t>
      </w:r>
      <w:r w:rsidRPr="00F1034C">
        <w:rPr>
          <w:rFonts w:cs="Arial"/>
          <w:szCs w:val="22"/>
        </w:rPr>
        <w:t>auch Kap.</w:t>
      </w:r>
      <w:r w:rsidR="00F1034C">
        <w:rPr>
          <w:rFonts w:cs="Arial"/>
          <w:szCs w:val="22"/>
        </w:rPr>
        <w:t xml:space="preserve"> </w:t>
      </w:r>
      <w:r w:rsidR="00F1034C">
        <w:rPr>
          <w:rFonts w:cs="Arial"/>
          <w:szCs w:val="22"/>
          <w:highlight w:val="yellow"/>
        </w:rPr>
        <w:fldChar w:fldCharType="begin"/>
      </w:r>
      <w:r w:rsidR="00F1034C">
        <w:rPr>
          <w:rFonts w:cs="Arial"/>
          <w:szCs w:val="22"/>
        </w:rPr>
        <w:instrText xml:space="preserve"> REF _Ref48554450 \r \h </w:instrText>
      </w:r>
      <w:r w:rsidR="00F1034C">
        <w:rPr>
          <w:rFonts w:cs="Arial"/>
          <w:szCs w:val="22"/>
          <w:highlight w:val="yellow"/>
        </w:rPr>
      </w:r>
      <w:r w:rsidR="00F1034C">
        <w:rPr>
          <w:rFonts w:cs="Arial"/>
          <w:szCs w:val="22"/>
          <w:highlight w:val="yellow"/>
        </w:rPr>
        <w:fldChar w:fldCharType="separate"/>
      </w:r>
      <w:r w:rsidR="00E24AB8">
        <w:rPr>
          <w:rFonts w:cs="Arial"/>
          <w:szCs w:val="22"/>
        </w:rPr>
        <w:t>6.2.13</w:t>
      </w:r>
      <w:r w:rsidR="00F1034C">
        <w:rPr>
          <w:rFonts w:cs="Arial"/>
          <w:szCs w:val="22"/>
          <w:highlight w:val="yellow"/>
        </w:rPr>
        <w:fldChar w:fldCharType="end"/>
      </w:r>
      <w:r w:rsidRPr="0095251F">
        <w:rPr>
          <w:rFonts w:cs="Arial"/>
          <w:szCs w:val="22"/>
        </w:rPr>
        <w:t xml:space="preserve"> </w:t>
      </w:r>
      <w:r>
        <w:rPr>
          <w:rFonts w:cs="Arial"/>
          <w:szCs w:val="22"/>
        </w:rPr>
        <w:t>Dauerhafte Sicherung von Maßnahmen und Unterhaltung).</w:t>
      </w:r>
    </w:p>
    <w:p w14:paraId="2FD2BF83" w14:textId="5DA503FE" w:rsidR="00B60E17" w:rsidRPr="00645A73" w:rsidRDefault="00B60E17" w:rsidP="00B60E17">
      <w:pPr>
        <w:pStyle w:val="Textkrper"/>
      </w:pPr>
      <w:r w:rsidRPr="00B60E17">
        <w:rPr>
          <w:b/>
        </w:rPr>
        <w:t>Ersatzmaßnahmen</w:t>
      </w:r>
      <w:r w:rsidRPr="00B60E17">
        <w:t xml:space="preserve"> müssen die jeweils beeinträchtigten Funktion des Schutzguts in </w:t>
      </w:r>
      <w:r w:rsidRPr="00B60E17">
        <w:rPr>
          <w:b/>
        </w:rPr>
        <w:t>gleichwertiger</w:t>
      </w:r>
      <w:r w:rsidRPr="00B60E17">
        <w:t xml:space="preserve"> Weise wiederherstellen und das Landschaftsbild landschaftsgerecht neugestalten (BNatSchG § 15 (2) </w:t>
      </w:r>
      <w:r w:rsidR="00897FA0">
        <w:t>Satz 3)</w:t>
      </w:r>
      <w:r w:rsidR="00FF13C1">
        <w:rPr>
          <w:rStyle w:val="Funotenzeichen"/>
        </w:rPr>
        <w:footnoteReference w:id="39"/>
      </w:r>
      <w:r w:rsidR="00897FA0">
        <w:t xml:space="preserve">. </w:t>
      </w:r>
      <w:r w:rsidRPr="00B60E17">
        <w:t>Sie sind unter Bezug auf den beeinträchtigten Raum, zumindest jedoch so durchzuführen, dass die jeweilige Funktion im betroffenen Naturraum hergestellt wird.</w:t>
      </w:r>
      <w:r w:rsidR="0036701D">
        <w:t xml:space="preserve"> </w:t>
      </w:r>
      <w:r w:rsidRPr="00645A73">
        <w:t xml:space="preserve">Gegenüber Ausgleichsmaßnahmen bedeutet dies, dass der funktionale Zusammenhang zwischen Eingriff und Kompensation bei Ersatzmaßnahmen sowohl in räumlicher als auch in sachlicher Hinsicht gelockert ist. </w:t>
      </w:r>
    </w:p>
    <w:p w14:paraId="4309E1A7" w14:textId="49CEBB2B" w:rsidR="00A43CB1" w:rsidRDefault="00B60E17" w:rsidP="00B60E17">
      <w:pPr>
        <w:pStyle w:val="Textkrper"/>
      </w:pPr>
      <w:r w:rsidRPr="00645A73">
        <w:t xml:space="preserve">In </w:t>
      </w:r>
      <w:r w:rsidRPr="008140FB">
        <w:rPr>
          <w:b/>
        </w:rPr>
        <w:t>räumlicher Hinsicht</w:t>
      </w:r>
      <w:r w:rsidRPr="00645A73">
        <w:t xml:space="preserve"> wird vom Gesetzgeber nicht verlangt, dass Ersatzmaßnahmen auf den Eingriffsort direkt zurückwirken.</w:t>
      </w:r>
      <w:r>
        <w:t xml:space="preserve"> </w:t>
      </w:r>
      <w:r w:rsidRPr="00191E73">
        <w:t>Eine Ersatzmaßnahme sollte allerdings innerhalb des vom Eingriff betroffenen Naturraums liegen</w:t>
      </w:r>
      <w:r w:rsidRPr="008140FB">
        <w:t>. Die räumliche Gliederung des Naturraums in RLP ist der Karte „Naturräume in RLP“ zu entnehmen</w:t>
      </w:r>
      <w:r w:rsidR="00A43CB1">
        <w:t xml:space="preserve"> (s. nachfolgende Abb.)</w:t>
      </w:r>
      <w:r w:rsidRPr="008140FB">
        <w:t>.</w:t>
      </w:r>
    </w:p>
    <w:p w14:paraId="39856B5F" w14:textId="77777777" w:rsidR="00A43CB1" w:rsidRDefault="00A43CB1" w:rsidP="00A43CB1">
      <w:pPr>
        <w:pStyle w:val="Textkrper"/>
      </w:pPr>
      <w:r>
        <w:t xml:space="preserve">In </w:t>
      </w:r>
      <w:r w:rsidRPr="008140FB">
        <w:rPr>
          <w:b/>
        </w:rPr>
        <w:t>funktionaler Hinsicht</w:t>
      </w:r>
      <w:r>
        <w:t xml:space="preserve"> </w:t>
      </w:r>
      <w:r w:rsidRPr="0054033A">
        <w:t xml:space="preserve">müssen Ersatzmaßnahmen die gleichwertige </w:t>
      </w:r>
      <w:r>
        <w:t>H</w:t>
      </w:r>
      <w:r w:rsidRPr="0054033A">
        <w:t>erstellung der gestörten Funktion und der Wechselbeziehungen des Naturhaushaltes und des Landschaftsbildes gewährleisten.</w:t>
      </w:r>
      <w:r>
        <w:t xml:space="preserve"> Sie</w:t>
      </w:r>
      <w:r w:rsidRPr="0054033A">
        <w:t xml:space="preserve"> haben sich dabei an den jeweils beeinträchtigten Funktionen zu </w:t>
      </w:r>
      <w:r>
        <w:br/>
      </w:r>
      <w:r w:rsidRPr="0054033A">
        <w:t>orientieren.</w:t>
      </w:r>
      <w:r>
        <w:t xml:space="preserve"> </w:t>
      </w:r>
      <w:r w:rsidRPr="00645A73">
        <w:t xml:space="preserve">Dies bedeutet, dass eine Ersatzmaßnahe auf die Herstellung ähnlicher, jedoch nicht identischer Funktionen zielt. Bei Ersatzmaßnahmen stehen folglich funktionale Äquivalente für die vernichteten Funktionen und Werte des Naturhaushalts im Vordergrund. </w:t>
      </w:r>
    </w:p>
    <w:p w14:paraId="409FCCB1" w14:textId="77777777" w:rsidR="00A43CB1" w:rsidRDefault="00A43CB1">
      <w:pPr>
        <w:spacing w:after="0" w:line="240" w:lineRule="auto"/>
        <w:jc w:val="left"/>
      </w:pPr>
      <w:r>
        <w:br w:type="page"/>
      </w:r>
    </w:p>
    <w:p w14:paraId="19DFEB2F" w14:textId="2C56BD7C" w:rsidR="0036701D" w:rsidRDefault="00A43CB1" w:rsidP="0036701D">
      <w:pPr>
        <w:pStyle w:val="Beschriftung"/>
        <w:spacing w:after="0"/>
      </w:pPr>
      <w:bookmarkStart w:id="197" w:name="_Toc530576148"/>
      <w:bookmarkStart w:id="198" w:name="_Toc534622429"/>
      <w:r>
        <w:rPr>
          <w:rFonts w:cs="Arial"/>
          <w:noProof/>
          <w:sz w:val="24"/>
        </w:rPr>
        <w:drawing>
          <wp:anchor distT="0" distB="0" distL="114300" distR="114300" simplePos="0" relativeHeight="251685888" behindDoc="1" locked="0" layoutInCell="1" allowOverlap="1" wp14:anchorId="16B012A5" wp14:editId="587C9DE5">
            <wp:simplePos x="0" y="0"/>
            <wp:positionH relativeFrom="margin">
              <wp:posOffset>-1905</wp:posOffset>
            </wp:positionH>
            <wp:positionV relativeFrom="margin">
              <wp:posOffset>177165</wp:posOffset>
            </wp:positionV>
            <wp:extent cx="3352800" cy="3769360"/>
            <wp:effectExtent l="0" t="0" r="0" b="2540"/>
            <wp:wrapTopAndBottom/>
            <wp:docPr id="52" name="Grafik 451" descr="R:\_Mitarbeiter\PB2 17 JancaTh\Überarbeitung Eingriffsregeln\naturräu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1" descr="R:\_Mitarbeiter\PB2 17 JancaTh\Überarbeitung Eingriffsregeln\naturräume.jpg"/>
                    <pic:cNvPicPr>
                      <a:picLocks noChangeAspect="1" noChangeArrowheads="1"/>
                    </pic:cNvPicPr>
                  </pic:nvPicPr>
                  <pic:blipFill rotWithShape="1">
                    <a:blip r:embed="rId112" cstate="print">
                      <a:extLst>
                        <a:ext uri="{28A0092B-C50C-407E-A947-70E740481C1C}">
                          <a14:useLocalDpi xmlns:a14="http://schemas.microsoft.com/office/drawing/2010/main" val="0"/>
                        </a:ext>
                      </a:extLst>
                    </a:blip>
                    <a:srcRect t="13188" b="7476"/>
                    <a:stretch/>
                  </pic:blipFill>
                  <pic:spPr bwMode="auto">
                    <a:xfrm>
                      <a:off x="0" y="0"/>
                      <a:ext cx="3352800" cy="37693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33EFC4" w14:textId="12AF8358" w:rsidR="0036701D" w:rsidRDefault="0036701D" w:rsidP="0036701D">
      <w:pPr>
        <w:pStyle w:val="Beschriftung"/>
        <w:spacing w:after="0"/>
        <w:rPr>
          <w:b w:val="0"/>
        </w:rPr>
      </w:pPr>
      <w:bookmarkStart w:id="199" w:name="_Toc161066961"/>
      <w:r w:rsidRPr="0054400D">
        <w:t xml:space="preserve">Abb. </w:t>
      </w:r>
      <w:r>
        <w:rPr>
          <w:noProof/>
        </w:rPr>
        <w:fldChar w:fldCharType="begin"/>
      </w:r>
      <w:r>
        <w:rPr>
          <w:noProof/>
        </w:rPr>
        <w:instrText xml:space="preserve"> STYLEREF 2 \s </w:instrText>
      </w:r>
      <w:r>
        <w:rPr>
          <w:noProof/>
        </w:rPr>
        <w:fldChar w:fldCharType="separate"/>
      </w:r>
      <w:r w:rsidR="00E24AB8">
        <w:rPr>
          <w:noProof/>
        </w:rPr>
        <w:t>6</w:t>
      </w:r>
      <w:r>
        <w:rPr>
          <w:noProof/>
        </w:rPr>
        <w:fldChar w:fldCharType="end"/>
      </w:r>
      <w:r w:rsidRPr="0054400D">
        <w:noBreakHyphen/>
      </w:r>
      <w:r>
        <w:rPr>
          <w:noProof/>
        </w:rPr>
        <w:fldChar w:fldCharType="begin"/>
      </w:r>
      <w:r>
        <w:rPr>
          <w:noProof/>
        </w:rPr>
        <w:instrText xml:space="preserve"> SEQ Abb. \* ARABIC \s 2 </w:instrText>
      </w:r>
      <w:r>
        <w:rPr>
          <w:noProof/>
        </w:rPr>
        <w:fldChar w:fldCharType="separate"/>
      </w:r>
      <w:r w:rsidR="00E24AB8">
        <w:rPr>
          <w:noProof/>
        </w:rPr>
        <w:t>1</w:t>
      </w:r>
      <w:r>
        <w:rPr>
          <w:noProof/>
        </w:rPr>
        <w:fldChar w:fldCharType="end"/>
      </w:r>
      <w:r w:rsidRPr="0054400D">
        <w:t>:</w:t>
      </w:r>
      <w:r w:rsidRPr="0054400D">
        <w:tab/>
      </w:r>
      <w:bookmarkEnd w:id="197"/>
      <w:bookmarkEnd w:id="198"/>
      <w:r w:rsidRPr="00AF3810">
        <w:t>Naturräume in Rheinland-Pfalz</w:t>
      </w:r>
      <w:bookmarkEnd w:id="199"/>
    </w:p>
    <w:p w14:paraId="3F81F018" w14:textId="77777777" w:rsidR="0036701D" w:rsidRPr="00AF3810" w:rsidRDefault="0036701D" w:rsidP="0036701D">
      <w:pPr>
        <w:ind w:left="1077"/>
        <w:rPr>
          <w:rFonts w:cs="Arial"/>
          <w:sz w:val="20"/>
        </w:rPr>
      </w:pPr>
      <w:r w:rsidRPr="00AF3810">
        <w:rPr>
          <w:rFonts w:cs="Arial"/>
          <w:sz w:val="20"/>
        </w:rPr>
        <w:t>Einteilung nach U. Hauke/ A. Ssymank (BfN 2012) auf der Datengrundlage von E. Meynen/ J. Schmithüsen (LfU 2009)</w:t>
      </w:r>
    </w:p>
    <w:p w14:paraId="202567A2" w14:textId="745242FB" w:rsidR="00B60E17" w:rsidRDefault="00B60E17" w:rsidP="00B60E17">
      <w:pPr>
        <w:pStyle w:val="Textkrper"/>
      </w:pPr>
      <w:r>
        <w:t xml:space="preserve">Weiterhin unterscheiden sich Ersatzmaßnahmen auch hinsichtlich der Dauer bis zum Erreichen des Maßnahmenziels voneinander. </w:t>
      </w:r>
      <w:r w:rsidRPr="0054033A">
        <w:t>Auf</w:t>
      </w:r>
      <w:r w:rsidR="00BB30A9">
        <w:t>g</w:t>
      </w:r>
      <w:r w:rsidRPr="0054033A">
        <w:t>rund der naturbedingten Entwicklungsgrenzen ist bei den meisten beeinträchtigten Funktionen nicht davon auszugehen, dass diese bis unmittelbar nach Fertigstellung der Baumaßnahme (Verkehrsfreigabe) wiederhergestellt werden können.</w:t>
      </w:r>
      <w:r w:rsidR="0036701D">
        <w:t xml:space="preserve"> </w:t>
      </w:r>
      <w:r w:rsidRPr="0054033A">
        <w:t xml:space="preserve">Von einer Ersetzbarkeit der Beeinträchtigung kann dann ausgegangen werden, wenn die beeinträchtigte Funktion des Naturhaushaltes innerhalb eines Zeitraumes von </w:t>
      </w:r>
      <w:r>
        <w:t>mehr als</w:t>
      </w:r>
      <w:r w:rsidRPr="0054033A">
        <w:t xml:space="preserve"> </w:t>
      </w:r>
      <w:r>
        <w:t>30</w:t>
      </w:r>
      <w:r w:rsidRPr="00191E73">
        <w:t xml:space="preserve"> Jahren</w:t>
      </w:r>
      <w:r w:rsidRPr="0054033A">
        <w:t xml:space="preserve"> wiederhergestellt und das Landschaftsbild dann wieder die Qualität des Zustandes vor dem Straßenbaueingriff vorweist.</w:t>
      </w:r>
    </w:p>
    <w:p w14:paraId="56056A1F" w14:textId="47603D39" w:rsidR="001A1C4A" w:rsidRDefault="001A1C4A" w:rsidP="001A1C4A">
      <w:r>
        <w:t xml:space="preserve">Durch die </w:t>
      </w:r>
      <w:r w:rsidRPr="001A1C4A">
        <w:rPr>
          <w:b/>
        </w:rPr>
        <w:t>Bündelung von Kompensationsmaßnahmen</w:t>
      </w:r>
      <w:r>
        <w:t xml:space="preserve"> kann die Wirksamkeit der Maßnahmen verbessert und ggf. die dauerhafte Unterhaltung erleichtert werden. Daher ist im Zuge der Maßnahmenplanung </w:t>
      </w:r>
      <w:r w:rsidR="00B3713B">
        <w:t xml:space="preserve">das </w:t>
      </w:r>
      <w:r>
        <w:t>Kompensations</w:t>
      </w:r>
      <w:r w:rsidR="00B3713B">
        <w:t>flächen</w:t>
      </w:r>
      <w:r>
        <w:t xml:space="preserve">kataster </w:t>
      </w:r>
      <w:r w:rsidR="00B3713B">
        <w:t>FLISTRA</w:t>
      </w:r>
      <w:r w:rsidR="00B3713B" w:rsidRPr="0014349D">
        <w:rPr>
          <w:i/>
        </w:rPr>
        <w:t>neo</w:t>
      </w:r>
      <w:r w:rsidR="00B3713B">
        <w:t xml:space="preserve"> / Lanis </w:t>
      </w:r>
      <w:r>
        <w:t xml:space="preserve">auszuwerten (vgl. Kap. </w:t>
      </w:r>
      <w:r>
        <w:fldChar w:fldCharType="begin"/>
      </w:r>
      <w:r>
        <w:instrText xml:space="preserve"> REF _Ref48560663 \r \h </w:instrText>
      </w:r>
      <w:r>
        <w:fldChar w:fldCharType="separate"/>
      </w:r>
      <w:r w:rsidR="00E24AB8">
        <w:t>9</w:t>
      </w:r>
      <w:r>
        <w:fldChar w:fldCharType="end"/>
      </w:r>
      <w:r>
        <w:t>), um ggf. Maßnahmen zu bündeln oder zu arrondieren.</w:t>
      </w:r>
    </w:p>
    <w:p w14:paraId="28C510EA" w14:textId="4B2B2898" w:rsidR="00B60E17" w:rsidRDefault="00B60E17" w:rsidP="00F55374">
      <w:pPr>
        <w:pStyle w:val="Textkrper"/>
        <w:keepLines/>
        <w:widowControl w:val="0"/>
        <w:rPr>
          <w:szCs w:val="22"/>
        </w:rPr>
      </w:pPr>
      <w:r>
        <w:rPr>
          <w:szCs w:val="22"/>
        </w:rPr>
        <w:t>Ausgleichs- und Ersatzmaßnahmen</w:t>
      </w:r>
      <w:r w:rsidRPr="003127F1">
        <w:rPr>
          <w:szCs w:val="22"/>
        </w:rPr>
        <w:t xml:space="preserve"> sind </w:t>
      </w:r>
      <w:r w:rsidRPr="001A1C4A">
        <w:rPr>
          <w:b/>
          <w:szCs w:val="22"/>
        </w:rPr>
        <w:t>grundsätzlich außerhalb des durch den</w:t>
      </w:r>
      <w:r w:rsidR="00F55374">
        <w:rPr>
          <w:b/>
          <w:szCs w:val="22"/>
        </w:rPr>
        <w:t xml:space="preserve"> </w:t>
      </w:r>
      <w:r w:rsidRPr="001A1C4A">
        <w:rPr>
          <w:b/>
          <w:szCs w:val="22"/>
        </w:rPr>
        <w:t>Straßenverkehr beeinflussten Seitenraumes der Straße</w:t>
      </w:r>
      <w:r w:rsidRPr="003127F1">
        <w:rPr>
          <w:szCs w:val="22"/>
        </w:rPr>
        <w:t xml:space="preserve"> festzulegen</w:t>
      </w:r>
      <w:r w:rsidR="00003D35">
        <w:rPr>
          <w:szCs w:val="22"/>
        </w:rPr>
        <w:t xml:space="preserve"> (s. MKUEM Praxisleitfaden und Rundschreiben des LBM)</w:t>
      </w:r>
      <w:r w:rsidR="00003D35">
        <w:rPr>
          <w:rStyle w:val="Funotenzeichen"/>
          <w:szCs w:val="22"/>
        </w:rPr>
        <w:footnoteReference w:id="40"/>
      </w:r>
      <w:r w:rsidRPr="003127F1">
        <w:rPr>
          <w:szCs w:val="22"/>
        </w:rPr>
        <w:t xml:space="preserve">. Nur sie werden mit der Bezeichnung A und E in den LBP-Plänen, Maßnahmenblättern und der Eingriffs-/ Ausgleichstabelle aufgeführt (ggf. mit Zusatzindex als tiefgestelltes Zeichen FFH-S, FFH-K, CEF, FCS). </w:t>
      </w:r>
    </w:p>
    <w:p w14:paraId="2B2698D5" w14:textId="77777777" w:rsidR="00B60E17" w:rsidRDefault="00B60E17" w:rsidP="00B60E17">
      <w:pPr>
        <w:pStyle w:val="Textkrper"/>
        <w:widowControl w:val="0"/>
        <w:rPr>
          <w:szCs w:val="22"/>
        </w:rPr>
      </w:pPr>
      <w:r w:rsidRPr="00745D38">
        <w:rPr>
          <w:szCs w:val="22"/>
        </w:rPr>
        <w:t xml:space="preserve">Sollten </w:t>
      </w:r>
      <w:r>
        <w:rPr>
          <w:szCs w:val="22"/>
        </w:rPr>
        <w:t>Kompensations</w:t>
      </w:r>
      <w:r w:rsidRPr="00745D38">
        <w:rPr>
          <w:szCs w:val="22"/>
        </w:rPr>
        <w:t xml:space="preserve">maßnahmen </w:t>
      </w:r>
      <w:r>
        <w:rPr>
          <w:szCs w:val="22"/>
        </w:rPr>
        <w:t xml:space="preserve">z.B. aus Gründen des Artenschutzes (z.B. Reptilienhabitate in Böschungen) oder des Landschaftsbildes </w:t>
      </w:r>
      <w:r w:rsidRPr="00745D38">
        <w:rPr>
          <w:szCs w:val="22"/>
        </w:rPr>
        <w:t xml:space="preserve">im Straßenraum benötigt werden, dann sind diese </w:t>
      </w:r>
      <w:r>
        <w:rPr>
          <w:szCs w:val="22"/>
        </w:rPr>
        <w:t xml:space="preserve">dort weiterhin möglich und auch im LBP als A- oder E-Maßnahmen darzustellen. Auch sie bekommen Maßnahmenblätter, erscheinen in der Eingriffs-/ Ausgleichstabelle und werden in </w:t>
      </w:r>
      <w:r w:rsidRPr="00587EE7">
        <w:rPr>
          <w:szCs w:val="22"/>
        </w:rPr>
        <w:t>FLISTRA</w:t>
      </w:r>
      <w:r w:rsidRPr="00587EE7">
        <w:rPr>
          <w:i/>
          <w:szCs w:val="22"/>
        </w:rPr>
        <w:t>neo</w:t>
      </w:r>
      <w:r>
        <w:rPr>
          <w:szCs w:val="22"/>
        </w:rPr>
        <w:t xml:space="preserve"> eingetragen.</w:t>
      </w:r>
    </w:p>
    <w:p w14:paraId="02C1E339" w14:textId="35758144" w:rsidR="00E80E16" w:rsidRPr="001508E6" w:rsidRDefault="008A7632" w:rsidP="0036701D">
      <w:pPr>
        <w:pStyle w:val="berschrift4"/>
        <w:keepLines/>
        <w:numPr>
          <w:ilvl w:val="2"/>
          <w:numId w:val="34"/>
        </w:numPr>
        <w:tabs>
          <w:tab w:val="num" w:pos="1474"/>
        </w:tabs>
        <w:ind w:left="1191" w:hanging="1191"/>
      </w:pPr>
      <w:bookmarkStart w:id="200" w:name="_Toc33721234"/>
      <w:bookmarkStart w:id="201" w:name="_Ref114139030"/>
      <w:bookmarkStart w:id="202" w:name="_Ref122447492"/>
      <w:bookmarkStart w:id="203" w:name="_Toc143588032"/>
      <w:r w:rsidRPr="001508E6">
        <w:t xml:space="preserve">Begrünungsmaßnahmen </w:t>
      </w:r>
      <w:bookmarkEnd w:id="200"/>
      <w:bookmarkEnd w:id="201"/>
      <w:r w:rsidR="001508E6" w:rsidRPr="001508E6">
        <w:t>auf Straßennebenflächen</w:t>
      </w:r>
      <w:bookmarkEnd w:id="202"/>
      <w:bookmarkEnd w:id="203"/>
    </w:p>
    <w:p w14:paraId="6336ABE4" w14:textId="7BA52EA8" w:rsidR="006F39B7" w:rsidRDefault="006F39B7" w:rsidP="006F39B7">
      <w:r>
        <w:t xml:space="preserve">Maßnahmen </w:t>
      </w:r>
      <w:r w:rsidR="001508E6">
        <w:t xml:space="preserve">auf Straßennebenflächen </w:t>
      </w:r>
      <w:r>
        <w:t>zielen überwiegend auf Vermeidung / Minimierung und Begrünung ab. Aufgrund der Lage im Wirkbereich der Straße übernehmen die Maßnahmen i.d.R. keine kompensatorische Funktion. Gemäß Praxisleitfaden Kap. 3.3.2 ist „eine Kompensation insbesondere von hochwertigen Biotopen im Wirkbereich des Vorhabens, z. B. durch Lärmemissionen, Staubentwicklung und Schadstoffeinträge bei Straßenbauvorhaben hingegen nicht erwünscht.“</w:t>
      </w:r>
    </w:p>
    <w:p w14:paraId="0AB5A445" w14:textId="77777777" w:rsidR="00F2425B" w:rsidRDefault="006A1D17" w:rsidP="006F39B7">
      <w:r>
        <w:t xml:space="preserve">Maßnahmen auf Straßennebenflächen, die </w:t>
      </w:r>
      <w:r w:rsidRPr="006A1D17">
        <w:rPr>
          <w:b/>
        </w:rPr>
        <w:t>keine kompensatorische Funktion</w:t>
      </w:r>
      <w:r>
        <w:t xml:space="preserve"> übernehmen und an deren Herstellung und Unterhaltung keine spezifischen Anforderungen gestellt sind, werden als </w:t>
      </w:r>
      <w:r w:rsidRPr="006A1D17">
        <w:rPr>
          <w:b/>
        </w:rPr>
        <w:t>Begrünungsmaßnahmen</w:t>
      </w:r>
      <w:r>
        <w:t xml:space="preserve"> bezeichnet. </w:t>
      </w:r>
    </w:p>
    <w:p w14:paraId="38B29C06" w14:textId="3BD06915" w:rsidR="006A1D17" w:rsidRDefault="00F2425B" w:rsidP="006F39B7">
      <w:r>
        <w:t>(</w:t>
      </w:r>
      <w:r w:rsidR="00EA04B3" w:rsidRPr="00F64C7F">
        <w:t>Im Einzelfall können</w:t>
      </w:r>
      <w:r w:rsidR="006A1D17" w:rsidRPr="00EA04B3">
        <w:t xml:space="preserve"> im Bereich der anlagebedingten Beeinträchtigung </w:t>
      </w:r>
      <w:r w:rsidR="006A1D17" w:rsidRPr="00F64C7F">
        <w:t>Ausgleichs- oder Ersatzmaßnahmen vorgesehen werden (z.B. aus Gründen des Artenschutzes)</w:t>
      </w:r>
      <w:r w:rsidR="00EA04B3" w:rsidRPr="00F64C7F">
        <w:t>.</w:t>
      </w:r>
      <w:r w:rsidR="006A1D17">
        <w:t xml:space="preserve"> Für diese Flächen gelten die in Kap. </w:t>
      </w:r>
      <w:r w:rsidR="006A1D17">
        <w:fldChar w:fldCharType="begin"/>
      </w:r>
      <w:r w:rsidR="006A1D17">
        <w:instrText xml:space="preserve"> REF _Ref122425913 \r \h </w:instrText>
      </w:r>
      <w:r w:rsidR="006A1D17">
        <w:fldChar w:fldCharType="separate"/>
      </w:r>
      <w:r w:rsidR="00E24AB8">
        <w:t>6.1.1</w:t>
      </w:r>
      <w:r w:rsidR="006A1D17">
        <w:fldChar w:fldCharType="end"/>
      </w:r>
      <w:r w:rsidR="006A1D17">
        <w:t xml:space="preserve"> beschriebenen Anforderungen.</w:t>
      </w:r>
      <w:r>
        <w:t>)</w:t>
      </w:r>
    </w:p>
    <w:p w14:paraId="2710A09C" w14:textId="77777777" w:rsidR="009C2444" w:rsidRPr="00B60E17" w:rsidRDefault="00E80E16" w:rsidP="009C2444">
      <w:r>
        <w:t xml:space="preserve">In den Unterlagen zum LBP werden keine </w:t>
      </w:r>
      <w:r w:rsidRPr="00461CDB">
        <w:t>Gestaltungsmaßnahmen</w:t>
      </w:r>
      <w:r>
        <w:t xml:space="preserve"> mehr ausgewiesen. Dies ergibt sich insbesondere aus dem BNatSchG bzw. LNatSchG</w:t>
      </w:r>
      <w:r w:rsidR="00814B05">
        <w:t xml:space="preserve"> RP</w:t>
      </w:r>
      <w:r>
        <w:t xml:space="preserve">. Beide Gesetze kennen keine Gestaltungsmaßnahmen. </w:t>
      </w:r>
      <w:r w:rsidR="009C2444" w:rsidRPr="00B60E17">
        <w:rPr>
          <w:szCs w:val="22"/>
        </w:rPr>
        <w:t>Die für die Begrünungsflächen vormaligen Bezeichnungen „Gestaltungs- bzw. A</w:t>
      </w:r>
      <w:r w:rsidR="009C2444" w:rsidRPr="00B60E17">
        <w:rPr>
          <w:szCs w:val="22"/>
          <w:vertAlign w:val="subscript"/>
        </w:rPr>
        <w:t>L</w:t>
      </w:r>
      <w:r w:rsidR="009C2444" w:rsidRPr="00B60E17">
        <w:rPr>
          <w:szCs w:val="22"/>
        </w:rPr>
        <w:t xml:space="preserve"> – Landschaftsbildmaßnahmen im Straßenseitenraum“ entfallen.</w:t>
      </w:r>
    </w:p>
    <w:p w14:paraId="26C875C2" w14:textId="3C2EF331" w:rsidR="0090779C" w:rsidRDefault="0090779C" w:rsidP="0090779C">
      <w:r>
        <w:t>D</w:t>
      </w:r>
      <w:r w:rsidRPr="008A7632">
        <w:t xml:space="preserve">ie zur Begrünung des Straßenseitenraumes vorgesehenen Flächen </w:t>
      </w:r>
      <w:r>
        <w:t xml:space="preserve">werden </w:t>
      </w:r>
      <w:r w:rsidRPr="008A7632">
        <w:t xml:space="preserve">entsprechend der Signatur / Farbgebung Straßenbau (Einschnitt- / Dammböschung, Straßennebenflächen, Versickerungsmulde etc.) </w:t>
      </w:r>
      <w:r>
        <w:t>i</w:t>
      </w:r>
      <w:r w:rsidRPr="008A7632">
        <w:t>n de</w:t>
      </w:r>
      <w:r>
        <w:t>n</w:t>
      </w:r>
      <w:r w:rsidRPr="008A7632">
        <w:t xml:space="preserve"> Unterlage 5 </w:t>
      </w:r>
      <w:r>
        <w:t xml:space="preserve">und 9 </w:t>
      </w:r>
      <w:r w:rsidRPr="008A7632">
        <w:t xml:space="preserve">gemäß RE 2012 dargestellt. </w:t>
      </w:r>
      <w:r>
        <w:t>Es erfolgt hier keine differenzierte Darstellung von Ge</w:t>
      </w:r>
      <w:r w:rsidR="0094119B">
        <w:t>hölzen, Ansaaten etc</w:t>
      </w:r>
      <w:r>
        <w:t xml:space="preserve">. </w:t>
      </w:r>
      <w:r w:rsidRPr="008A7632">
        <w:t xml:space="preserve">Im Weiteren werden diese Flächen als </w:t>
      </w:r>
      <w:r>
        <w:t>„</w:t>
      </w:r>
      <w:r w:rsidRPr="008A7632">
        <w:t>Begrünungsflächen</w:t>
      </w:r>
      <w:r>
        <w:t>“</w:t>
      </w:r>
      <w:r w:rsidRPr="008A7632">
        <w:t xml:space="preserve"> bezeichnet. In der Legende zum Plan erfolgt dann die </w:t>
      </w:r>
      <w:r w:rsidR="005C0256">
        <w:t>ergänzende Erläuterung: „Gehölz</w:t>
      </w:r>
      <w:r w:rsidR="000D519D">
        <w:t>e</w:t>
      </w:r>
      <w:r w:rsidRPr="008A7632">
        <w:t xml:space="preserve"> / </w:t>
      </w:r>
      <w:r w:rsidR="00A5238B">
        <w:t>Einzelbäume</w:t>
      </w:r>
      <w:r w:rsidR="004E0AFF">
        <w:rPr>
          <w:rStyle w:val="Funotenzeichen"/>
        </w:rPr>
        <w:footnoteReference w:id="41"/>
      </w:r>
      <w:r w:rsidRPr="008A7632">
        <w:t xml:space="preserve"> / Ansaat</w:t>
      </w:r>
      <w:r w:rsidR="009F033A">
        <w:rPr>
          <w:rStyle w:val="Funotenzeichen"/>
        </w:rPr>
        <w:footnoteReference w:id="42"/>
      </w:r>
      <w:r w:rsidRPr="008A7632">
        <w:t xml:space="preserve"> im Straßenseitenraum / auf den Böschungsflächen etc.“. </w:t>
      </w:r>
      <w:r w:rsidR="00A36E28">
        <w:t>Z.B</w:t>
      </w:r>
      <w:r w:rsidR="004164AD">
        <w:t xml:space="preserve">. kann </w:t>
      </w:r>
      <w:r w:rsidR="00A36E28">
        <w:t>das in der Legende so aussehen:</w:t>
      </w:r>
    </w:p>
    <w:p w14:paraId="0CFC356D" w14:textId="0C3135A9" w:rsidR="00A36E28" w:rsidRDefault="004F5C9C" w:rsidP="0090779C">
      <w:r>
        <w:rPr>
          <w:noProof/>
        </w:rPr>
        <mc:AlternateContent>
          <mc:Choice Requires="wps">
            <w:drawing>
              <wp:anchor distT="45720" distB="45720" distL="114300" distR="114300" simplePos="0" relativeHeight="251683840" behindDoc="0" locked="0" layoutInCell="1" allowOverlap="1" wp14:anchorId="00DACD13" wp14:editId="70CED56E">
                <wp:simplePos x="0" y="0"/>
                <wp:positionH relativeFrom="column">
                  <wp:posOffset>1102348</wp:posOffset>
                </wp:positionH>
                <wp:positionV relativeFrom="paragraph">
                  <wp:posOffset>1083406</wp:posOffset>
                </wp:positionV>
                <wp:extent cx="4304581" cy="896620"/>
                <wp:effectExtent l="0" t="0" r="1270" b="0"/>
                <wp:wrapNone/>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4581" cy="896620"/>
                        </a:xfrm>
                        <a:prstGeom prst="rect">
                          <a:avLst/>
                        </a:prstGeom>
                        <a:solidFill>
                          <a:srgbClr val="FFFFFF"/>
                        </a:solidFill>
                        <a:ln w="9525">
                          <a:noFill/>
                          <a:miter lim="800000"/>
                          <a:headEnd/>
                          <a:tailEnd/>
                        </a:ln>
                      </wps:spPr>
                      <wps:txbx>
                        <w:txbxContent>
                          <w:p w14:paraId="77B24DDC" w14:textId="22D2B137" w:rsidR="00A84B41" w:rsidRDefault="00A84B41" w:rsidP="00212A50">
                            <w:pPr>
                              <w:spacing w:after="0" w:line="240" w:lineRule="exact"/>
                              <w:rPr>
                                <w:rFonts w:cs="Arial"/>
                                <w:sz w:val="20"/>
                                <w:szCs w:val="20"/>
                              </w:rPr>
                            </w:pPr>
                            <w:r>
                              <w:rPr>
                                <w:rFonts w:cs="Arial"/>
                                <w:sz w:val="20"/>
                                <w:szCs w:val="20"/>
                              </w:rPr>
                              <w:t>Trennstreifen  (HC4: Ansaat)</w:t>
                            </w:r>
                          </w:p>
                          <w:p w14:paraId="090D2349" w14:textId="6E80AA3C" w:rsidR="00A84B41" w:rsidRDefault="00A84B41" w:rsidP="00212A50">
                            <w:pPr>
                              <w:spacing w:after="0" w:line="240" w:lineRule="exact"/>
                              <w:rPr>
                                <w:rFonts w:cs="Arial"/>
                                <w:sz w:val="20"/>
                                <w:szCs w:val="20"/>
                              </w:rPr>
                            </w:pPr>
                            <w:r>
                              <w:rPr>
                                <w:rFonts w:cs="Arial"/>
                                <w:sz w:val="20"/>
                                <w:szCs w:val="20"/>
                              </w:rPr>
                              <w:t>Komb. Rad- und Gehweg / Gehweg  (VB5)</w:t>
                            </w:r>
                          </w:p>
                          <w:p w14:paraId="2D7A9E17" w14:textId="3E005812" w:rsidR="00A84B41" w:rsidRDefault="00A84B41" w:rsidP="00212A50">
                            <w:pPr>
                              <w:spacing w:after="0" w:line="240" w:lineRule="exact"/>
                              <w:rPr>
                                <w:rFonts w:cs="Arial"/>
                                <w:sz w:val="20"/>
                                <w:szCs w:val="20"/>
                              </w:rPr>
                            </w:pPr>
                            <w:r>
                              <w:rPr>
                                <w:rFonts w:cs="Arial"/>
                                <w:sz w:val="20"/>
                                <w:szCs w:val="20"/>
                              </w:rPr>
                              <w:t>Bankett  (HC4: Ansaat)</w:t>
                            </w:r>
                          </w:p>
                          <w:p w14:paraId="11DA3E22" w14:textId="77777777" w:rsidR="00A84B41" w:rsidRDefault="00A84B41" w:rsidP="00212A50">
                            <w:pPr>
                              <w:spacing w:after="0" w:line="240" w:lineRule="exact"/>
                              <w:rPr>
                                <w:rFonts w:cs="Arial"/>
                                <w:sz w:val="20"/>
                                <w:szCs w:val="20"/>
                              </w:rPr>
                            </w:pPr>
                            <w:r>
                              <w:rPr>
                                <w:rFonts w:cs="Arial"/>
                                <w:sz w:val="20"/>
                                <w:szCs w:val="20"/>
                              </w:rPr>
                              <w:t>Damm</w:t>
                            </w:r>
                            <w:r w:rsidRPr="00EF1013">
                              <w:rPr>
                                <w:rFonts w:cs="Arial"/>
                                <w:sz w:val="20"/>
                                <w:szCs w:val="20"/>
                              </w:rPr>
                              <w:t xml:space="preserve">böschung </w:t>
                            </w:r>
                            <w:r>
                              <w:rPr>
                                <w:rFonts w:cs="Arial"/>
                                <w:sz w:val="20"/>
                                <w:szCs w:val="20"/>
                              </w:rPr>
                              <w:t xml:space="preserve"> (</w:t>
                            </w:r>
                            <w:r w:rsidRPr="00EF1013">
                              <w:rPr>
                                <w:rFonts w:cs="Arial"/>
                                <w:sz w:val="20"/>
                                <w:szCs w:val="20"/>
                              </w:rPr>
                              <w:t xml:space="preserve">HH1: </w:t>
                            </w:r>
                            <w:r>
                              <w:rPr>
                                <w:rFonts w:cs="Arial"/>
                                <w:sz w:val="20"/>
                                <w:szCs w:val="20"/>
                              </w:rPr>
                              <w:t>Anpflanzung 40</w:t>
                            </w:r>
                            <w:r w:rsidRPr="00EF1013">
                              <w:rPr>
                                <w:rFonts w:cs="Arial"/>
                                <w:sz w:val="20"/>
                                <w:szCs w:val="20"/>
                              </w:rPr>
                              <w:t xml:space="preserve"> % G</w:t>
                            </w:r>
                            <w:r>
                              <w:rPr>
                                <w:rFonts w:cs="Arial"/>
                                <w:sz w:val="20"/>
                                <w:szCs w:val="20"/>
                              </w:rPr>
                              <w:t>ehölze, 60</w:t>
                            </w:r>
                            <w:r w:rsidRPr="00EF1013">
                              <w:rPr>
                                <w:rFonts w:cs="Arial"/>
                                <w:sz w:val="20"/>
                                <w:szCs w:val="20"/>
                              </w:rPr>
                              <w:t xml:space="preserve"> % Ansaat</w:t>
                            </w:r>
                            <w:r>
                              <w:rPr>
                                <w:rFonts w:cs="Arial"/>
                                <w:sz w:val="20"/>
                                <w:szCs w:val="20"/>
                              </w:rPr>
                              <w:t xml:space="preserve"> </w:t>
                            </w:r>
                          </w:p>
                          <w:p w14:paraId="47EAA6BB" w14:textId="417A74A9" w:rsidR="00A84B41" w:rsidRDefault="00A84B41" w:rsidP="00212A50">
                            <w:pPr>
                              <w:spacing w:after="0" w:line="240" w:lineRule="exact"/>
                              <w:rPr>
                                <w:rFonts w:cs="Arial"/>
                                <w:sz w:val="20"/>
                                <w:szCs w:val="20"/>
                              </w:rPr>
                            </w:pPr>
                            <w:r>
                              <w:rPr>
                                <w:rFonts w:cs="Arial"/>
                                <w:sz w:val="20"/>
                                <w:szCs w:val="20"/>
                              </w:rPr>
                              <w:t>(Regiosaatgut) mit Einzelbäumen</w:t>
                            </w:r>
                            <w:r w:rsidRPr="00EF1013">
                              <w:rPr>
                                <w:rFonts w:cs="Arial"/>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DACD13" id="Textfeld 2" o:spid="_x0000_s1041" type="#_x0000_t202" style="position:absolute;left:0;text-align:left;margin-left:86.8pt;margin-top:85.3pt;width:338.95pt;height:70.6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" stroked="f">
                <v:textbox>
                  <w:txbxContent>
                    <w:p w14:paraId="77B24DDC" w14:textId="22D2B137" w:rsidR="00A84B41" w:rsidRDefault="00A84B41" w:rsidP="00212A50">
                      <w:pPr>
                        <w:spacing w:after="0" w:line="240" w:lineRule="exact"/>
                        <w:rPr>
                          <w:rFonts w:cs="Arial"/>
                          <w:sz w:val="20"/>
                          <w:szCs w:val="20"/>
                        </w:rPr>
                      </w:pPr>
                      <w:r>
                        <w:rPr>
                          <w:rFonts w:cs="Arial"/>
                          <w:sz w:val="20"/>
                          <w:szCs w:val="20"/>
                        </w:rPr>
                        <w:t>Trennstreifen  (HC4: Ansaat)</w:t>
                      </w:r>
                    </w:p>
                    <w:p w14:paraId="090D2349" w14:textId="6E80AA3C" w:rsidR="00A84B41" w:rsidRDefault="00A84B41" w:rsidP="00212A50">
                      <w:pPr>
                        <w:spacing w:after="0" w:line="240" w:lineRule="exact"/>
                        <w:rPr>
                          <w:rFonts w:cs="Arial"/>
                          <w:sz w:val="20"/>
                          <w:szCs w:val="20"/>
                        </w:rPr>
                      </w:pPr>
                      <w:r>
                        <w:rPr>
                          <w:rFonts w:cs="Arial"/>
                          <w:sz w:val="20"/>
                          <w:szCs w:val="20"/>
                        </w:rPr>
                        <w:t>Komb. Rad- und Gehweg / Gehweg  (VB5)</w:t>
                      </w:r>
                    </w:p>
                    <w:p w14:paraId="2D7A9E17" w14:textId="3E005812" w:rsidR="00A84B41" w:rsidRDefault="00A84B41" w:rsidP="00212A50">
                      <w:pPr>
                        <w:spacing w:after="0" w:line="240" w:lineRule="exact"/>
                        <w:rPr>
                          <w:rFonts w:cs="Arial"/>
                          <w:sz w:val="20"/>
                          <w:szCs w:val="20"/>
                        </w:rPr>
                      </w:pPr>
                      <w:r>
                        <w:rPr>
                          <w:rFonts w:cs="Arial"/>
                          <w:sz w:val="20"/>
                          <w:szCs w:val="20"/>
                        </w:rPr>
                        <w:t>Bankett  (HC4: Ansaat)</w:t>
                      </w:r>
                    </w:p>
                    <w:p w14:paraId="11DA3E22" w14:textId="77777777" w:rsidR="00A84B41" w:rsidRDefault="00A84B41" w:rsidP="00212A50">
                      <w:pPr>
                        <w:spacing w:after="0" w:line="240" w:lineRule="exact"/>
                        <w:rPr>
                          <w:rFonts w:cs="Arial"/>
                          <w:sz w:val="20"/>
                          <w:szCs w:val="20"/>
                        </w:rPr>
                      </w:pPr>
                      <w:r>
                        <w:rPr>
                          <w:rFonts w:cs="Arial"/>
                          <w:sz w:val="20"/>
                          <w:szCs w:val="20"/>
                        </w:rPr>
                        <w:t>Damm</w:t>
                      </w:r>
                      <w:r w:rsidRPr="00EF1013">
                        <w:rPr>
                          <w:rFonts w:cs="Arial"/>
                          <w:sz w:val="20"/>
                          <w:szCs w:val="20"/>
                        </w:rPr>
                        <w:t xml:space="preserve">böschung </w:t>
                      </w:r>
                      <w:r>
                        <w:rPr>
                          <w:rFonts w:cs="Arial"/>
                          <w:sz w:val="20"/>
                          <w:szCs w:val="20"/>
                        </w:rPr>
                        <w:t xml:space="preserve"> (</w:t>
                      </w:r>
                      <w:r w:rsidRPr="00EF1013">
                        <w:rPr>
                          <w:rFonts w:cs="Arial"/>
                          <w:sz w:val="20"/>
                          <w:szCs w:val="20"/>
                        </w:rPr>
                        <w:t xml:space="preserve">HH1: </w:t>
                      </w:r>
                      <w:r>
                        <w:rPr>
                          <w:rFonts w:cs="Arial"/>
                          <w:sz w:val="20"/>
                          <w:szCs w:val="20"/>
                        </w:rPr>
                        <w:t>Anpflanzung 40</w:t>
                      </w:r>
                      <w:r w:rsidRPr="00EF1013">
                        <w:rPr>
                          <w:rFonts w:cs="Arial"/>
                          <w:sz w:val="20"/>
                          <w:szCs w:val="20"/>
                        </w:rPr>
                        <w:t xml:space="preserve"> % G</w:t>
                      </w:r>
                      <w:r>
                        <w:rPr>
                          <w:rFonts w:cs="Arial"/>
                          <w:sz w:val="20"/>
                          <w:szCs w:val="20"/>
                        </w:rPr>
                        <w:t>ehölze, 60</w:t>
                      </w:r>
                      <w:r w:rsidRPr="00EF1013">
                        <w:rPr>
                          <w:rFonts w:cs="Arial"/>
                          <w:sz w:val="20"/>
                          <w:szCs w:val="20"/>
                        </w:rPr>
                        <w:t xml:space="preserve"> % Ansaat</w:t>
                      </w:r>
                      <w:r>
                        <w:rPr>
                          <w:rFonts w:cs="Arial"/>
                          <w:sz w:val="20"/>
                          <w:szCs w:val="20"/>
                        </w:rPr>
                        <w:t xml:space="preserve"> </w:t>
                      </w:r>
                    </w:p>
                    <w:p w14:paraId="47EAA6BB" w14:textId="417A74A9" w:rsidR="00A84B41" w:rsidRDefault="00A84B41" w:rsidP="00212A50">
                      <w:pPr>
                        <w:spacing w:after="0" w:line="240" w:lineRule="exact"/>
                        <w:rPr>
                          <w:rFonts w:cs="Arial"/>
                          <w:sz w:val="20"/>
                          <w:szCs w:val="20"/>
                        </w:rPr>
                      </w:pPr>
                      <w:r>
                        <w:rPr>
                          <w:rFonts w:cs="Arial"/>
                          <w:sz w:val="20"/>
                          <w:szCs w:val="20"/>
                        </w:rPr>
                        <w:t>(Regiosaatgut) mit Einzelbäumen</w:t>
                      </w:r>
                      <w:r w:rsidRPr="00EF1013">
                        <w:rPr>
                          <w:rFonts w:cs="Arial"/>
                          <w:sz w:val="20"/>
                          <w:szCs w:val="20"/>
                        </w:rPr>
                        <w:t>)</w:t>
                      </w:r>
                    </w:p>
                  </w:txbxContent>
                </v:textbox>
              </v:shape>
            </w:pict>
          </mc:Fallback>
        </mc:AlternateContent>
      </w:r>
      <w:r>
        <w:rPr>
          <w:noProof/>
        </w:rPr>
        <mc:AlternateContent>
          <mc:Choice Requires="wps">
            <w:drawing>
              <wp:anchor distT="45720" distB="45720" distL="114300" distR="114300" simplePos="0" relativeHeight="251675648" behindDoc="0" locked="0" layoutInCell="1" allowOverlap="1" wp14:anchorId="29C04A0A" wp14:editId="56E44732">
                <wp:simplePos x="0" y="0"/>
                <wp:positionH relativeFrom="column">
                  <wp:posOffset>1109525</wp:posOffset>
                </wp:positionH>
                <wp:positionV relativeFrom="paragraph">
                  <wp:posOffset>186295</wp:posOffset>
                </wp:positionV>
                <wp:extent cx="4519930" cy="957532"/>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19930" cy="957532"/>
                        </a:xfrm>
                        <a:prstGeom prst="rect">
                          <a:avLst/>
                        </a:prstGeom>
                        <a:solidFill>
                          <a:srgbClr val="FFFFFF"/>
                        </a:solidFill>
                        <a:ln w="9525">
                          <a:noFill/>
                          <a:miter lim="800000"/>
                          <a:headEnd/>
                          <a:tailEnd/>
                        </a:ln>
                      </wps:spPr>
                      <wps:txbx>
                        <w:txbxContent>
                          <w:p w14:paraId="312445BA" w14:textId="292E3346" w:rsidR="00A84B41" w:rsidRDefault="00A84B41" w:rsidP="00A5238B">
                            <w:pPr>
                              <w:spacing w:after="120"/>
                              <w:jc w:val="left"/>
                              <w:rPr>
                                <w:rFonts w:cs="Arial"/>
                                <w:sz w:val="20"/>
                                <w:szCs w:val="20"/>
                              </w:rPr>
                            </w:pPr>
                            <w:r w:rsidRPr="00EF1013">
                              <w:rPr>
                                <w:rFonts w:cs="Arial"/>
                                <w:sz w:val="20"/>
                                <w:szCs w:val="20"/>
                              </w:rPr>
                              <w:t xml:space="preserve">Einschnittböschung </w:t>
                            </w:r>
                            <w:r>
                              <w:rPr>
                                <w:rFonts w:cs="Arial"/>
                                <w:sz w:val="20"/>
                                <w:szCs w:val="20"/>
                              </w:rPr>
                              <w:t>(</w:t>
                            </w:r>
                            <w:r w:rsidRPr="00EF1013">
                              <w:rPr>
                                <w:rFonts w:cs="Arial"/>
                                <w:sz w:val="20"/>
                                <w:szCs w:val="20"/>
                              </w:rPr>
                              <w:t xml:space="preserve">HH1: </w:t>
                            </w:r>
                            <w:r>
                              <w:rPr>
                                <w:rFonts w:cs="Arial"/>
                                <w:sz w:val="20"/>
                                <w:szCs w:val="20"/>
                              </w:rPr>
                              <w:t>Anpflanzung 70</w:t>
                            </w:r>
                            <w:r w:rsidRPr="00EF1013">
                              <w:rPr>
                                <w:rFonts w:cs="Arial"/>
                                <w:sz w:val="20"/>
                                <w:szCs w:val="20"/>
                              </w:rPr>
                              <w:t xml:space="preserve"> % Gehölze</w:t>
                            </w:r>
                            <w:r>
                              <w:rPr>
                                <w:rFonts w:cs="Arial"/>
                                <w:sz w:val="20"/>
                                <w:szCs w:val="20"/>
                              </w:rPr>
                              <w:t>, 3</w:t>
                            </w:r>
                            <w:r w:rsidRPr="00EF1013">
                              <w:rPr>
                                <w:rFonts w:cs="Arial"/>
                                <w:sz w:val="20"/>
                                <w:szCs w:val="20"/>
                              </w:rPr>
                              <w:t>0 % Ansaat</w:t>
                            </w:r>
                            <w:r>
                              <w:rPr>
                                <w:rFonts w:cs="Arial"/>
                                <w:sz w:val="20"/>
                                <w:szCs w:val="20"/>
                              </w:rPr>
                              <w:t xml:space="preserve"> (Regiosaatgut) mit Einzelbäumen</w:t>
                            </w:r>
                            <w:r w:rsidRPr="00EF1013">
                              <w:rPr>
                                <w:rFonts w:cs="Arial"/>
                                <w:sz w:val="20"/>
                                <w:szCs w:val="20"/>
                              </w:rPr>
                              <w:t>)</w:t>
                            </w:r>
                          </w:p>
                          <w:p w14:paraId="1DC7AA31" w14:textId="6329CB92" w:rsidR="00A84B41" w:rsidRDefault="00A84B41" w:rsidP="00A5238B">
                            <w:pPr>
                              <w:spacing w:after="120"/>
                              <w:jc w:val="left"/>
                              <w:rPr>
                                <w:rFonts w:cs="Arial"/>
                                <w:sz w:val="20"/>
                                <w:szCs w:val="20"/>
                              </w:rPr>
                            </w:pPr>
                            <w:r>
                              <w:rPr>
                                <w:rFonts w:cs="Arial"/>
                                <w:sz w:val="20"/>
                                <w:szCs w:val="20"/>
                              </w:rPr>
                              <w:t>Versickerungs- / Entwässerungsmulde  (HC3: Ansaat)</w:t>
                            </w:r>
                          </w:p>
                          <w:p w14:paraId="5CD8234D" w14:textId="09CEAAD8" w:rsidR="00A84B41" w:rsidRDefault="00A84B41" w:rsidP="00A5238B">
                            <w:pPr>
                              <w:spacing w:after="120"/>
                              <w:jc w:val="left"/>
                              <w:rPr>
                                <w:rFonts w:cs="Arial"/>
                                <w:sz w:val="20"/>
                                <w:szCs w:val="20"/>
                              </w:rPr>
                            </w:pPr>
                            <w:r>
                              <w:rPr>
                                <w:rFonts w:cs="Arial"/>
                                <w:sz w:val="20"/>
                                <w:szCs w:val="20"/>
                              </w:rPr>
                              <w:t>Fahrbahn  (VA2)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C04A0A" id="_x0000_s1042" type="#_x0000_t202" style="position:absolute;left:0;text-align:left;margin-left:87.35pt;margin-top:14.65pt;width:355.9pt;height:75.4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" stroked="f">
                <v:textbox>
                  <w:txbxContent>
                    <w:p w14:paraId="312445BA" w14:textId="292E3346" w:rsidR="00A84B41" w:rsidRDefault="00A84B41" w:rsidP="00A5238B">
                      <w:pPr>
                        <w:spacing w:after="120"/>
                        <w:jc w:val="left"/>
                        <w:rPr>
                          <w:rFonts w:cs="Arial"/>
                          <w:sz w:val="20"/>
                          <w:szCs w:val="20"/>
                        </w:rPr>
                      </w:pPr>
                      <w:r w:rsidRPr="00EF1013">
                        <w:rPr>
                          <w:rFonts w:cs="Arial"/>
                          <w:sz w:val="20"/>
                          <w:szCs w:val="20"/>
                        </w:rPr>
                        <w:t xml:space="preserve">Einschnittböschung </w:t>
                      </w:r>
                      <w:r>
                        <w:rPr>
                          <w:rFonts w:cs="Arial"/>
                          <w:sz w:val="20"/>
                          <w:szCs w:val="20"/>
                        </w:rPr>
                        <w:t>(</w:t>
                      </w:r>
                      <w:r w:rsidRPr="00EF1013">
                        <w:rPr>
                          <w:rFonts w:cs="Arial"/>
                          <w:sz w:val="20"/>
                          <w:szCs w:val="20"/>
                        </w:rPr>
                        <w:t xml:space="preserve">HH1: </w:t>
                      </w:r>
                      <w:r>
                        <w:rPr>
                          <w:rFonts w:cs="Arial"/>
                          <w:sz w:val="20"/>
                          <w:szCs w:val="20"/>
                        </w:rPr>
                        <w:t>Anpflanzung 70</w:t>
                      </w:r>
                      <w:r w:rsidRPr="00EF1013">
                        <w:rPr>
                          <w:rFonts w:cs="Arial"/>
                          <w:sz w:val="20"/>
                          <w:szCs w:val="20"/>
                        </w:rPr>
                        <w:t xml:space="preserve"> % Gehölze</w:t>
                      </w:r>
                      <w:r>
                        <w:rPr>
                          <w:rFonts w:cs="Arial"/>
                          <w:sz w:val="20"/>
                          <w:szCs w:val="20"/>
                        </w:rPr>
                        <w:t>, 3</w:t>
                      </w:r>
                      <w:r w:rsidRPr="00EF1013">
                        <w:rPr>
                          <w:rFonts w:cs="Arial"/>
                          <w:sz w:val="20"/>
                          <w:szCs w:val="20"/>
                        </w:rPr>
                        <w:t>0 % Ansaat</w:t>
                      </w:r>
                      <w:r>
                        <w:rPr>
                          <w:rFonts w:cs="Arial"/>
                          <w:sz w:val="20"/>
                          <w:szCs w:val="20"/>
                        </w:rPr>
                        <w:t xml:space="preserve"> (Regiosaatgut) mit Einzelbäumen</w:t>
                      </w:r>
                      <w:r w:rsidRPr="00EF1013">
                        <w:rPr>
                          <w:rFonts w:cs="Arial"/>
                          <w:sz w:val="20"/>
                          <w:szCs w:val="20"/>
                        </w:rPr>
                        <w:t>)</w:t>
                      </w:r>
                    </w:p>
                    <w:p w14:paraId="1DC7AA31" w14:textId="6329CB92" w:rsidR="00A84B41" w:rsidRDefault="00A84B41" w:rsidP="00A5238B">
                      <w:pPr>
                        <w:spacing w:after="120"/>
                        <w:jc w:val="left"/>
                        <w:rPr>
                          <w:rFonts w:cs="Arial"/>
                          <w:sz w:val="20"/>
                          <w:szCs w:val="20"/>
                        </w:rPr>
                      </w:pPr>
                      <w:r>
                        <w:rPr>
                          <w:rFonts w:cs="Arial"/>
                          <w:sz w:val="20"/>
                          <w:szCs w:val="20"/>
                        </w:rPr>
                        <w:t>Versickerungs- / Entwässerungsmulde  (HC3: Ansaat)</w:t>
                      </w:r>
                    </w:p>
                    <w:p w14:paraId="5CD8234D" w14:textId="09CEAAD8" w:rsidR="00A84B41" w:rsidRDefault="00A84B41" w:rsidP="00A5238B">
                      <w:pPr>
                        <w:spacing w:after="120"/>
                        <w:jc w:val="left"/>
                        <w:rPr>
                          <w:rFonts w:cs="Arial"/>
                          <w:sz w:val="20"/>
                          <w:szCs w:val="20"/>
                        </w:rPr>
                      </w:pPr>
                      <w:r>
                        <w:rPr>
                          <w:rFonts w:cs="Arial"/>
                          <w:sz w:val="20"/>
                          <w:szCs w:val="20"/>
                        </w:rPr>
                        <w:t>Fahrbahn  (VA2)</w:t>
                      </w:r>
                    </w:p>
                  </w:txbxContent>
                </v:textbox>
              </v:shape>
            </w:pict>
          </mc:Fallback>
        </mc:AlternateContent>
      </w:r>
      <w:r w:rsidR="00A36E28">
        <w:rPr>
          <w:noProof/>
        </w:rPr>
        <w:drawing>
          <wp:inline distT="0" distB="0" distL="0" distR="0" wp14:anchorId="55DA4F0D" wp14:editId="61DFD25D">
            <wp:extent cx="3347085" cy="1915160"/>
            <wp:effectExtent l="0" t="0" r="5715" b="8890"/>
            <wp:docPr id="7" name="Grafik 7" descr="cid:image004.png@01D937DD.85D529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cid:image004.png@01D937DD.85D529E0"/>
                    <pic:cNvPicPr>
                      <a:picLocks noChangeAspect="1" noChangeArrowheads="1"/>
                    </pic:cNvPicPr>
                  </pic:nvPicPr>
                  <pic:blipFill>
                    <a:blip r:embed="rId113" r:link="rId114" cstate="print">
                      <a:extLst>
                        <a:ext uri="{28A0092B-C50C-407E-A947-70E740481C1C}">
                          <a14:useLocalDpi xmlns:a14="http://schemas.microsoft.com/office/drawing/2010/main" val="0"/>
                        </a:ext>
                      </a:extLst>
                    </a:blip>
                    <a:srcRect/>
                    <a:stretch>
                      <a:fillRect/>
                    </a:stretch>
                  </pic:blipFill>
                  <pic:spPr bwMode="auto">
                    <a:xfrm>
                      <a:off x="0" y="0"/>
                      <a:ext cx="3347085" cy="1915160"/>
                    </a:xfrm>
                    <a:prstGeom prst="rect">
                      <a:avLst/>
                    </a:prstGeom>
                    <a:noFill/>
                    <a:ln>
                      <a:noFill/>
                    </a:ln>
                  </pic:spPr>
                </pic:pic>
              </a:graphicData>
            </a:graphic>
          </wp:inline>
        </w:drawing>
      </w:r>
    </w:p>
    <w:p w14:paraId="268B6AB6" w14:textId="773B4BF1" w:rsidR="008328B9" w:rsidRDefault="008328B9" w:rsidP="008328B9">
      <w:pPr>
        <w:pStyle w:val="Beschriftung"/>
        <w:spacing w:after="0"/>
        <w:rPr>
          <w:b w:val="0"/>
        </w:rPr>
      </w:pPr>
      <w:r w:rsidRPr="0054400D">
        <w:t xml:space="preserve">Abb. </w:t>
      </w:r>
      <w:r>
        <w:rPr>
          <w:noProof/>
        </w:rPr>
        <w:fldChar w:fldCharType="begin"/>
      </w:r>
      <w:r>
        <w:rPr>
          <w:noProof/>
        </w:rPr>
        <w:instrText xml:space="preserve"> STYLEREF 2 \s </w:instrText>
      </w:r>
      <w:r>
        <w:rPr>
          <w:noProof/>
        </w:rPr>
        <w:fldChar w:fldCharType="separate"/>
      </w:r>
      <w:r w:rsidR="00E24AB8">
        <w:rPr>
          <w:noProof/>
        </w:rPr>
        <w:t>6</w:t>
      </w:r>
      <w:r>
        <w:rPr>
          <w:noProof/>
        </w:rPr>
        <w:fldChar w:fldCharType="end"/>
      </w:r>
      <w:r w:rsidRPr="0054400D">
        <w:noBreakHyphen/>
      </w:r>
      <w:r>
        <w:rPr>
          <w:noProof/>
        </w:rPr>
        <w:t>2</w:t>
      </w:r>
      <w:r w:rsidRPr="0054400D">
        <w:t>:</w:t>
      </w:r>
      <w:r w:rsidRPr="0054400D">
        <w:tab/>
      </w:r>
      <w:r>
        <w:t>Darstellung Begrünungsmaßnahmen</w:t>
      </w:r>
    </w:p>
    <w:p w14:paraId="54AA597B" w14:textId="77777777" w:rsidR="008328B9" w:rsidRDefault="008328B9" w:rsidP="00F64C7F">
      <w:pPr>
        <w:rPr>
          <w:szCs w:val="22"/>
        </w:rPr>
      </w:pPr>
    </w:p>
    <w:p w14:paraId="41A8CD2D" w14:textId="443A7567" w:rsidR="00AD1D17" w:rsidRDefault="00AD1D17" w:rsidP="00AD1D17">
      <w:r>
        <w:t>Anhand der Pläne kann über die Gesamtflächenanzahl z.B. der Böschungen dann der Anteil der Gehölze</w:t>
      </w:r>
      <w:r w:rsidR="00093BE6">
        <w:t xml:space="preserve"> und</w:t>
      </w:r>
      <w:r>
        <w:t xml:space="preserve"> Ansaaten </w:t>
      </w:r>
      <w:r w:rsidR="00093BE6">
        <w:t xml:space="preserve">mit Einzelbäumen </w:t>
      </w:r>
      <w:r>
        <w:t>als Fläche ermittelt werden.</w:t>
      </w:r>
    </w:p>
    <w:p w14:paraId="66BB93B0" w14:textId="1C004F1C" w:rsidR="00AD1D17" w:rsidRDefault="00AD1D17" w:rsidP="00AD1D17">
      <w:r>
        <w:t>Bei der i</w:t>
      </w:r>
      <w:r w:rsidRPr="00B60E17">
        <w:t xml:space="preserve">ntegrierten Biotopbewertung des LBP </w:t>
      </w:r>
      <w:r>
        <w:t>werden</w:t>
      </w:r>
      <w:r w:rsidRPr="00B60E17">
        <w:t xml:space="preserve"> </w:t>
      </w:r>
      <w:r>
        <w:t xml:space="preserve">die </w:t>
      </w:r>
      <w:r w:rsidRPr="006A1D17">
        <w:t xml:space="preserve">Begrünungsmaßnahmen auf Straßennebenflächen </w:t>
      </w:r>
      <w:r w:rsidRPr="00B60E17">
        <w:t xml:space="preserve">als „Flächen nach dem Eingriff“ </w:t>
      </w:r>
      <w:r>
        <w:t>berücksichtigt</w:t>
      </w:r>
      <w:r w:rsidRPr="00B60E17">
        <w:t xml:space="preserve">. </w:t>
      </w:r>
      <w:r w:rsidRPr="006A1D17">
        <w:t>Dabei ist bei den Straßenböschungen (HH1) oder Straßenrändern, Verkehrsrasenflächen (HC3, HC4) ein Zustand mit artenarmer Krautschicht oder mit Gehölzbestand junger Ausprägung bzw. mit intensiv gepflegtem Gehölzbestand (7 BW) anzusetzen</w:t>
      </w:r>
      <w:r w:rsidRPr="00B84FE9">
        <w:t>.</w:t>
      </w:r>
      <w:r w:rsidRPr="00B60E17">
        <w:t xml:space="preserve"> Durch sie reduziert sich somit der biotopwertb</w:t>
      </w:r>
      <w:r>
        <w:t xml:space="preserve">ezogene Kompensationsbedarf (vgl. Kap. </w:t>
      </w:r>
      <w:r>
        <w:fldChar w:fldCharType="begin"/>
      </w:r>
      <w:r>
        <w:instrText xml:space="preserve"> REF _Ref114060842 \r \h </w:instrText>
      </w:r>
      <w:r>
        <w:fldChar w:fldCharType="separate"/>
      </w:r>
      <w:r w:rsidR="00E24AB8">
        <w:t>5.2.1</w:t>
      </w:r>
      <w:r>
        <w:fldChar w:fldCharType="end"/>
      </w:r>
      <w:r>
        <w:t>)</w:t>
      </w:r>
      <w:r w:rsidRPr="00B60E17">
        <w:t xml:space="preserve">. </w:t>
      </w:r>
    </w:p>
    <w:p w14:paraId="33EACE82" w14:textId="1BD8510E" w:rsidR="00934B09" w:rsidRDefault="00F64C7F" w:rsidP="00F64C7F">
      <w:pPr>
        <w:rPr>
          <w:szCs w:val="22"/>
        </w:rPr>
      </w:pPr>
      <w:r w:rsidRPr="00EE7D4C">
        <w:rPr>
          <w:szCs w:val="22"/>
        </w:rPr>
        <w:t>Die Begrünungsflächen werden nicht in der „</w:t>
      </w:r>
      <w:r w:rsidR="00DA43FF">
        <w:t>Tabellarische</w:t>
      </w:r>
      <w:r w:rsidR="00C669DD">
        <w:t>n</w:t>
      </w:r>
      <w:r w:rsidRPr="00EE7D4C">
        <w:rPr>
          <w:szCs w:val="22"/>
        </w:rPr>
        <w:t xml:space="preserve"> Gegenüberstellung von Eingriff und Kompensation“ (Eingriffs-/ Ausgleichstabelle) dargelegt. </w:t>
      </w:r>
    </w:p>
    <w:p w14:paraId="23084A9C" w14:textId="322C21FF" w:rsidR="00934B09" w:rsidRPr="0094119B" w:rsidRDefault="00F64C7F" w:rsidP="0094119B">
      <w:pPr>
        <w:rPr>
          <w:szCs w:val="22"/>
        </w:rPr>
      </w:pPr>
      <w:r w:rsidRPr="00EE7D4C">
        <w:rPr>
          <w:szCs w:val="22"/>
        </w:rPr>
        <w:t xml:space="preserve">Für sie werden keine Maßnahmenblätter angelegt. Stattdessen erfolgt eine Dokumentation der Begrünungsmaßnahmen auf Straßennebenflächen, die sich am Aufbau eines Maßnahmenblattes orientiert (vgl. Anlage III). Die Dokumentation der Begrünungsmaßnahmen sollte Angaben zu prozentualen Anteile </w:t>
      </w:r>
      <w:r w:rsidR="009B7826">
        <w:rPr>
          <w:szCs w:val="22"/>
        </w:rPr>
        <w:t xml:space="preserve">bzw. Flächengrößen </w:t>
      </w:r>
      <w:r w:rsidRPr="00EE7D4C">
        <w:rPr>
          <w:szCs w:val="22"/>
        </w:rPr>
        <w:t>von Gehölzpflanzungen und Ansaaten enthalten</w:t>
      </w:r>
      <w:r w:rsidR="00E60B5D">
        <w:rPr>
          <w:szCs w:val="22"/>
        </w:rPr>
        <w:t xml:space="preserve"> sowie Stückangaben zu Einzelbäumen</w:t>
      </w:r>
      <w:r w:rsidRPr="00EE7D4C">
        <w:rPr>
          <w:szCs w:val="22"/>
        </w:rPr>
        <w:t xml:space="preserve">. Diese Größen sind relevant für die Kostenermittlung, in der die Begrünungsmaßnahmen zu berücksichtigen sind (vgl. Kap. </w:t>
      </w:r>
      <w:r w:rsidR="00224584">
        <w:rPr>
          <w:szCs w:val="22"/>
        </w:rPr>
        <w:fldChar w:fldCharType="begin"/>
      </w:r>
      <w:r w:rsidR="00224584">
        <w:rPr>
          <w:szCs w:val="22"/>
        </w:rPr>
        <w:instrText xml:space="preserve"> REF _Ref143504950 \r \h </w:instrText>
      </w:r>
      <w:r w:rsidR="00224584">
        <w:rPr>
          <w:szCs w:val="22"/>
        </w:rPr>
      </w:r>
      <w:r w:rsidR="00224584">
        <w:rPr>
          <w:szCs w:val="22"/>
        </w:rPr>
        <w:fldChar w:fldCharType="separate"/>
      </w:r>
      <w:r w:rsidR="00E24AB8">
        <w:rPr>
          <w:szCs w:val="22"/>
        </w:rPr>
        <w:t>8</w:t>
      </w:r>
      <w:r w:rsidR="00224584">
        <w:rPr>
          <w:szCs w:val="22"/>
        </w:rPr>
        <w:fldChar w:fldCharType="end"/>
      </w:r>
      <w:r w:rsidRPr="00EE7D4C">
        <w:rPr>
          <w:szCs w:val="22"/>
        </w:rPr>
        <w:t xml:space="preserve"> sowie Anlage VI). </w:t>
      </w:r>
      <w:r w:rsidR="00934B09" w:rsidRPr="0094119B">
        <w:rPr>
          <w:szCs w:val="22"/>
        </w:rPr>
        <w:t>Angaben zur Pflanzenverwendung, Einsaaten und Pflanzqualitäten sind in den Beschreibungen zu den Begrünungsmaßnahmen und deren Dokumentationsblättern (s. Anlagen II und III) nicht erforderlich</w:t>
      </w:r>
      <w:r w:rsidR="00934B09" w:rsidRPr="00441EB0">
        <w:rPr>
          <w:szCs w:val="22"/>
        </w:rPr>
        <w:t>, können aber ggf. beispielhaft vorgeschlagen werden</w:t>
      </w:r>
      <w:r w:rsidR="00934B09" w:rsidRPr="0094119B">
        <w:rPr>
          <w:szCs w:val="22"/>
        </w:rPr>
        <w:t xml:space="preserve">. Ein Hinweis auf gebietseigene Gehölze und Saatgut ist erforderlich (nur auf den Böschungen, s. auch Kap. </w:t>
      </w:r>
      <w:r w:rsidR="00A55554">
        <w:rPr>
          <w:szCs w:val="22"/>
        </w:rPr>
        <w:fldChar w:fldCharType="begin"/>
      </w:r>
      <w:r w:rsidR="00A55554">
        <w:rPr>
          <w:szCs w:val="22"/>
        </w:rPr>
        <w:instrText xml:space="preserve"> REF _Ref142057134 \r \h </w:instrText>
      </w:r>
      <w:r w:rsidR="00A55554">
        <w:rPr>
          <w:szCs w:val="22"/>
        </w:rPr>
      </w:r>
      <w:r w:rsidR="00A55554">
        <w:rPr>
          <w:szCs w:val="22"/>
        </w:rPr>
        <w:fldChar w:fldCharType="separate"/>
      </w:r>
      <w:r w:rsidR="00E24AB8">
        <w:rPr>
          <w:szCs w:val="22"/>
        </w:rPr>
        <w:t>6.2.14</w:t>
      </w:r>
      <w:r w:rsidR="00A55554">
        <w:rPr>
          <w:szCs w:val="22"/>
        </w:rPr>
        <w:fldChar w:fldCharType="end"/>
      </w:r>
      <w:r w:rsidR="00F2071C" w:rsidRPr="0094119B">
        <w:rPr>
          <w:szCs w:val="22"/>
        </w:rPr>
        <w:t>)</w:t>
      </w:r>
      <w:r w:rsidR="00934B09" w:rsidRPr="0094119B">
        <w:rPr>
          <w:szCs w:val="22"/>
        </w:rPr>
        <w:t xml:space="preserve">. </w:t>
      </w:r>
    </w:p>
    <w:p w14:paraId="26582C92" w14:textId="77777777" w:rsidR="0094119B" w:rsidRDefault="002E4881" w:rsidP="0078661E">
      <w:pPr>
        <w:rPr>
          <w:szCs w:val="22"/>
        </w:rPr>
      </w:pPr>
      <w:r w:rsidRPr="008762AD">
        <w:rPr>
          <w:szCs w:val="22"/>
        </w:rPr>
        <w:t>Begrünung</w:t>
      </w:r>
      <w:r>
        <w:rPr>
          <w:szCs w:val="22"/>
        </w:rPr>
        <w:t>smaßnahmen</w:t>
      </w:r>
      <w:r w:rsidRPr="008762AD">
        <w:rPr>
          <w:szCs w:val="22"/>
        </w:rPr>
        <w:t xml:space="preserve"> </w:t>
      </w:r>
      <w:r>
        <w:rPr>
          <w:szCs w:val="22"/>
        </w:rPr>
        <w:t>auf Straßennebenflächen</w:t>
      </w:r>
      <w:r w:rsidRPr="008762AD">
        <w:rPr>
          <w:szCs w:val="22"/>
        </w:rPr>
        <w:t xml:space="preserve"> ohne kompensatorischen Hintergrund werden </w:t>
      </w:r>
      <w:r>
        <w:rPr>
          <w:szCs w:val="22"/>
        </w:rPr>
        <w:t xml:space="preserve">nicht </w:t>
      </w:r>
      <w:r w:rsidRPr="008762AD">
        <w:rPr>
          <w:szCs w:val="22"/>
        </w:rPr>
        <w:t xml:space="preserve">in </w:t>
      </w:r>
      <w:r w:rsidRPr="00587EE7">
        <w:rPr>
          <w:szCs w:val="22"/>
        </w:rPr>
        <w:t>FLISTRA</w:t>
      </w:r>
      <w:r w:rsidRPr="0094119B">
        <w:rPr>
          <w:szCs w:val="22"/>
        </w:rPr>
        <w:t>neo</w:t>
      </w:r>
      <w:r>
        <w:rPr>
          <w:szCs w:val="22"/>
        </w:rPr>
        <w:t xml:space="preserve"> eingetragen</w:t>
      </w:r>
      <w:r w:rsidRPr="008762AD">
        <w:rPr>
          <w:szCs w:val="22"/>
        </w:rPr>
        <w:t xml:space="preserve">. </w:t>
      </w:r>
    </w:p>
    <w:p w14:paraId="1A289CD4" w14:textId="14A1F35E" w:rsidR="0078661E" w:rsidRDefault="0078661E" w:rsidP="0078661E">
      <w:pPr>
        <w:rPr>
          <w:szCs w:val="22"/>
        </w:rPr>
      </w:pPr>
      <w:r>
        <w:rPr>
          <w:szCs w:val="22"/>
        </w:rPr>
        <w:t>Die Begrünungsflächen an der Straße sind nach wie vor durch die Ausführer der Landespflege umzusetzen, die auch die V-, A- und E-Maßnahmen herstellen lassen und die Fertigstellungs- und Entwicklungspflege betreuen.</w:t>
      </w:r>
      <w:r w:rsidR="001D7146">
        <w:rPr>
          <w:szCs w:val="22"/>
        </w:rPr>
        <w:t xml:space="preserve"> Basis für die Ausführung ist die Landschaftspflegerische Ausführungsplanung (LAP), in der genauere Aussagen allen Maßnahmen getroffen werden (z.B. unter Beachtung von standörtlichen Gegebenheiten).</w:t>
      </w:r>
    </w:p>
    <w:p w14:paraId="17669F22" w14:textId="26AA8E8A" w:rsidR="00F2071C" w:rsidRDefault="00F2071C" w:rsidP="00F2071C">
      <w:pPr>
        <w:pStyle w:val="Textkrper"/>
      </w:pPr>
      <w:r w:rsidRPr="00441EB0">
        <w:t xml:space="preserve">Die Unterhaltung </w:t>
      </w:r>
      <w:r>
        <w:t>der Begrünungsflächen im Straßenrandbereich unterliegt dem Geschäftsbereich Betrieb des LBM. Die Flächen werden vor Ort durch die Straßenmeistereien oder Dienstleister gepflegt. Für die Zustandsbeurteilung der Bäume an den Straßen sind die Baumkontrolleure des LBM zuständig. Eine Erfassung aller Straßenbäume in einem Baumkataster wurde initiiert. Eine neue Grünpflegestrategie ist ebenfalls im Entstehen. Regelungen zu Pflege der Flächen sind somit nicht im LBP erforderlich (s. auch Kap.</w:t>
      </w:r>
      <w:r w:rsidR="00A55554">
        <w:t xml:space="preserve"> </w:t>
      </w:r>
      <w:r w:rsidR="00A55554">
        <w:fldChar w:fldCharType="begin"/>
      </w:r>
      <w:r w:rsidR="00A55554">
        <w:instrText xml:space="preserve"> REF _Ref142057228 \r \h </w:instrText>
      </w:r>
      <w:r w:rsidR="00A55554">
        <w:fldChar w:fldCharType="separate"/>
      </w:r>
      <w:r w:rsidR="00E24AB8">
        <w:t>6.2.13</w:t>
      </w:r>
      <w:r w:rsidR="00A55554">
        <w:fldChar w:fldCharType="end"/>
      </w:r>
      <w:r>
        <w:t>).</w:t>
      </w:r>
    </w:p>
    <w:p w14:paraId="7E251FDF" w14:textId="35834E3E" w:rsidR="007465F0" w:rsidRPr="0090779C" w:rsidRDefault="007465F0" w:rsidP="00BC6D32">
      <w:pPr>
        <w:pStyle w:val="berschrift4"/>
        <w:numPr>
          <w:ilvl w:val="2"/>
          <w:numId w:val="34"/>
        </w:numPr>
        <w:tabs>
          <w:tab w:val="num" w:pos="1474"/>
        </w:tabs>
        <w:ind w:left="1191" w:hanging="1191"/>
      </w:pPr>
      <w:bookmarkStart w:id="204" w:name="_Ref114139037"/>
      <w:bookmarkStart w:id="205" w:name="_Ref121324512"/>
      <w:bookmarkStart w:id="206" w:name="_Toc143588033"/>
      <w:r w:rsidRPr="0090779C">
        <w:t>Wiederherstellungsmaßnahmen</w:t>
      </w:r>
      <w:bookmarkEnd w:id="204"/>
      <w:bookmarkEnd w:id="205"/>
      <w:bookmarkEnd w:id="206"/>
    </w:p>
    <w:p w14:paraId="6AE62B74" w14:textId="286913CC" w:rsidR="00B320BE" w:rsidRPr="001D70E1" w:rsidRDefault="006A1D17" w:rsidP="00E80E16">
      <w:pPr>
        <w:pStyle w:val="Textkrper"/>
      </w:pPr>
      <w:r w:rsidRPr="00AC5C26">
        <w:rPr>
          <w:szCs w:val="22"/>
        </w:rPr>
        <w:t>Wird auf Bauflächen</w:t>
      </w:r>
      <w:r w:rsidR="00E275ED" w:rsidRPr="00AC5C26">
        <w:rPr>
          <w:szCs w:val="22"/>
        </w:rPr>
        <w:t xml:space="preserve"> mit temporärer Inanspruchnahme</w:t>
      </w:r>
      <w:r w:rsidRPr="00AC5C26">
        <w:rPr>
          <w:szCs w:val="22"/>
        </w:rPr>
        <w:t xml:space="preserve"> der Ausgangszustand wiederhergestellt und werden nach der Herstellung keine Anforderungen an die Pflege oder dauerhafte Unterhaltung der Maßnahmen geknüpft, werden </w:t>
      </w:r>
      <w:r w:rsidR="002270FC" w:rsidRPr="00AC5C26">
        <w:rPr>
          <w:szCs w:val="22"/>
        </w:rPr>
        <w:t xml:space="preserve">diese </w:t>
      </w:r>
      <w:r w:rsidRPr="00AC5C26">
        <w:rPr>
          <w:szCs w:val="22"/>
        </w:rPr>
        <w:t xml:space="preserve">Maßnahmen als </w:t>
      </w:r>
      <w:r w:rsidRPr="00AC5C26">
        <w:rPr>
          <w:b/>
          <w:szCs w:val="22"/>
        </w:rPr>
        <w:t>Wiederherstellungsmaßnahmen</w:t>
      </w:r>
      <w:r w:rsidRPr="00AC5C26">
        <w:rPr>
          <w:szCs w:val="22"/>
        </w:rPr>
        <w:t xml:space="preserve"> bezeichnet</w:t>
      </w:r>
      <w:r w:rsidR="00F6527D">
        <w:rPr>
          <w:szCs w:val="22"/>
        </w:rPr>
        <w:t xml:space="preserve"> (z.B. Biotoptyp vor dem Eingriff: </w:t>
      </w:r>
      <w:r w:rsidR="00BD314B" w:rsidRPr="00BD314B">
        <w:rPr>
          <w:szCs w:val="22"/>
        </w:rPr>
        <w:t>intensiv bewirtschafteter Acker mit stark verarmter oder fehlender Segetalvegetation</w:t>
      </w:r>
      <w:r w:rsidR="00BD314B">
        <w:rPr>
          <w:szCs w:val="22"/>
        </w:rPr>
        <w:t xml:space="preserve"> (HA0, 6 BW)</w:t>
      </w:r>
      <w:r w:rsidR="00F6527D">
        <w:rPr>
          <w:szCs w:val="22"/>
        </w:rPr>
        <w:t>; Biotoptyp nach dem Eingriff: Acker mit gleichen Biotopwertpunkten)</w:t>
      </w:r>
      <w:r w:rsidRPr="00AC5C26">
        <w:rPr>
          <w:szCs w:val="22"/>
        </w:rPr>
        <w:t xml:space="preserve">. </w:t>
      </w:r>
      <w:r w:rsidR="002270FC" w:rsidRPr="00F0000C">
        <w:rPr>
          <w:szCs w:val="22"/>
        </w:rPr>
        <w:t>Diese bedürfen</w:t>
      </w:r>
      <w:r w:rsidRPr="00F0000C">
        <w:rPr>
          <w:szCs w:val="22"/>
        </w:rPr>
        <w:t xml:space="preserve"> keine</w:t>
      </w:r>
      <w:r w:rsidR="002270FC" w:rsidRPr="001A5A74">
        <w:rPr>
          <w:szCs w:val="22"/>
        </w:rPr>
        <w:t>r</w:t>
      </w:r>
      <w:r w:rsidRPr="001A5A74">
        <w:rPr>
          <w:szCs w:val="22"/>
        </w:rPr>
        <w:t xml:space="preserve"> weitere</w:t>
      </w:r>
      <w:r w:rsidR="002270FC" w:rsidRPr="00AC5C26">
        <w:rPr>
          <w:szCs w:val="22"/>
        </w:rPr>
        <w:t>n</w:t>
      </w:r>
      <w:r w:rsidRPr="00AC5C26">
        <w:rPr>
          <w:szCs w:val="22"/>
        </w:rPr>
        <w:t xml:space="preserve"> rechtliche</w:t>
      </w:r>
      <w:r w:rsidR="001C2D18" w:rsidRPr="00AC5C26">
        <w:rPr>
          <w:szCs w:val="22"/>
        </w:rPr>
        <w:t>n</w:t>
      </w:r>
      <w:r w:rsidRPr="00AC5C26">
        <w:rPr>
          <w:szCs w:val="22"/>
        </w:rPr>
        <w:t xml:space="preserve"> Sicherung der Fläche</w:t>
      </w:r>
      <w:r w:rsidR="00D433E8" w:rsidRPr="001D70E1">
        <w:rPr>
          <w:szCs w:val="22"/>
        </w:rPr>
        <w:t xml:space="preserve"> (s. auch Kap. 5.2.1)</w:t>
      </w:r>
      <w:r w:rsidR="00E275ED" w:rsidRPr="00AC5C26">
        <w:rPr>
          <w:szCs w:val="22"/>
        </w:rPr>
        <w:t>.</w:t>
      </w:r>
      <w:r w:rsidR="00855749">
        <w:rPr>
          <w:szCs w:val="22"/>
        </w:rPr>
        <w:t xml:space="preserve"> (Wenn auf der Fläche nach dem Eingriff eine geringere Biotopwertpunktezahl entsteht, dann handelt es sich um einen Eingriff, der zu kompensieren ist).</w:t>
      </w:r>
      <w:r w:rsidR="0095580A">
        <w:rPr>
          <w:szCs w:val="22"/>
        </w:rPr>
        <w:t xml:space="preserve"> </w:t>
      </w:r>
      <w:r w:rsidRPr="001A5A74">
        <w:t xml:space="preserve">Sofern im Bereich der baubedingten </w:t>
      </w:r>
      <w:r w:rsidR="00EF47EB" w:rsidRPr="001A5A74">
        <w:t>Inanspruchnahme</w:t>
      </w:r>
      <w:r w:rsidRPr="00AC5C26">
        <w:t xml:space="preserve"> Flächen in das Kompensationskonzept integriert werden, handelt es sich um Ausgleichs- oder Ersatzmaßnahmen. </w:t>
      </w:r>
      <w:r w:rsidR="00EF47EB" w:rsidRPr="00AC5C26">
        <w:t xml:space="preserve">Für diese Flächen gelten die in Kap. </w:t>
      </w:r>
      <w:r w:rsidR="00EF47EB" w:rsidRPr="00AC5C26">
        <w:fldChar w:fldCharType="begin"/>
      </w:r>
      <w:r w:rsidR="00EF47EB" w:rsidRPr="00AC5C26">
        <w:instrText xml:space="preserve"> REF _Ref122425913 \r \h </w:instrText>
      </w:r>
      <w:r w:rsidR="00854CEB" w:rsidRPr="001D70E1">
        <w:instrText xml:space="preserve"> \* MERGEFORMAT </w:instrText>
      </w:r>
      <w:r w:rsidR="00EF47EB" w:rsidRPr="00AC5C26">
        <w:fldChar w:fldCharType="separate"/>
      </w:r>
      <w:r w:rsidR="00E24AB8">
        <w:t>6.1.1</w:t>
      </w:r>
      <w:r w:rsidR="00EF47EB" w:rsidRPr="00AC5C26">
        <w:fldChar w:fldCharType="end"/>
      </w:r>
      <w:r w:rsidR="00EF47EB" w:rsidRPr="00AC5C26">
        <w:t xml:space="preserve"> beschriebenen Anforderungen (einschließlich rechtliche</w:t>
      </w:r>
      <w:r w:rsidR="006643E4" w:rsidRPr="00AC5C26">
        <w:t>r</w:t>
      </w:r>
      <w:r w:rsidR="00EF47EB" w:rsidRPr="00AC5C26">
        <w:t xml:space="preserve"> Sicherung der Maßnahmenfläche, dauerhafte Unterhaltung und Eintrag in </w:t>
      </w:r>
      <w:r w:rsidR="00EF47EB" w:rsidRPr="00AC5C26">
        <w:rPr>
          <w:szCs w:val="22"/>
        </w:rPr>
        <w:t>FLISTRA</w:t>
      </w:r>
      <w:r w:rsidR="00EF47EB" w:rsidRPr="00AC5C26">
        <w:rPr>
          <w:i/>
          <w:szCs w:val="22"/>
        </w:rPr>
        <w:t>neo</w:t>
      </w:r>
      <w:r w:rsidR="00EF47EB" w:rsidRPr="00AC5C26">
        <w:rPr>
          <w:szCs w:val="22"/>
        </w:rPr>
        <w:t>)</w:t>
      </w:r>
      <w:r w:rsidR="00EF47EB" w:rsidRPr="00AC5C26">
        <w:t xml:space="preserve">. </w:t>
      </w:r>
    </w:p>
    <w:p w14:paraId="38960999" w14:textId="70105DFE" w:rsidR="0090779C" w:rsidRPr="00F0000C" w:rsidRDefault="006A1D17" w:rsidP="0090779C">
      <w:pPr>
        <w:rPr>
          <w:szCs w:val="22"/>
        </w:rPr>
      </w:pPr>
      <w:r w:rsidRPr="00B55713">
        <w:rPr>
          <w:b/>
        </w:rPr>
        <w:t xml:space="preserve">Wiederherstellungsmaßnahmen </w:t>
      </w:r>
      <w:r w:rsidR="00EF47EB" w:rsidRPr="00B55713">
        <w:rPr>
          <w:b/>
          <w:szCs w:val="22"/>
        </w:rPr>
        <w:t>ohne kompensatorischen Hintergrund</w:t>
      </w:r>
      <w:r w:rsidR="00EF47EB" w:rsidRPr="00AC5C26">
        <w:rPr>
          <w:szCs w:val="22"/>
        </w:rPr>
        <w:t xml:space="preserve"> </w:t>
      </w:r>
      <w:r w:rsidRPr="00AC5C26">
        <w:t>werden nicht in der „</w:t>
      </w:r>
      <w:r w:rsidR="00DA43FF">
        <w:t>Tabellarische</w:t>
      </w:r>
      <w:r w:rsidR="00C669DD">
        <w:t>n</w:t>
      </w:r>
      <w:r w:rsidRPr="00AC5C26">
        <w:t xml:space="preserve"> Gegenüberstellung von Eingriff und Kompensation“ (Eingriffs-/ Ausgleichstabelle</w:t>
      </w:r>
      <w:r w:rsidR="00E10826" w:rsidRPr="00AC5C26">
        <w:t>, Unterlage RE 9.4</w:t>
      </w:r>
      <w:r w:rsidRPr="00AC5C26">
        <w:t>) dargelegt.</w:t>
      </w:r>
      <w:r w:rsidR="007A77D8">
        <w:t xml:space="preserve"> Sie bekommen keine Maßnahmennummer.</w:t>
      </w:r>
      <w:r w:rsidRPr="00AC5C26">
        <w:t xml:space="preserve"> Für sie werden keine Maßnahmenblätter angelegt. Stattdessen erfolgt eine </w:t>
      </w:r>
      <w:r w:rsidRPr="00AC5C26">
        <w:rPr>
          <w:b/>
        </w:rPr>
        <w:t>Dokumentation der Wiederherstellungsmaßnahmen</w:t>
      </w:r>
      <w:r w:rsidRPr="00AC5C26">
        <w:t xml:space="preserve">, die sich am Aufbau eines Maßnahmenblattes orientiert (vgl. Anlage III). Die Dokumentation der Wiederherstellungsmaßnahmen sollte Angaben zu den für die Wiederherstellung des Ausgangszustandes auf Bauflächen erforderlichen Maßnahmen enthalten (z.B. zu Ansaaten, Gehölzpflanzungen etc.). Diese Größen sind </w:t>
      </w:r>
      <w:r w:rsidR="00C93D00" w:rsidRPr="00F0000C">
        <w:t xml:space="preserve">ggf. </w:t>
      </w:r>
      <w:r w:rsidRPr="001A5A74">
        <w:t>relevant für die Kosten</w:t>
      </w:r>
      <w:r w:rsidR="00224DB5" w:rsidRPr="001A5A74">
        <w:t>ermittlung</w:t>
      </w:r>
      <w:r w:rsidRPr="00AC5C26">
        <w:t xml:space="preserve">, in der die Wiederherstellungsmaßnahmen zu berücksichtigen sind (vgl. Kap. </w:t>
      </w:r>
      <w:r w:rsidR="00224584" w:rsidRPr="00AC5C26">
        <w:fldChar w:fldCharType="begin"/>
      </w:r>
      <w:r w:rsidR="00224584" w:rsidRPr="00AC5C26">
        <w:instrText xml:space="preserve"> REF _Ref143504950 \r \h </w:instrText>
      </w:r>
      <w:r w:rsidR="00854CEB" w:rsidRPr="001D70E1">
        <w:instrText xml:space="preserve"> \* MERGEFORMAT </w:instrText>
      </w:r>
      <w:r w:rsidR="00224584" w:rsidRPr="00AC5C26">
        <w:fldChar w:fldCharType="separate"/>
      </w:r>
      <w:r w:rsidR="00E24AB8">
        <w:t>8</w:t>
      </w:r>
      <w:r w:rsidR="00224584" w:rsidRPr="00AC5C26">
        <w:fldChar w:fldCharType="end"/>
      </w:r>
      <w:r w:rsidRPr="00AC5C26">
        <w:t xml:space="preserve"> sowie Anlage VI).</w:t>
      </w:r>
      <w:r w:rsidR="00C93D00" w:rsidRPr="00AC5C26">
        <w:t xml:space="preserve"> </w:t>
      </w:r>
      <w:r w:rsidRPr="00AC5C26">
        <w:t xml:space="preserve">Bei der integrierten Biotopbewertung des LBP sind die Wiederherstellungsmaßnahmen auf Bauflächen als „Flächen nach dem Eingriff“ zu berücksichtigen (vgl. Kap. </w:t>
      </w:r>
      <w:r w:rsidRPr="00AC5C26">
        <w:fldChar w:fldCharType="begin"/>
      </w:r>
      <w:r w:rsidRPr="00AC5C26">
        <w:instrText xml:space="preserve"> REF _Ref114060842 \r \h </w:instrText>
      </w:r>
      <w:r w:rsidR="00854CEB" w:rsidRPr="001D70E1">
        <w:instrText xml:space="preserve"> \* MERGEFORMAT </w:instrText>
      </w:r>
      <w:r w:rsidRPr="00AC5C26">
        <w:fldChar w:fldCharType="separate"/>
      </w:r>
      <w:r w:rsidR="00E24AB8">
        <w:t>5.2.1</w:t>
      </w:r>
      <w:r w:rsidRPr="00AC5C26">
        <w:fldChar w:fldCharType="end"/>
      </w:r>
      <w:r w:rsidRPr="00AC5C26">
        <w:t xml:space="preserve">). </w:t>
      </w:r>
      <w:r w:rsidR="0090779C" w:rsidRPr="00AC5C26">
        <w:rPr>
          <w:szCs w:val="22"/>
        </w:rPr>
        <w:t>Wiederherstellungsmaßnahmen auf Bauflächen ohne kompensatorischen Hintergrund werden nicht in FLISTRA</w:t>
      </w:r>
      <w:r w:rsidR="0090779C" w:rsidRPr="00AC5C26">
        <w:rPr>
          <w:i/>
          <w:szCs w:val="22"/>
        </w:rPr>
        <w:t>neo</w:t>
      </w:r>
      <w:r w:rsidR="0090779C" w:rsidRPr="00F0000C">
        <w:rPr>
          <w:szCs w:val="22"/>
        </w:rPr>
        <w:t xml:space="preserve"> eingetragen. </w:t>
      </w:r>
    </w:p>
    <w:p w14:paraId="7465FE76" w14:textId="4EC4EB5E" w:rsidR="00EB21AF" w:rsidRDefault="007465F0" w:rsidP="00E80E16">
      <w:pPr>
        <w:pStyle w:val="Textkrper"/>
        <w:rPr>
          <w:szCs w:val="22"/>
        </w:rPr>
      </w:pPr>
      <w:r w:rsidRPr="00F0000C">
        <w:rPr>
          <w:szCs w:val="22"/>
        </w:rPr>
        <w:t xml:space="preserve">Die Flächen sind ggf. ersichtlich in der Unterlage 5 (Lagepläne technische Planung) als temporäre Baustellenflächen und in der Unterlage 10 (Grunderwerb) als vorübergehende Inanspruchnahme. </w:t>
      </w:r>
      <w:r w:rsidR="00EF47EB" w:rsidRPr="001A5A74">
        <w:rPr>
          <w:szCs w:val="22"/>
        </w:rPr>
        <w:t>Im Maßnahmenplan des LBP (Unterlage 9.1 und 9.2) sind die Flächen als Bauflächen bzw. Wiederherstellungsmaßnahmen zu kennzeichnen.</w:t>
      </w:r>
    </w:p>
    <w:p w14:paraId="6F549549" w14:textId="0CFEBDED" w:rsidR="00E80E16" w:rsidRDefault="00E80E16" w:rsidP="00BC6D32">
      <w:pPr>
        <w:pStyle w:val="berschrift4"/>
        <w:numPr>
          <w:ilvl w:val="2"/>
          <w:numId w:val="34"/>
        </w:numPr>
        <w:tabs>
          <w:tab w:val="num" w:pos="1474"/>
        </w:tabs>
        <w:ind w:left="1191" w:hanging="1191"/>
      </w:pPr>
      <w:bookmarkStart w:id="207" w:name="_Ref143167028"/>
      <w:bookmarkStart w:id="208" w:name="_Toc143588034"/>
      <w:r>
        <w:t>Ersatzzahlung</w:t>
      </w:r>
      <w:bookmarkEnd w:id="207"/>
      <w:bookmarkEnd w:id="208"/>
    </w:p>
    <w:p w14:paraId="1AEFF387" w14:textId="77777777" w:rsidR="00E80E16" w:rsidRPr="00645A73" w:rsidRDefault="00E80E16" w:rsidP="00E80E16">
      <w:pPr>
        <w:pStyle w:val="Textkrper"/>
      </w:pPr>
      <w:r>
        <w:t>Gemäß § 15 Abs. 5 BNatSchG darf ein</w:t>
      </w:r>
      <w:r w:rsidRPr="0054033A">
        <w:t xml:space="preserve"> Eingriff </w:t>
      </w:r>
      <w:r>
        <w:t>„</w:t>
      </w:r>
      <w:r w:rsidRPr="0054033A">
        <w:t>nicht zugelassen oder durchgeführt werden, wenn die Beeinträchtigungen nicht zu vermeiden oder nicht in angemessener Frist auszugleichen oder zu ersetzen sind und die Belange des Naturschutzes und der Landschaftspflege bei der Abwägung aller Anforderungen an Natur und Landschaft anderen Belangen im Range vorgehen</w:t>
      </w:r>
      <w:r>
        <w:t xml:space="preserve">“. </w:t>
      </w:r>
    </w:p>
    <w:p w14:paraId="025E4C00" w14:textId="070E247E" w:rsidR="00E80E16" w:rsidRDefault="00E80E16" w:rsidP="00E80E16">
      <w:pPr>
        <w:pStyle w:val="Textkrper"/>
      </w:pPr>
      <w:r>
        <w:t xml:space="preserve">§ 15 Abs. 6 BNatSchG eröffnet in diesen Fällen die Möglichkeit einer </w:t>
      </w:r>
      <w:r w:rsidRPr="0054033A">
        <w:rPr>
          <w:b/>
        </w:rPr>
        <w:t>Ersatzzahlung</w:t>
      </w:r>
      <w:r>
        <w:rPr>
          <w:b/>
        </w:rPr>
        <w:t xml:space="preserve">: </w:t>
      </w:r>
      <w:r>
        <w:t>„</w:t>
      </w:r>
      <w:r w:rsidRPr="0054033A">
        <w:t>Wird ein Eingriff nach Absatz 5 zugelassen oder durchgeführt, obwohl die Beeinträchtigungen nicht zu vermeiden oder nicht in angemessener Frist auszugleichen oder zu ersetzen sind, hat der Verursacher Ersatz in Geld zu leisten.</w:t>
      </w:r>
      <w:r>
        <w:t xml:space="preserve">“ </w:t>
      </w:r>
    </w:p>
    <w:p w14:paraId="787C4D41" w14:textId="04857AF8" w:rsidR="009C2444" w:rsidRDefault="00102449" w:rsidP="00E80E16">
      <w:pPr>
        <w:pStyle w:val="Textkrper"/>
      </w:pPr>
      <w:r>
        <w:t xml:space="preserve">Aufgrund des Vorrangs der Realkompensation </w:t>
      </w:r>
      <w:r w:rsidR="00E80E16">
        <w:t xml:space="preserve">kommen </w:t>
      </w:r>
      <w:r>
        <w:t xml:space="preserve">Ersatzzahlungen </w:t>
      </w:r>
      <w:r w:rsidR="00E80E16">
        <w:t>bei Vorhaben im Zuständigkeitsbereich des LBM i.d.R. nicht zum Einsatz</w:t>
      </w:r>
      <w:r w:rsidR="002A7976">
        <w:t xml:space="preserve">. </w:t>
      </w:r>
      <w:r w:rsidR="00E80E16">
        <w:t>Eine Ausnahme liegt beim Bau von</w:t>
      </w:r>
      <w:r w:rsidR="00E80E16" w:rsidRPr="0054033A">
        <w:t xml:space="preserve"> Brücken </w:t>
      </w:r>
      <w:r w:rsidR="00E80E16">
        <w:t xml:space="preserve">vor, hier wird in Abhängigkeit von der Höhe der Brückenpfeiler </w:t>
      </w:r>
      <w:r w:rsidR="00E80E16" w:rsidRPr="0054033A">
        <w:t>nach LKom</w:t>
      </w:r>
      <w:r w:rsidR="00DB15A6">
        <w:t>p</w:t>
      </w:r>
      <w:r w:rsidR="00E80E16" w:rsidRPr="0054033A">
        <w:t xml:space="preserve">VO </w:t>
      </w:r>
      <w:r w:rsidR="00E80E16">
        <w:t>ein</w:t>
      </w:r>
      <w:r w:rsidR="00A84B41">
        <w:t>e</w:t>
      </w:r>
      <w:r w:rsidR="00E80E16">
        <w:t xml:space="preserve"> Ersatz</w:t>
      </w:r>
      <w:r w:rsidR="00A84B41">
        <w:t>zahlung</w:t>
      </w:r>
      <w:r w:rsidR="00E80E16">
        <w:t xml:space="preserve"> erhoben (vgl. Kap. </w:t>
      </w:r>
      <w:r w:rsidR="00224584">
        <w:fldChar w:fldCharType="begin"/>
      </w:r>
      <w:r w:rsidR="00224584">
        <w:instrText xml:space="preserve"> REF _Ref143167028 \r \h </w:instrText>
      </w:r>
      <w:r w:rsidR="00224584">
        <w:fldChar w:fldCharType="separate"/>
      </w:r>
      <w:r w:rsidR="00E24AB8">
        <w:t>6.1.4</w:t>
      </w:r>
      <w:r w:rsidR="00224584">
        <w:fldChar w:fldCharType="end"/>
      </w:r>
      <w:r w:rsidR="00224584">
        <w:t xml:space="preserve"> </w:t>
      </w:r>
      <w:r w:rsidR="00A13358">
        <w:t>sowie LKompV §§ 6, 7)</w:t>
      </w:r>
      <w:r w:rsidR="00E80E16">
        <w:t>)</w:t>
      </w:r>
      <w:r w:rsidR="002A7976">
        <w:t>.</w:t>
      </w:r>
    </w:p>
    <w:p w14:paraId="31E14308" w14:textId="77777777" w:rsidR="00E80E16" w:rsidRDefault="00E80E16" w:rsidP="00BC6D32">
      <w:pPr>
        <w:pStyle w:val="berschrift3"/>
        <w:numPr>
          <w:ilvl w:val="1"/>
          <w:numId w:val="34"/>
        </w:numPr>
        <w:tabs>
          <w:tab w:val="num" w:pos="6181"/>
        </w:tabs>
        <w:ind w:left="1077" w:hanging="1077"/>
      </w:pPr>
      <w:bookmarkStart w:id="209" w:name="_Toc33721244"/>
      <w:bookmarkStart w:id="210" w:name="_Ref40429265"/>
      <w:bookmarkStart w:id="211" w:name="_Ref47511477"/>
      <w:bookmarkStart w:id="212" w:name="_Ref114139186"/>
      <w:bookmarkStart w:id="213" w:name="_Toc143588035"/>
      <w:r>
        <w:t xml:space="preserve">Ableiten des </w:t>
      </w:r>
      <w:r w:rsidRPr="005C6D2D">
        <w:t>Maßnahmenkonzeptes</w:t>
      </w:r>
      <w:bookmarkEnd w:id="209"/>
      <w:bookmarkEnd w:id="210"/>
      <w:bookmarkEnd w:id="211"/>
      <w:bookmarkEnd w:id="212"/>
      <w:bookmarkEnd w:id="213"/>
    </w:p>
    <w:p w14:paraId="29D55E47" w14:textId="77777777" w:rsidR="00E80E16" w:rsidRDefault="00E80E16" w:rsidP="00E80E16">
      <w:pPr>
        <w:pStyle w:val="Textkrperaltt"/>
      </w:pPr>
      <w:r>
        <w:t>Kap. 6.1 der Mustergliederung LBP „Ableiten des Maßnahmenkonzeptes“ (s. AM 1) enthält das Maßnahmenkonzept der Kompensation</w:t>
      </w:r>
      <w:r w:rsidRPr="00C24735">
        <w:t>.</w:t>
      </w:r>
      <w:r>
        <w:t xml:space="preserve"> </w:t>
      </w:r>
    </w:p>
    <w:p w14:paraId="798E9CFF" w14:textId="69EC55E9" w:rsidR="00E80E16" w:rsidRDefault="00E80E16" w:rsidP="00E80E16">
      <w:pPr>
        <w:pStyle w:val="Textkrper"/>
      </w:pPr>
      <w:r>
        <w:t xml:space="preserve">Gemäß </w:t>
      </w:r>
      <w:r w:rsidRPr="00E55D5F">
        <w:rPr>
          <w:b/>
        </w:rPr>
        <w:t>HVA F-StB</w:t>
      </w:r>
      <w:r w:rsidR="00E55D5F" w:rsidRPr="00E55D5F">
        <w:rPr>
          <w:b/>
        </w:rPr>
        <w:t xml:space="preserve"> – Leistungsbild LBP</w:t>
      </w:r>
      <w:r w:rsidR="00E55D5F">
        <w:t xml:space="preserve"> </w:t>
      </w:r>
      <w:r>
        <w:t xml:space="preserve">beinhaltet der Arbeitsschritt die Entwicklung </w:t>
      </w:r>
      <w:r w:rsidRPr="00D76689">
        <w:t>der projektbezogenen Ziele der Kompensation</w:t>
      </w:r>
      <w:r>
        <w:t xml:space="preserve">. </w:t>
      </w:r>
      <w:r w:rsidRPr="000F16BA">
        <w:t>Dabei sind</w:t>
      </w:r>
      <w:r w:rsidR="00BC012B" w:rsidRPr="000F16BA">
        <w:t xml:space="preserve"> es</w:t>
      </w:r>
      <w:r w:rsidRPr="000F16BA">
        <w:t xml:space="preserve"> die vorrangig wiederherzustellenden </w:t>
      </w:r>
      <w:r w:rsidR="00BC012B" w:rsidRPr="000F16BA">
        <w:t>Schutzgutfunktionen, die beim Vorliegen von eBS-Fällen funktionsspezifisch zu kompensieren sind</w:t>
      </w:r>
      <w:r w:rsidRPr="000F16BA">
        <w:t>,</w:t>
      </w:r>
      <w:r>
        <w:t xml:space="preserve"> an denen sich die Maßnahmenauswahl orientiert</w:t>
      </w:r>
      <w:r w:rsidR="00BC012B">
        <w:t xml:space="preserve">. </w:t>
      </w:r>
      <w:r>
        <w:t>Das Zielkonzept berücksichtigt die</w:t>
      </w:r>
      <w:r w:rsidRPr="00D76689">
        <w:t xml:space="preserve"> Ziele der Landschaftsplanung</w:t>
      </w:r>
      <w:r w:rsidR="00C215A4">
        <w:t>, der Planung vernetzter Biotopsysteme mit dem Leitartenkonzept</w:t>
      </w:r>
      <w:r w:rsidRPr="00D76689">
        <w:t xml:space="preserve"> sowie ggf. der Vorgaben der FFH-Verträglichkeitsprüfung und des </w:t>
      </w:r>
      <w:r w:rsidR="00DB15A6">
        <w:t xml:space="preserve">Fachbeitrags </w:t>
      </w:r>
      <w:r w:rsidRPr="00D76689">
        <w:t>Artenschutz</w:t>
      </w:r>
      <w:r>
        <w:t xml:space="preserve">. Das </w:t>
      </w:r>
      <w:r w:rsidRPr="00120489">
        <w:t xml:space="preserve">Maßnahmenkonzept </w:t>
      </w:r>
      <w:r>
        <w:t xml:space="preserve">ist mit den </w:t>
      </w:r>
      <w:r w:rsidRPr="00120489">
        <w:t>zuständigen Fachbehörden</w:t>
      </w:r>
      <w:r>
        <w:t xml:space="preserve"> abzustimmen.</w:t>
      </w:r>
    </w:p>
    <w:p w14:paraId="3872B3D5" w14:textId="77777777" w:rsidR="00E80E16" w:rsidRDefault="00E80E16" w:rsidP="00BC6D32">
      <w:pPr>
        <w:pStyle w:val="berschrift4"/>
        <w:numPr>
          <w:ilvl w:val="2"/>
          <w:numId w:val="34"/>
        </w:numPr>
        <w:tabs>
          <w:tab w:val="num" w:pos="1474"/>
        </w:tabs>
        <w:ind w:left="1191" w:hanging="1191"/>
      </w:pPr>
      <w:bookmarkStart w:id="214" w:name="_Toc33721245"/>
      <w:bookmarkStart w:id="215" w:name="_Ref40435697"/>
      <w:bookmarkStart w:id="216" w:name="_Toc143588036"/>
      <w:r>
        <w:t>Multifunktionalität und Indikation</w:t>
      </w:r>
      <w:bookmarkEnd w:id="214"/>
      <w:bookmarkEnd w:id="215"/>
      <w:bookmarkEnd w:id="216"/>
    </w:p>
    <w:p w14:paraId="2369B49E" w14:textId="77777777" w:rsidR="00E80E16" w:rsidRPr="00744E15" w:rsidRDefault="00E80E16" w:rsidP="00E80E16">
      <w:pPr>
        <w:pStyle w:val="Textkrperaltt"/>
      </w:pPr>
      <w:r w:rsidRPr="00744E15">
        <w:t>Grundsätzlich impliziert die selektive Betrachtung der planungsrelevanten Funktionen die Multifunktionalität, da der Indikationsansatz die mittelbare Kompensation aller wesentlichen wie auch grundlegenden Funktionen durch die als planungsrelevant ausgewählten Funktionen gewährleistet (multifunktionale Kompensation</w:t>
      </w:r>
      <w:r>
        <w:t xml:space="preserve">, § 3 </w:t>
      </w:r>
      <w:r w:rsidR="00837615">
        <w:t xml:space="preserve">Abs. </w:t>
      </w:r>
      <w:r>
        <w:t>4 L</w:t>
      </w:r>
      <w:r w:rsidRPr="00837615">
        <w:t>KompVO</w:t>
      </w:r>
      <w:r w:rsidRPr="00744E15">
        <w:t>). Maßnahmen dienen gleichzeitig der Kompensation von verloren gegangenen oder beeinträchtigten Lebensraumfunktionen</w:t>
      </w:r>
      <w:r w:rsidR="00274C1B">
        <w:t xml:space="preserve"> (Biotopfunktionen)</w:t>
      </w:r>
      <w:r w:rsidRPr="00744E15">
        <w:t xml:space="preserve">, von verloren gegangenen oder beeinträchtigten Werten und Funktionen von Boden, Wasser, Klima und Luft sowie von verloren gegangenen Landschaftselementen bzw. beeinträchtigtem Landschaftsbild </w:t>
      </w:r>
      <w:r w:rsidR="00324D3C">
        <w:t>einschließlich der</w:t>
      </w:r>
      <w:r w:rsidRPr="00744E15">
        <w:t xml:space="preserve"> beeinträchtigte</w:t>
      </w:r>
      <w:r w:rsidR="00324D3C">
        <w:t>n</w:t>
      </w:r>
      <w:r w:rsidRPr="00744E15">
        <w:t xml:space="preserve"> Erholungseignung der Landschaft.</w:t>
      </w:r>
    </w:p>
    <w:p w14:paraId="2942DAC1" w14:textId="77777777" w:rsidR="00367D49" w:rsidRPr="000F16BA" w:rsidRDefault="00E80E16" w:rsidP="00E80E16">
      <w:pPr>
        <w:pStyle w:val="Textkrperaltt"/>
      </w:pPr>
      <w:r w:rsidRPr="00744E15">
        <w:t>Aufgrund der umfassendsten Indikation stehen Aspekte der Lebensraumfunktion für Tiere und Pflanzen i.d.R. im Zentrum der Analyse der Leistungsfähigkeit und Funktionsfähigkeit des Naturhaushaltes sowie der Ermittlung möglicher Beeinträchtigungen in der Eingriffsregelung. Dabei wird davon ausgegangen, dass die Belange des Naturhaushaltes und des Landschaftsbildes in wesentlichen Teilen integriert sind</w:t>
      </w:r>
      <w:r w:rsidRPr="000F16BA">
        <w:t xml:space="preserve">. </w:t>
      </w:r>
      <w:r w:rsidR="00BC012B" w:rsidRPr="000F16BA">
        <w:t>Nichtsdestotrotz sind beim Vorliegen erheblicher Beeinträchtigungen besonderer Schwere funktionsspezifische Maßnahmen für die beeinträchtigten Schutzgutfunktionen abzuleiten.</w:t>
      </w:r>
    </w:p>
    <w:p w14:paraId="04CEF14A" w14:textId="013A6239" w:rsidR="00D736BC" w:rsidRPr="000F16BA" w:rsidRDefault="0090779C" w:rsidP="00D736BC">
      <w:pPr>
        <w:pStyle w:val="Textkrperaltt"/>
      </w:pPr>
      <w:r>
        <w:t>D</w:t>
      </w:r>
      <w:r w:rsidRPr="000F16BA">
        <w:t xml:space="preserve">ie Kompensation der Eingriffe in die biotischen Schutzgüter wie auch der Eingriffe in die abiotischen Schutzgüter und das Landschaftsbild </w:t>
      </w:r>
      <w:r>
        <w:t xml:space="preserve">erfolgt </w:t>
      </w:r>
      <w:r w:rsidRPr="000F16BA">
        <w:t>i.d.R. über biotopbezogene Maßnahmen, so dass eine Multifunktionalität von Maßnahmen grundsätzlich gegeben ist</w:t>
      </w:r>
      <w:r>
        <w:t xml:space="preserve"> (eine Ausnahme stellt die Kompensation für die Versiegelung von Böden dar, </w:t>
      </w:r>
      <w:r w:rsidR="00D736BC">
        <w:t xml:space="preserve">vgl. Kap. </w:t>
      </w:r>
      <w:r w:rsidR="00D736BC">
        <w:fldChar w:fldCharType="begin"/>
      </w:r>
      <w:r w:rsidR="00D736BC">
        <w:instrText xml:space="preserve"> REF _Ref25655693 \r \h </w:instrText>
      </w:r>
      <w:r w:rsidR="00D736BC">
        <w:fldChar w:fldCharType="separate"/>
      </w:r>
      <w:r w:rsidR="00E24AB8">
        <w:t>6.4.4</w:t>
      </w:r>
      <w:r w:rsidR="00D736BC">
        <w:fldChar w:fldCharType="end"/>
      </w:r>
      <w:r>
        <w:t xml:space="preserve">). </w:t>
      </w:r>
      <w:r w:rsidR="00D736BC" w:rsidRPr="000F16BA">
        <w:t xml:space="preserve">Es ist davon auszugehen, dass die Schutzgutfunktionen, bei denen nur eine erhebliche Beeinträchtigung (eB) vorliegt, in jedem Fall über die integrierte Biotopbewertung ausreichend Berücksichtigung finden. Sollten die Schutzgutfunktionen, bei denen erhebliche Beeinträchtigungen besonderer Schwere vorliegen, nicht über die biotopbezogene Kompensation wiederherzustellen sein, werden zusätzliche Maßnahmen nötig. </w:t>
      </w:r>
    </w:p>
    <w:p w14:paraId="120B48D3" w14:textId="41583A54" w:rsidR="003549E4" w:rsidRDefault="003549E4" w:rsidP="003549E4">
      <w:pPr>
        <w:rPr>
          <w:rFonts w:cs="Arial"/>
          <w:bCs/>
        </w:rPr>
      </w:pPr>
      <w:r w:rsidRPr="00B70404">
        <w:rPr>
          <w:rFonts w:cs="Arial"/>
          <w:bCs/>
        </w:rPr>
        <w:t xml:space="preserve">Bei einer schutzgutbezogenen erheblichen Beeinträchtigung besonderer Schwere (eBS) </w:t>
      </w:r>
      <w:r w:rsidRPr="001F05B6">
        <w:rPr>
          <w:rFonts w:cs="Arial"/>
          <w:b/>
          <w:bCs/>
        </w:rPr>
        <w:t>kann</w:t>
      </w:r>
      <w:r w:rsidRPr="00B70404">
        <w:rPr>
          <w:rFonts w:cs="Arial"/>
          <w:bCs/>
        </w:rPr>
        <w:t xml:space="preserve"> </w:t>
      </w:r>
      <w:r w:rsidR="00D736BC">
        <w:rPr>
          <w:rFonts w:cs="Arial"/>
          <w:bCs/>
        </w:rPr>
        <w:t xml:space="preserve">demnach </w:t>
      </w:r>
      <w:r w:rsidRPr="00B70404">
        <w:rPr>
          <w:rFonts w:cs="Arial"/>
          <w:bCs/>
        </w:rPr>
        <w:t xml:space="preserve">ein </w:t>
      </w:r>
      <w:r w:rsidRPr="00542D9B">
        <w:rPr>
          <w:rFonts w:cs="Arial"/>
          <w:b/>
          <w:bCs/>
        </w:rPr>
        <w:t>zusätzlicher</w:t>
      </w:r>
      <w:r w:rsidRPr="00B70404">
        <w:rPr>
          <w:rFonts w:cs="Arial"/>
          <w:bCs/>
        </w:rPr>
        <w:t xml:space="preserve"> Kompensationsbedarf erforderlich werden, der verbal-</w:t>
      </w:r>
      <w:r>
        <w:rPr>
          <w:rFonts w:cs="Arial"/>
          <w:bCs/>
        </w:rPr>
        <w:t xml:space="preserve">argumentativ zu begründen ist (s. Praxisleitfaden Kap. 2.1). Es </w:t>
      </w:r>
      <w:r w:rsidRPr="001F05B6">
        <w:rPr>
          <w:rFonts w:cs="Arial"/>
          <w:bCs/>
        </w:rPr>
        <w:t>ist darzulegen, inwieweit die im integrierten Biotopwertverfahren erbrachte Kompensation auch die schutzgutbezogene Kompensation abdeckt und welche weiteren schutzgutbezogenen Maßnahmen gegebenenfalls erforderlich sind.</w:t>
      </w:r>
    </w:p>
    <w:p w14:paraId="55F58F2F" w14:textId="77777777" w:rsidR="003549E4" w:rsidRDefault="003549E4" w:rsidP="003549E4">
      <w:pPr>
        <w:rPr>
          <w:rFonts w:cs="Arial"/>
          <w:bCs/>
        </w:rPr>
      </w:pPr>
      <w:r w:rsidRPr="00284A6F">
        <w:rPr>
          <w:rFonts w:cs="Arial"/>
          <w:bCs/>
        </w:rPr>
        <w:t>Durch diese schutzgutbezogene Kompensation kann es zu einem höheren Punktwert kommen als er in der integrierten Biotopbewertung ermittelt wurde. Dieser ist erforderlich und kann daher nicht als Ökokonto vereinbart werden</w:t>
      </w:r>
      <w:r>
        <w:rPr>
          <w:rFonts w:cs="Arial"/>
          <w:bCs/>
        </w:rPr>
        <w:t xml:space="preserve"> (s. Praxisleitfaden Kap. 2.1).</w:t>
      </w:r>
    </w:p>
    <w:p w14:paraId="4882D152" w14:textId="77777777" w:rsidR="00E80E16" w:rsidRPr="00744E15" w:rsidRDefault="00E80E16" w:rsidP="00E80E16">
      <w:pPr>
        <w:pStyle w:val="Textkrperaltt"/>
      </w:pPr>
      <w:r w:rsidRPr="00744E15">
        <w:t>Die Grundsätze der multifunktionalen Kompensation gelten auch für Beeinträchtigungen mehrerer Arten(-gruppen) mit ähnlichen Lebensraumansprüchen. Da eine vollständige Erfassung der betroffenen Tierarten regelmäßig nicht erforderlich und möglich ist, greift hier insbesondere das Indikationsprinzip. Es ist davon auszugehen, dass die Ermittlung bedeutsamer Repräsentanten an Tierarten(-gruppen) sowie der von ihnen benötigten Schlüsselstrukturen die eingriffsrelevanten Biotop- und Biotopverbundfunktionen i.d.R. umfassend abbilden.</w:t>
      </w:r>
    </w:p>
    <w:p w14:paraId="5DA5090F" w14:textId="7ADC1BAE" w:rsidR="00E80E16" w:rsidRDefault="00E80E16" w:rsidP="00E80E16">
      <w:pPr>
        <w:pStyle w:val="Textkrperaltt"/>
      </w:pPr>
      <w:r w:rsidRPr="00744E15">
        <w:t>Die Auswahl und Kombination geeigneter Kompensationsmaßnahmen und -flächen sind zu beschreiben und entsprechend zu begründen.</w:t>
      </w:r>
      <w:r>
        <w:t xml:space="preserve"> </w:t>
      </w:r>
      <w:r w:rsidRPr="009862BE">
        <w:t>Soweit auf</w:t>
      </w:r>
      <w:r w:rsidR="00944D13">
        <w:t>g</w:t>
      </w:r>
      <w:r w:rsidRPr="009862BE">
        <w:t>rund der ihnen zugewiesenen Funktionen möglich, sind die Maßnahmenflächen räumlich zu sinnvollen Komplexen zusammenzufassen.</w:t>
      </w:r>
    </w:p>
    <w:p w14:paraId="1F596F39" w14:textId="77777777" w:rsidR="00865B7E" w:rsidRDefault="00865B7E" w:rsidP="00BC6D32">
      <w:pPr>
        <w:pStyle w:val="berschrift4"/>
        <w:numPr>
          <w:ilvl w:val="2"/>
          <w:numId w:val="34"/>
        </w:numPr>
        <w:tabs>
          <w:tab w:val="num" w:pos="1474"/>
        </w:tabs>
        <w:ind w:left="1191" w:hanging="1191"/>
      </w:pPr>
      <w:bookmarkStart w:id="217" w:name="_Toc33721255"/>
      <w:bookmarkStart w:id="218" w:name="_Ref48221200"/>
      <w:bookmarkStart w:id="219" w:name="_Toc143588037"/>
      <w:r>
        <w:t xml:space="preserve">Räumliche </w:t>
      </w:r>
      <w:bookmarkEnd w:id="217"/>
      <w:bookmarkEnd w:id="218"/>
      <w:r>
        <w:t>Bindung von Ausgleichs- und Ersatzmaßnahmen</w:t>
      </w:r>
      <w:bookmarkEnd w:id="219"/>
    </w:p>
    <w:p w14:paraId="450CB154" w14:textId="77777777" w:rsidR="00865B7E" w:rsidRDefault="00865B7E" w:rsidP="00865B7E">
      <w:r>
        <w:t>Die räumliche Lage von Ausgleichs- und Ersatzmaßnahmen ist abhängig von der Funktion, die eine Maßnahme erfüllen soll. Entsprechend der betroffenen Funktionen und der sich ergebenden Anforderungen an die Kompensation werden räumlich nur bedingt gebundene Maßnahmen von solchen unterschieden, deren Umsetzung funktional streng an einen bestimmten Ort gebunden ist.</w:t>
      </w:r>
    </w:p>
    <w:p w14:paraId="12FBB245" w14:textId="2F04E7AA" w:rsidR="00865B7E" w:rsidRDefault="00865B7E" w:rsidP="00865B7E">
      <w:r>
        <w:t xml:space="preserve">Einige Maßnahmen sind räumlich eng gebunden. Diese Maßnahmenflächen sind für die Erfüllung der Zielkonzeption von hoher Bedeutung, z.B. artenschutzrechtlich gebundene Maßnahmen, Maßnahmen des Natura 2000 Gebietsschutzes, Biotope die zu Querungshilfen hinführen, wichtige Trittsteinbiotope, Maßnahmen zur landschaftlichen Einbindung, Maßnahmen mit spezifischen Standortansprüchen oder faunistische Teillebensräume, die aufgrund der Beeinträchtigungen zwingend in der Nähe zu anderen Teillebensräumen wiederherzustellen sind. </w:t>
      </w:r>
    </w:p>
    <w:p w14:paraId="5CF2B0DF" w14:textId="77777777" w:rsidR="00865B7E" w:rsidRDefault="00865B7E" w:rsidP="00865B7E">
      <w:r>
        <w:t xml:space="preserve">Räumlich wenig gebundene Maßnahmen übernehmen hingegen Funktionen innerhalb der Zielkonzeption, die räumlich flexibel erfüllt werden können (z.B. Aufforstungen zur Kompensation von Waldverlusten oder bodenfunktionsverbessernde Maßnahmen). Sie sollten zumindest die räumlichen Anforderungen an Ersatzmaßnahmen erfüllen, also innerhalb des vom Eingriff betroffenen Naturraums liegen. Auch Ökokontomaßnahmen kompensieren i.d.R. räumliche flexible Kompensationsansprüche. </w:t>
      </w:r>
    </w:p>
    <w:p w14:paraId="65783081" w14:textId="77777777" w:rsidR="00E80E16" w:rsidRDefault="00E80E16" w:rsidP="00BC6D32">
      <w:pPr>
        <w:pStyle w:val="berschrift4"/>
        <w:numPr>
          <w:ilvl w:val="2"/>
          <w:numId w:val="34"/>
        </w:numPr>
        <w:tabs>
          <w:tab w:val="num" w:pos="1474"/>
        </w:tabs>
        <w:ind w:left="1191" w:hanging="1191"/>
      </w:pPr>
      <w:bookmarkStart w:id="220" w:name="_Toc143588038"/>
      <w:r>
        <w:t>Integration von Maßnahmen des Gebiets- und Artenschutzes in das Zielkonzept der Kompensation</w:t>
      </w:r>
      <w:bookmarkEnd w:id="220"/>
    </w:p>
    <w:p w14:paraId="4EE9A85E" w14:textId="13FF9762" w:rsidR="00E80E16" w:rsidRPr="00744E15" w:rsidRDefault="00E80E16" w:rsidP="00E80E16">
      <w:r w:rsidRPr="00744E15">
        <w:t xml:space="preserve">Bei der Maßnahmenplanung sind kumulierende Lösungen anzustreben, die sowohl das </w:t>
      </w:r>
      <w:r w:rsidRPr="004B18F4">
        <w:rPr>
          <w:b/>
        </w:rPr>
        <w:t>Artenschutzrecht</w:t>
      </w:r>
      <w:r w:rsidRPr="00744E15">
        <w:t xml:space="preserve"> als auch die Eingriffsregelung bedienen und soweit erforderlich den </w:t>
      </w:r>
      <w:r w:rsidRPr="004B18F4">
        <w:rPr>
          <w:b/>
        </w:rPr>
        <w:t>Natura 2000-Gebietsschutz</w:t>
      </w:r>
      <w:r w:rsidRPr="00744E15">
        <w:t xml:space="preserve">. Im Sinne einer </w:t>
      </w:r>
      <w:r w:rsidR="00D77FAD" w:rsidRPr="00D37888">
        <w:rPr>
          <w:b/>
        </w:rPr>
        <w:t>multiinstrumentellen</w:t>
      </w:r>
      <w:r w:rsidRPr="00D37888">
        <w:rPr>
          <w:b/>
        </w:rPr>
        <w:t xml:space="preserve"> Kompensation</w:t>
      </w:r>
      <w:r w:rsidRPr="00744E15">
        <w:t xml:space="preserve"> sind Kohärenzsicherungsmaßnahmen des Natura 2000-Gebietsschutzes</w:t>
      </w:r>
      <w:r>
        <w:rPr>
          <w:rStyle w:val="Funotenzeichen"/>
        </w:rPr>
        <w:footnoteReference w:id="43"/>
      </w:r>
      <w:r w:rsidRPr="00744E15">
        <w:t xml:space="preserve"> sowie funktionserhaltende (CEF</w:t>
      </w:r>
      <w:r w:rsidR="00D736BC">
        <w:t xml:space="preserve"> </w:t>
      </w:r>
      <w:r w:rsidR="00F41D81">
        <w:t>gemäß LBM Leitfaden CEF</w:t>
      </w:r>
      <w:r w:rsidR="00D736BC">
        <w:t>-</w:t>
      </w:r>
      <w:r w:rsidR="00F41D81">
        <w:t>Maßnahmen</w:t>
      </w:r>
      <w:r w:rsidR="00F144C4">
        <w:rPr>
          <w:rStyle w:val="Funotenzeichen"/>
        </w:rPr>
        <w:footnoteReference w:id="44"/>
      </w:r>
      <w:r w:rsidRPr="00744E15">
        <w:t>) und kompensatorische (FCS) Maßnahmen für den Artenschutz i.d.R. gleichzeitig auch Ausgleichs- und/oder Ersatzmaßnahmen der Eingriffsregelung.</w:t>
      </w:r>
    </w:p>
    <w:p w14:paraId="74ED0060" w14:textId="6396BE1F" w:rsidR="00E80E16" w:rsidRDefault="00E80E16" w:rsidP="00E80E16">
      <w:r w:rsidRPr="00744E15">
        <w:t>Aufgrund der spezifischen rechtlichen Anforderungen des Artenschutzes und des FFH-</w:t>
      </w:r>
      <w:r w:rsidRPr="00071D11">
        <w:t xml:space="preserve">Gebietsschutzes werden in der Abfolge der Maßnahmenplanung zunächst die erforderlichen Kohärenzsicherungsmaßnahmen des Gebietsschutzes </w:t>
      </w:r>
      <w:r w:rsidR="007F1E6C">
        <w:t xml:space="preserve">in einer Ausnahmeprüfung </w:t>
      </w:r>
      <w:r w:rsidRPr="00071D11">
        <w:t xml:space="preserve">(FFH) sowie die funktionserhaltenden (CEF) und kompensatorischen (FCS) Maßnahmen </w:t>
      </w:r>
      <w:r w:rsidR="007F1E6C">
        <w:t xml:space="preserve">bei einer Ausnahmeprüfung </w:t>
      </w:r>
      <w:r w:rsidRPr="00071D11">
        <w:t>für den Artenschutz konzipiert</w:t>
      </w:r>
      <w:r w:rsidRPr="00071D11">
        <w:rPr>
          <w:rStyle w:val="Funotenzeichen"/>
        </w:rPr>
        <w:footnoteReference w:id="45"/>
      </w:r>
      <w:r w:rsidRPr="00071D11">
        <w:t xml:space="preserve">. Darauf aufbauend sind für die </w:t>
      </w:r>
      <w:r w:rsidR="00D736BC" w:rsidRPr="00071D11">
        <w:t>Schutzgutfunktionen aus der Eingriffsregelung, bei denen erhebliche Beeinträchtigungen besonderer Schwere vorliegen</w:t>
      </w:r>
      <w:r w:rsidRPr="00071D11">
        <w:t xml:space="preserve">, die über die Betroffenheit von europarechtlich geschützten Arten und Lebensstätten hinausgehen und nicht über hierfür vorgesehenen Maßnahmen multifunktional kompensiert werden, weitere Ausgleichs- und Ersatzmaßnahmen </w:t>
      </w:r>
      <w:r w:rsidR="00D736BC" w:rsidRPr="00071D11">
        <w:t xml:space="preserve">funktionsspezifisch </w:t>
      </w:r>
      <w:r w:rsidRPr="00071D11">
        <w:t>zu planen</w:t>
      </w:r>
      <w:r w:rsidRPr="00744E15">
        <w:t xml:space="preserve">. </w:t>
      </w:r>
    </w:p>
    <w:p w14:paraId="4F77E97D" w14:textId="77777777" w:rsidR="002900B5" w:rsidRDefault="002900B5" w:rsidP="002900B5">
      <w:pPr>
        <w:pStyle w:val="berschrift4"/>
        <w:numPr>
          <w:ilvl w:val="2"/>
          <w:numId w:val="34"/>
        </w:numPr>
        <w:tabs>
          <w:tab w:val="num" w:pos="1474"/>
        </w:tabs>
        <w:ind w:left="1191" w:hanging="1191"/>
      </w:pPr>
      <w:bookmarkStart w:id="221" w:name="_Ref142057541"/>
      <w:bookmarkStart w:id="222" w:name="_Ref142057562"/>
      <w:bookmarkStart w:id="223" w:name="_Toc143588039"/>
      <w:bookmarkStart w:id="224" w:name="_Ref40431176"/>
      <w:r>
        <w:t>Kompensation von Eingriffen in geschützte Biotope und LRT außerhalb von FFH-Gebieten</w:t>
      </w:r>
      <w:bookmarkEnd w:id="221"/>
      <w:bookmarkEnd w:id="222"/>
      <w:bookmarkEnd w:id="223"/>
    </w:p>
    <w:p w14:paraId="4645384D" w14:textId="4FC475D5" w:rsidR="002900B5" w:rsidRDefault="002900B5" w:rsidP="002900B5">
      <w:r>
        <w:t xml:space="preserve">Ausgleichsmaßnahmen für erhebliche Beeinträchtigungen besonderer Schwere von nach § 30 BNatSchG bzw. § 15 LNatSchG RP </w:t>
      </w:r>
      <w:r w:rsidRPr="006074F0">
        <w:rPr>
          <w:b/>
        </w:rPr>
        <w:t>geschützten Biotopen</w:t>
      </w:r>
      <w:r>
        <w:t xml:space="preserve"> sind als funktionale Ausgleichs- oder Ersatzmaßnahme in das Maßnahmenkonzept zu integrieren. Gleiches gilt für die Kompensation von </w:t>
      </w:r>
      <w:r w:rsidRPr="006074F0">
        <w:rPr>
          <w:b/>
        </w:rPr>
        <w:t>LRT außerhalb von FFH-Gebieten</w:t>
      </w:r>
      <w:r>
        <w:t>.</w:t>
      </w:r>
    </w:p>
    <w:p w14:paraId="3EE93FC6" w14:textId="6CCEA5CA" w:rsidR="0013658F" w:rsidRDefault="0013658F" w:rsidP="002900B5">
      <w:r>
        <w:t>Falls keine Planfeststellung vorgenommen wird, ist gemäß § 30 Abs. 3 bei der zuständigen Naturschutzbehörde ein Antrag auf Ausnahme zu stellen.</w:t>
      </w:r>
    </w:p>
    <w:p w14:paraId="6BD64F6C" w14:textId="2C766DC9" w:rsidR="002900B5" w:rsidRPr="00C2276A" w:rsidRDefault="002900B5" w:rsidP="002900B5">
      <w:pPr>
        <w:pStyle w:val="berschrift4"/>
        <w:numPr>
          <w:ilvl w:val="2"/>
          <w:numId w:val="34"/>
        </w:numPr>
        <w:tabs>
          <w:tab w:val="num" w:pos="1474"/>
        </w:tabs>
        <w:ind w:left="1191" w:hanging="1191"/>
      </w:pPr>
      <w:bookmarkStart w:id="225" w:name="_Toc143588040"/>
      <w:bookmarkStart w:id="226" w:name="_Ref122429645"/>
      <w:r>
        <w:t xml:space="preserve">Integration von </w:t>
      </w:r>
      <w:r w:rsidR="00A23DD0">
        <w:t xml:space="preserve">waldbaulichen Maßnahmen und </w:t>
      </w:r>
      <w:r>
        <w:t>Maßnahmen des forstrechtlichen Ausgleichs</w:t>
      </w:r>
      <w:bookmarkEnd w:id="225"/>
      <w:r>
        <w:t xml:space="preserve"> </w:t>
      </w:r>
      <w:bookmarkEnd w:id="226"/>
    </w:p>
    <w:p w14:paraId="17B1D015" w14:textId="77777777" w:rsidR="002900B5" w:rsidRDefault="002900B5" w:rsidP="002900B5">
      <w:r w:rsidRPr="00744E15">
        <w:t xml:space="preserve">Der Grundsatz der Multifunktionalität gilt auch für die Kompensation von </w:t>
      </w:r>
      <w:r w:rsidRPr="006074F0">
        <w:rPr>
          <w:b/>
        </w:rPr>
        <w:t>Eingriffen in den Wald</w:t>
      </w:r>
      <w:r w:rsidRPr="00744E15">
        <w:t xml:space="preserve"> nach </w:t>
      </w:r>
      <w:r>
        <w:t>§ 14 L</w:t>
      </w:r>
      <w:r w:rsidRPr="00744E15">
        <w:t xml:space="preserve">WaldG. </w:t>
      </w:r>
      <w:r>
        <w:t xml:space="preserve">Forstrechtliche naturnahe </w:t>
      </w:r>
      <w:r w:rsidRPr="006074F0">
        <w:t>Ersatzaufforstungen</w:t>
      </w:r>
      <w:r w:rsidRPr="00744E15">
        <w:t xml:space="preserve"> </w:t>
      </w:r>
      <w:r>
        <w:t>nach § 14 LWaldG können daher auch</w:t>
      </w:r>
      <w:r w:rsidRPr="00744E15">
        <w:t xml:space="preserve"> </w:t>
      </w:r>
      <w:r>
        <w:t>als Kompensation</w:t>
      </w:r>
      <w:r w:rsidRPr="00744E15">
        <w:t xml:space="preserve"> für den Naturhaushalt</w:t>
      </w:r>
      <w:r>
        <w:t xml:space="preserve"> oder das Landschaftsbild nach § 15 BNatSchG verwenden werden (s. auch Rundschreiben zur „Zusammenarbeit der Forst- und Naturschutzbehörden im Vollzug der Eingriffsregelung“</w:t>
      </w:r>
      <w:r>
        <w:rPr>
          <w:rStyle w:val="Funotenzeichen"/>
        </w:rPr>
        <w:footnoteReference w:id="46"/>
      </w:r>
      <w:r>
        <w:t>)</w:t>
      </w:r>
      <w:r w:rsidRPr="00744E15">
        <w:t>.</w:t>
      </w:r>
      <w:r>
        <w:t xml:space="preserve"> </w:t>
      </w:r>
    </w:p>
    <w:p w14:paraId="1B887432" w14:textId="67F46452" w:rsidR="002900B5" w:rsidRDefault="002900B5" w:rsidP="002900B5">
      <w:r>
        <w:t>Gemäß § 7 Abs. 2 LNatSchG RP erfolgen Ausgleichs- und Ersatzmaßnahmen für Eingriffe durch Rodung von Wald naturschutzfachlich vorrangig durch eine ökologische Aufwertung von Waldbeständen</w:t>
      </w:r>
      <w:r>
        <w:rPr>
          <w:rStyle w:val="Funotenzeichen"/>
        </w:rPr>
        <w:footnoteReference w:id="47"/>
      </w:r>
      <w:r>
        <w:t xml:space="preserve">. </w:t>
      </w:r>
      <w:r w:rsidRPr="004E0EDE">
        <w:t>Darunter kann auch die Durchführung von Maßnahmen naturschutzorientierter Beweidung im Wald verstanden werden</w:t>
      </w:r>
      <w:r w:rsidRPr="004E0EDE">
        <w:rPr>
          <w:rStyle w:val="Funotenzeichen"/>
        </w:rPr>
        <w:footnoteReference w:id="48"/>
      </w:r>
      <w:r w:rsidRPr="004E0EDE">
        <w:t>. Zu weiteren möglichen Maßnahmen zur Optimierung bestehender Wälder kann das Merkblatt zu Waldumweltmaßnahmen der Landesforsten</w:t>
      </w:r>
      <w:r w:rsidRPr="004E0EDE">
        <w:rPr>
          <w:rStyle w:val="Funotenzeichen"/>
        </w:rPr>
        <w:footnoteReference w:id="49"/>
      </w:r>
      <w:r w:rsidRPr="004E0EDE">
        <w:t xml:space="preserve"> als Orientierung herangezogen werden.</w:t>
      </w:r>
      <w:r>
        <w:t xml:space="preserve"> Waldbauliche Maßnahmen sollten dem BAT-Konzept (Konzept zum Umgang mit Biotopbäumen, Altbäumen und Totholz bei Landesforsten Rheinland-Pfalz (</w:t>
      </w:r>
      <w:hyperlink r:id="rId115" w:history="1">
        <w:r w:rsidR="00B55713">
          <w:rPr>
            <w:rStyle w:val="Hyperlink"/>
          </w:rPr>
          <w:t>bat_konzept.pdf (rlp.de)</w:t>
        </w:r>
      </w:hyperlink>
      <w:r>
        <w:t>) entsprechen</w:t>
      </w:r>
      <w:r>
        <w:rPr>
          <w:rStyle w:val="Funotenzeichen"/>
        </w:rPr>
        <w:footnoteReference w:id="50"/>
      </w:r>
      <w:r>
        <w:t>. Die Daten zu ausgewiesenen BAT-Flächen können bei der Zentralstelle der Forstverwaltung abgefragt werden (</w:t>
      </w:r>
      <w:hyperlink r:id="rId116" w:anchor="c32532" w:history="1">
        <w:r>
          <w:rPr>
            <w:rStyle w:val="Hyperlink"/>
          </w:rPr>
          <w:t>Landesforsten Rheinland-Pfalz | Adressen | Willkommen in Rheinland-Pfalz (wald-rlp.de)</w:t>
        </w:r>
      </w:hyperlink>
      <w:r>
        <w:t>). Bei der Planung, Umsetzung und Unterhaltung der Flächen kann auf die Hilfe von Landesforsten sowie der BIMA zurückgegriffen werden.</w:t>
      </w:r>
      <w:r>
        <w:rPr>
          <w:rStyle w:val="Funotenzeichen"/>
        </w:rPr>
        <w:footnoteReference w:id="51"/>
      </w:r>
    </w:p>
    <w:p w14:paraId="5CDE6F57" w14:textId="36158078" w:rsidR="002900B5" w:rsidRDefault="002900B5" w:rsidP="002900B5">
      <w:r>
        <w:t>Für die Rodung von Wald nach § 14 LWaldG „Erhaltung und Mehrung des Waldes“ sind bei den Forstbehörden separate Genehmigungen einzuholen. Dafür erforderliche forstrechtliche Ersatzaufforstungen bzw. Erstaufforstungen sollen nur in Landkreisen mit weniger als 35% Waldanteil (grünlandarme Gebiete</w:t>
      </w:r>
      <w:r>
        <w:rPr>
          <w:rStyle w:val="Funotenzeichen"/>
        </w:rPr>
        <w:footnoteReference w:id="52"/>
      </w:r>
      <w:r>
        <w:t>) vorgenommen werden (s. auch § 14 Abs. 2 LWaldG). Erstaufforstungen sind ggf. UVP-pflichtig. Sind keine forstrechtlichen Ersatzaufforstungen möglich, kann die Forstbehörde eine Walderhaltungsabgabe verlangen. Diese Walderhaltungsabgabe wird über die Fachteams Grunderwerb / Baurecht der RLBM bezahlt, die auch die Hiebsunreifeentschädigungen sowie Randschädenentschädigungen an die Forstämter bzw. die Waldbesitzer zahlen</w:t>
      </w:r>
      <w:r>
        <w:rPr>
          <w:rStyle w:val="Funotenzeichen"/>
        </w:rPr>
        <w:footnoteReference w:id="53"/>
      </w:r>
      <w:r>
        <w:t>. Die Berechnung der forstrechtlichen Waldverluste stellt eine Besondere Leistung gemäß HOAI Anlage 9 sowie HVA F-StB dar. Sie ist nicht Bestandteil eines Landschaftspflegerischen Begleitplanes und wird beim LBM im Zuge der Baurechtserlangung über die Fachteams Grunderwerb / Baurecht abgewickelt.</w:t>
      </w:r>
    </w:p>
    <w:p w14:paraId="12155290" w14:textId="4F354DF2" w:rsidR="002900B5" w:rsidRDefault="00A92E50" w:rsidP="002900B5">
      <w:pPr>
        <w:pStyle w:val="berschrift4"/>
        <w:numPr>
          <w:ilvl w:val="2"/>
          <w:numId w:val="34"/>
        </w:numPr>
        <w:tabs>
          <w:tab w:val="num" w:pos="1474"/>
        </w:tabs>
        <w:ind w:left="1191" w:hanging="1191"/>
      </w:pPr>
      <w:bookmarkStart w:id="227" w:name="_Toc143588041"/>
      <w:r>
        <w:t>Integration von Maßnahmen aus anderem rechtlichen Kontext in das Maßnahmenkonzept des LBP</w:t>
      </w:r>
      <w:bookmarkEnd w:id="227"/>
    </w:p>
    <w:p w14:paraId="6DFA5D9F" w14:textId="77777777" w:rsidR="00A92E50" w:rsidRDefault="00A92E50" w:rsidP="00A92E50">
      <w:pPr>
        <w:rPr>
          <w:rFonts w:cs="Arial"/>
          <w:szCs w:val="22"/>
        </w:rPr>
      </w:pPr>
      <w:r>
        <w:rPr>
          <w:rFonts w:cs="Arial"/>
          <w:szCs w:val="22"/>
        </w:rPr>
        <w:t>E</w:t>
      </w:r>
      <w:r w:rsidRPr="00EE5126">
        <w:rPr>
          <w:rFonts w:cs="Arial"/>
          <w:szCs w:val="22"/>
        </w:rPr>
        <w:t xml:space="preserve">ingriffsbedingt </w:t>
      </w:r>
      <w:r>
        <w:rPr>
          <w:rFonts w:cs="Arial"/>
          <w:szCs w:val="22"/>
        </w:rPr>
        <w:t xml:space="preserve">können </w:t>
      </w:r>
      <w:r w:rsidRPr="00EE5126">
        <w:rPr>
          <w:rFonts w:cs="Arial"/>
          <w:szCs w:val="22"/>
        </w:rPr>
        <w:t>weitere Maßnahmenverpflichtungen entstehen, die nach anderen Rechtskontexten ausgelöst werden</w:t>
      </w:r>
      <w:r>
        <w:rPr>
          <w:rFonts w:cs="Arial"/>
          <w:szCs w:val="22"/>
        </w:rPr>
        <w:t xml:space="preserve">. Dies sind insbesondere: </w:t>
      </w:r>
    </w:p>
    <w:p w14:paraId="010981C3" w14:textId="3049266B" w:rsidR="00A92E50" w:rsidRPr="00132071" w:rsidRDefault="00A92E50" w:rsidP="00A92E50">
      <w:pPr>
        <w:pStyle w:val="Aufzhlung1fortlnach6pt"/>
      </w:pPr>
      <w:r>
        <w:t xml:space="preserve">Maßnahmen zur </w:t>
      </w:r>
      <w:r w:rsidRPr="00132071">
        <w:t>Erfüllung der Anforderungen d</w:t>
      </w:r>
      <w:r>
        <w:t>er WRRL (vgl. Fachbeitrag WRRL)</w:t>
      </w:r>
    </w:p>
    <w:p w14:paraId="64C3C1F9" w14:textId="77777777" w:rsidR="00A92E50" w:rsidRDefault="00A92E50" w:rsidP="00A92E50">
      <w:pPr>
        <w:pStyle w:val="Aufzhlung1fortlnach6pt"/>
      </w:pPr>
      <w:r>
        <w:t>Maßnahmen zur Vermeidung und zum Ausgleich gem. §§ 13, 31 WHG,</w:t>
      </w:r>
    </w:p>
    <w:p w14:paraId="44F55245" w14:textId="77777777" w:rsidR="00A92E50" w:rsidRDefault="00A92E50" w:rsidP="00A92E50">
      <w:pPr>
        <w:pStyle w:val="Aufzhlung1fortlnach6pt"/>
      </w:pPr>
      <w:r w:rsidRPr="00EE5126">
        <w:rPr>
          <w:rFonts w:cs="Arial"/>
          <w:szCs w:val="22"/>
        </w:rPr>
        <w:t>umfang-, funktions- und zeitgleicher Ausgleich bei Verlust von Rückhalteraum zur Hochwasserrückhaltung</w:t>
      </w:r>
      <w:r>
        <w:rPr>
          <w:rFonts w:cs="Arial"/>
          <w:szCs w:val="22"/>
        </w:rPr>
        <w:t xml:space="preserve"> (gem. § 78 Abs. 5 WHG).</w:t>
      </w:r>
    </w:p>
    <w:p w14:paraId="1262065F" w14:textId="77777777" w:rsidR="00A92E50" w:rsidRDefault="00A92E50" w:rsidP="00A92E50">
      <w:pPr>
        <w:rPr>
          <w:rFonts w:cs="Arial"/>
          <w:szCs w:val="22"/>
        </w:rPr>
      </w:pPr>
      <w:r w:rsidRPr="00EE5126">
        <w:rPr>
          <w:rFonts w:cs="Arial"/>
          <w:szCs w:val="22"/>
        </w:rPr>
        <w:t xml:space="preserve">Diese Maßnahmenerfordernisse </w:t>
      </w:r>
      <w:r>
        <w:rPr>
          <w:rFonts w:cs="Arial"/>
          <w:szCs w:val="22"/>
        </w:rPr>
        <w:t xml:space="preserve">sind </w:t>
      </w:r>
      <w:r w:rsidRPr="00EE5126">
        <w:rPr>
          <w:rFonts w:cs="Arial"/>
          <w:szCs w:val="22"/>
        </w:rPr>
        <w:t>im Rahmen des Maßnahmenkonzeptes und der multifunktionale</w:t>
      </w:r>
      <w:r>
        <w:rPr>
          <w:rFonts w:cs="Arial"/>
          <w:szCs w:val="22"/>
        </w:rPr>
        <w:t>n</w:t>
      </w:r>
      <w:r w:rsidRPr="00EE5126">
        <w:rPr>
          <w:rFonts w:cs="Arial"/>
          <w:szCs w:val="22"/>
        </w:rPr>
        <w:t xml:space="preserve"> Planung und Zuordnung von Ausgleichs- und Ersatzmaßnahmen </w:t>
      </w:r>
      <w:r>
        <w:rPr>
          <w:rFonts w:cs="Arial"/>
          <w:szCs w:val="22"/>
        </w:rPr>
        <w:t xml:space="preserve">zu </w:t>
      </w:r>
      <w:r w:rsidRPr="00EE5126">
        <w:rPr>
          <w:rFonts w:cs="Arial"/>
          <w:szCs w:val="22"/>
        </w:rPr>
        <w:t>berücksichtigen.</w:t>
      </w:r>
    </w:p>
    <w:p w14:paraId="43346819" w14:textId="564DBE18" w:rsidR="00E80E16" w:rsidRDefault="00E80E16" w:rsidP="00BC6D32">
      <w:pPr>
        <w:pStyle w:val="berschrift4"/>
        <w:numPr>
          <w:ilvl w:val="2"/>
          <w:numId w:val="34"/>
        </w:numPr>
        <w:tabs>
          <w:tab w:val="num" w:pos="1474"/>
        </w:tabs>
        <w:ind w:left="1191" w:hanging="1191"/>
      </w:pPr>
      <w:bookmarkStart w:id="228" w:name="_Toc143588042"/>
      <w:r>
        <w:t>Vorgaben für die Umsetzung von Kompensationsmaßnahmen gemäß § 7 LNatSchG RP</w:t>
      </w:r>
      <w:bookmarkEnd w:id="224"/>
      <w:bookmarkEnd w:id="228"/>
    </w:p>
    <w:p w14:paraId="4C8A5F6C" w14:textId="307C4086" w:rsidR="00E80E16" w:rsidRPr="0052609E" w:rsidRDefault="00E80E16" w:rsidP="00E80E16">
      <w:pPr>
        <w:pStyle w:val="Textkrper"/>
      </w:pPr>
      <w:r>
        <w:t xml:space="preserve">Die Wahl der Kompensationsmaßnahmen richtet sich primär immer nach den </w:t>
      </w:r>
      <w:r w:rsidRPr="0047574A">
        <w:t>räumlich-</w:t>
      </w:r>
      <w:r w:rsidRPr="0052609E">
        <w:t xml:space="preserve">funktionalen Anforderungen aus § 15 Abs. 2 BNatSchG bzw. den vorrangig wiederherzustellenden </w:t>
      </w:r>
      <w:r w:rsidR="00D736BC" w:rsidRPr="0052609E">
        <w:t>Schutzgutfunktionen, bei denen erhebliche Beeinträchtigungen besonderer Schwere vorliegen</w:t>
      </w:r>
      <w:r w:rsidRPr="0052609E">
        <w:t>.</w:t>
      </w:r>
    </w:p>
    <w:p w14:paraId="737B91FD" w14:textId="77777777" w:rsidR="00E80E16" w:rsidRDefault="00E80E16" w:rsidP="00E80E16">
      <w:pPr>
        <w:pStyle w:val="Textkrper"/>
      </w:pPr>
      <w:r w:rsidRPr="0052609E">
        <w:t xml:space="preserve">Unter Beachtung der räumlich-funktionalen Anforderungen </w:t>
      </w:r>
      <w:r w:rsidR="001D5081" w:rsidRPr="0052609E">
        <w:t>(</w:t>
      </w:r>
      <w:r w:rsidR="00D77FAD" w:rsidRPr="0052609E">
        <w:t>auch</w:t>
      </w:r>
      <w:r w:rsidR="001D5081" w:rsidRPr="0052609E">
        <w:t xml:space="preserve"> bei eBS-Fällen) </w:t>
      </w:r>
      <w:r w:rsidRPr="0052609E">
        <w:t>sollen Kompensationsmaßnahmen gemäß § 7 Abs. 1 LNatSchG RP auf folgenden Flächen festge</w:t>
      </w:r>
      <w:r>
        <w:t>setzt werden:</w:t>
      </w:r>
    </w:p>
    <w:p w14:paraId="669C9C5B" w14:textId="6E4C1FE8" w:rsidR="00E80E16" w:rsidRDefault="008521E6" w:rsidP="00E80E16">
      <w:pPr>
        <w:pStyle w:val="Aufzhlung1fortlnach6pt"/>
      </w:pPr>
      <w:r>
        <w:t>„</w:t>
      </w:r>
      <w:r w:rsidR="00E80E16" w:rsidRPr="0047574A">
        <w:t>Flächen in Natura 2000-Gebieten</w:t>
      </w:r>
      <w:r>
        <w:t>“</w:t>
      </w:r>
      <w:r w:rsidR="00ED34E7">
        <w:t xml:space="preserve"> (</w:t>
      </w:r>
      <w:r w:rsidR="002A7976">
        <w:t>Kompensationsm</w:t>
      </w:r>
      <w:r w:rsidR="00ED34E7">
        <w:t>aßnahmen</w:t>
      </w:r>
      <w:r w:rsidR="000D3261">
        <w:t xml:space="preserve"> müssen dabei über</w:t>
      </w:r>
      <w:r w:rsidR="002A7976">
        <w:t xml:space="preserve"> die in den Bewirtschaftungsplänen dargestellten Maßnahmen h</w:t>
      </w:r>
      <w:r w:rsidR="000D3261">
        <w:t xml:space="preserve">inausgehen und mit </w:t>
      </w:r>
      <w:r w:rsidR="002A7976">
        <w:t>den Naturschutzbehörden</w:t>
      </w:r>
      <w:r w:rsidR="000D3261">
        <w:t xml:space="preserve"> abgestimmt werden</w:t>
      </w:r>
      <w:r w:rsidR="00011775">
        <w:rPr>
          <w:rStyle w:val="Funotenzeichen"/>
        </w:rPr>
        <w:footnoteReference w:id="54"/>
      </w:r>
      <w:r w:rsidR="00ED34E7">
        <w:t>)</w:t>
      </w:r>
      <w:r w:rsidR="00E80E16">
        <w:t xml:space="preserve">, </w:t>
      </w:r>
    </w:p>
    <w:p w14:paraId="21273C3B" w14:textId="77777777" w:rsidR="00E80E16" w:rsidRDefault="008521E6" w:rsidP="00E80E16">
      <w:pPr>
        <w:pStyle w:val="Aufzhlung1fortlnach6pt"/>
      </w:pPr>
      <w:r>
        <w:t>„</w:t>
      </w:r>
      <w:r w:rsidR="00E80E16" w:rsidRPr="0047574A">
        <w:t>Flächen für Maßnahmen zur Verbesserung des ökologischen Gewässerzustands im Sinne der Richtlinie2000/60/EG des Europäischen Parlaments und des Rates vom 23. Oktober 2000 zur Schaffung eines Ordnungsrahmens für Maßnahmen der Gemeinschaft im Bereich der Wasserpolitik (ABl. EG Nr. L 327 S. 1) in der jeweils geltenden Fassung</w:t>
      </w:r>
      <w:r w:rsidR="00E80E16">
        <w:t>,</w:t>
      </w:r>
    </w:p>
    <w:p w14:paraId="793E6FDB" w14:textId="77777777" w:rsidR="00E80E16" w:rsidRDefault="00E80E16" w:rsidP="00E80E16">
      <w:pPr>
        <w:pStyle w:val="Aufzhlung1schlussnach12pt"/>
      </w:pPr>
      <w:r w:rsidRPr="0047574A">
        <w:t>Flächen in geschützten Teilen von Natur und Landschaft sowie auf den dafür vorgesehenen Flächen in Landschaftsplänen und Grünordnungsplänen</w:t>
      </w:r>
      <w:r>
        <w:t>.</w:t>
      </w:r>
      <w:r w:rsidR="0039491F">
        <w:t>“</w:t>
      </w:r>
    </w:p>
    <w:p w14:paraId="6B562F40" w14:textId="77777777" w:rsidR="00E80E16" w:rsidRPr="00FF534D" w:rsidRDefault="00E80E16" w:rsidP="00E80E16">
      <w:pPr>
        <w:pStyle w:val="Textkrper"/>
      </w:pPr>
      <w:r>
        <w:t>Weiterhin kommen g</w:t>
      </w:r>
      <w:r w:rsidRPr="00FF534D">
        <w:t xml:space="preserve">emäß § 7 Abs. 2 LNatSchG </w:t>
      </w:r>
      <w:r>
        <w:t>RP f</w:t>
      </w:r>
      <w:r w:rsidRPr="00FF534D">
        <w:t xml:space="preserve">ür eine Kompensation auch </w:t>
      </w:r>
      <w:r w:rsidR="0039491F">
        <w:t>„</w:t>
      </w:r>
      <w:r w:rsidRPr="00FF534D">
        <w:t>Bewirtschaftungs- und Pflegemaßnahmen zur dauerhaften Aufwertung des Naturhaushaltes und des Landschaftsbildes in Betracht</w:t>
      </w:r>
      <w:r>
        <w:t>.</w:t>
      </w:r>
      <w:r w:rsidR="0039491F">
        <w:t>“</w:t>
      </w:r>
      <w:r>
        <w:t xml:space="preserve"> </w:t>
      </w:r>
    </w:p>
    <w:p w14:paraId="645F8C7B" w14:textId="77777777" w:rsidR="00E80E16" w:rsidRDefault="00E80E16" w:rsidP="00C130A8">
      <w:pPr>
        <w:pStyle w:val="Textkrper"/>
        <w:spacing w:after="120"/>
      </w:pPr>
      <w:r>
        <w:t>Dabei sind Kompensationsmaßnahmen gem. § 7 Abs. 3 LNatSchG RP zu richten auf:</w:t>
      </w:r>
    </w:p>
    <w:p w14:paraId="409D299E" w14:textId="77777777" w:rsidR="00E80E16" w:rsidRPr="007C4333" w:rsidRDefault="0039491F" w:rsidP="00BC6D32">
      <w:pPr>
        <w:pStyle w:val="Textkrperaltt"/>
        <w:numPr>
          <w:ilvl w:val="0"/>
          <w:numId w:val="31"/>
        </w:numPr>
        <w:spacing w:after="120"/>
        <w:ind w:left="357" w:hanging="357"/>
      </w:pPr>
      <w:r>
        <w:t>„</w:t>
      </w:r>
      <w:r w:rsidR="00E80E16" w:rsidRPr="007C4333">
        <w:t>eine ökologische Verbesserung bestehender land- oder forstwirtschaftlicher Bodennutzung und landschaftlicher Strukturen,</w:t>
      </w:r>
    </w:p>
    <w:p w14:paraId="6852718E" w14:textId="77777777" w:rsidR="00E80E16" w:rsidRPr="007C4333" w:rsidRDefault="00E80E16" w:rsidP="00BC6D32">
      <w:pPr>
        <w:pStyle w:val="Textkrperaltt"/>
        <w:numPr>
          <w:ilvl w:val="0"/>
          <w:numId w:val="31"/>
        </w:numPr>
        <w:spacing w:after="120"/>
        <w:ind w:left="357" w:hanging="357"/>
      </w:pPr>
      <w:r w:rsidRPr="007C4333">
        <w:t>die Erhaltung und Verbesserung von Dauergrünland, insbesondere durch Beweidung,</w:t>
      </w:r>
    </w:p>
    <w:p w14:paraId="3DDB48A6" w14:textId="77777777" w:rsidR="00E80E16" w:rsidRPr="007C4333" w:rsidRDefault="00E80E16" w:rsidP="00BC6D32">
      <w:pPr>
        <w:pStyle w:val="Textkrperaltt"/>
        <w:numPr>
          <w:ilvl w:val="0"/>
          <w:numId w:val="31"/>
        </w:numPr>
        <w:spacing w:after="120"/>
        <w:ind w:left="357" w:hanging="357"/>
      </w:pPr>
      <w:r w:rsidRPr="007C4333">
        <w:t>die Renaturierung von Gewässern,</w:t>
      </w:r>
    </w:p>
    <w:p w14:paraId="207EF002" w14:textId="77777777" w:rsidR="00E80E16" w:rsidRPr="007C4333" w:rsidRDefault="00E80E16" w:rsidP="00BC6D32">
      <w:pPr>
        <w:pStyle w:val="Textkrperaltt"/>
        <w:numPr>
          <w:ilvl w:val="0"/>
          <w:numId w:val="31"/>
        </w:numPr>
        <w:spacing w:after="120"/>
        <w:ind w:left="357" w:hanging="357"/>
      </w:pPr>
      <w:r w:rsidRPr="007C4333">
        <w:t>die Entsiegelung und Renaturierung von nicht mehr benötigten versiegelten Flächen im Innen- und Außenbereich,</w:t>
      </w:r>
    </w:p>
    <w:p w14:paraId="40CA3F30" w14:textId="77777777" w:rsidR="00E80E16" w:rsidRPr="007C4333" w:rsidRDefault="00E80E16" w:rsidP="00BC6D32">
      <w:pPr>
        <w:pStyle w:val="Textkrperaltt"/>
        <w:numPr>
          <w:ilvl w:val="0"/>
          <w:numId w:val="31"/>
        </w:numPr>
        <w:spacing w:after="120"/>
        <w:ind w:left="357" w:hanging="357"/>
      </w:pPr>
      <w:r w:rsidRPr="007C4333">
        <w:t>die Schaffung und Erhaltung größerer, zusammenhängender Biotopverbundstrukturen,</w:t>
      </w:r>
    </w:p>
    <w:p w14:paraId="29E6F2B3" w14:textId="77777777" w:rsidR="00E80E16" w:rsidRPr="007C4333" w:rsidRDefault="00E80E16" w:rsidP="00BC6D32">
      <w:pPr>
        <w:pStyle w:val="Textkrperaltt"/>
        <w:numPr>
          <w:ilvl w:val="0"/>
          <w:numId w:val="31"/>
        </w:numPr>
        <w:spacing w:after="120"/>
        <w:ind w:left="357" w:hanging="357"/>
      </w:pPr>
      <w:r w:rsidRPr="007C4333">
        <w:t>die Entwicklung und Wiederherstellung gesetzlich geschützter Biotope einschließlich des Verbunds zwischen einzelnen, benachbarten Biotopen oder</w:t>
      </w:r>
    </w:p>
    <w:p w14:paraId="1BF983D6" w14:textId="77777777" w:rsidR="00E80E16" w:rsidRPr="007C4333" w:rsidRDefault="00E80E16" w:rsidP="00BC6D32">
      <w:pPr>
        <w:pStyle w:val="Textkrperaltt"/>
        <w:numPr>
          <w:ilvl w:val="0"/>
          <w:numId w:val="31"/>
        </w:numPr>
      </w:pPr>
      <w:r w:rsidRPr="007C4333">
        <w:t>die Herstellung eines günstigen Erhaltungszustands eines Lebensraumtyps oder eines Vorkommens einer besonders geschützten Art.</w:t>
      </w:r>
      <w:r w:rsidR="0039491F">
        <w:t>“</w:t>
      </w:r>
    </w:p>
    <w:p w14:paraId="4E43752B" w14:textId="581D2ED7" w:rsidR="00E80E16" w:rsidRDefault="00E80E16" w:rsidP="00E80E16">
      <w:pPr>
        <w:pStyle w:val="Textkrper"/>
      </w:pPr>
      <w:r>
        <w:t>Gemäß § 7 Abs. 4 LNatSchG RP sind die</w:t>
      </w:r>
      <w:r w:rsidRPr="007C4333">
        <w:t xml:space="preserve"> Festsetzung einer Kompensation in anderen als den in </w:t>
      </w:r>
      <w:r>
        <w:t>Abs.</w:t>
      </w:r>
      <w:r w:rsidRPr="007C4333">
        <w:t xml:space="preserve"> 1 genannten Räumen und für andere als in </w:t>
      </w:r>
      <w:r>
        <w:t>Abs.</w:t>
      </w:r>
      <w:r w:rsidRPr="007C4333">
        <w:t xml:space="preserve"> 3 aufgeführte Maßnahmen grundsätzlich nicht zulässig. Ausnahmen bedürfen vor ihrer Festsetzung und Durchführung der Zustimmung der oberen Naturschutzbehörde.</w:t>
      </w:r>
      <w:r w:rsidR="002411CB">
        <w:rPr>
          <w:rStyle w:val="Funotenzeichen"/>
        </w:rPr>
        <w:footnoteReference w:id="55"/>
      </w:r>
    </w:p>
    <w:p w14:paraId="0CF2D6F4" w14:textId="77777777" w:rsidR="00E80E16" w:rsidRDefault="00E80E16" w:rsidP="00E80E16">
      <w:pPr>
        <w:pStyle w:val="Textkrper"/>
      </w:pPr>
      <w:r>
        <w:t>Ausnahmen sind dann möglich, wenn andere räumlich-funktionale Kompensationserfordernisse bestehen. Hier sind insbesondere arten- oder gebietsschutzrechtliche Gründe relevant (z.B. Leitstrukturen oder Überflughilfen zur Vermeidung von Kollisionen, Habitat verbessernde Maßnahmen im Umfeld der beeinträchtigten Lebensräume von Zielarten).</w:t>
      </w:r>
    </w:p>
    <w:p w14:paraId="5B2D0A6F" w14:textId="77777777" w:rsidR="00F41D81" w:rsidRPr="00071D11" w:rsidRDefault="00F41D81" w:rsidP="00E80E16">
      <w:pPr>
        <w:pStyle w:val="Textkrper"/>
      </w:pPr>
      <w:r w:rsidRPr="00071D11">
        <w:t xml:space="preserve">Der Praxisleitfaden </w:t>
      </w:r>
      <w:r w:rsidR="001D5081" w:rsidRPr="00071D11">
        <w:t>(MKUEM 2021) listet in Anlage</w:t>
      </w:r>
      <w:r w:rsidRPr="00071D11">
        <w:t xml:space="preserve"> 7.3 </w:t>
      </w:r>
      <w:r w:rsidR="001D5081" w:rsidRPr="00071D11">
        <w:t>e</w:t>
      </w:r>
      <w:r w:rsidRPr="00071D11">
        <w:t>in</w:t>
      </w:r>
      <w:r w:rsidR="001D5081" w:rsidRPr="00071D11">
        <w:t>e</w:t>
      </w:r>
      <w:r w:rsidRPr="00071D11">
        <w:t xml:space="preserve"> Vielzahl weiterer Kompensationsmaßnahmen auf.</w:t>
      </w:r>
      <w:r w:rsidR="001D5081" w:rsidRPr="00071D11">
        <w:t xml:space="preserve"> Auch enthält die BKompV in Anlage 5 </w:t>
      </w:r>
      <w:r w:rsidR="00071D11" w:rsidRPr="00071D11">
        <w:t xml:space="preserve">A </w:t>
      </w:r>
      <w:r w:rsidR="001D5081" w:rsidRPr="00071D11">
        <w:t>eine Übersicht über funktionsspezifische Maßnahmen für die jeweiligen Schutzgutfunktionen.</w:t>
      </w:r>
    </w:p>
    <w:p w14:paraId="62F4ACCB" w14:textId="77777777" w:rsidR="002900B5" w:rsidRDefault="002900B5" w:rsidP="002900B5">
      <w:pPr>
        <w:pStyle w:val="berschrift4"/>
        <w:numPr>
          <w:ilvl w:val="2"/>
          <w:numId w:val="34"/>
        </w:numPr>
        <w:tabs>
          <w:tab w:val="num" w:pos="1474"/>
        </w:tabs>
        <w:ind w:left="1191" w:hanging="1191"/>
      </w:pPr>
      <w:bookmarkStart w:id="229" w:name="_Toc143588043"/>
      <w:bookmarkStart w:id="230" w:name="_Ref143590618"/>
      <w:bookmarkStart w:id="231" w:name="_Ref47513535"/>
      <w:r>
        <w:t>Berücksichtigung der Inhalte der gutachterlichen Landschaftsplanung</w:t>
      </w:r>
      <w:bookmarkEnd w:id="229"/>
      <w:bookmarkEnd w:id="230"/>
    </w:p>
    <w:p w14:paraId="5F95C39B" w14:textId="77777777" w:rsidR="002900B5" w:rsidRDefault="002900B5" w:rsidP="002900B5">
      <w:r>
        <w:t xml:space="preserve">Bei der Festlegung der Art und des Umfangs von Ausgleichs- oder Ersatzmaßnahmen sind gemäß § 15 Abs. 2 Satz 5 BNatSchG die </w:t>
      </w:r>
      <w:r w:rsidRPr="004B18F4">
        <w:rPr>
          <w:b/>
        </w:rPr>
        <w:t>Inhalte der gutachterlichen Landschaftsplanung</w:t>
      </w:r>
      <w:r>
        <w:t xml:space="preserve"> zu berücksichtigen.</w:t>
      </w:r>
    </w:p>
    <w:p w14:paraId="69F61C36" w14:textId="77777777" w:rsidR="00E80E16" w:rsidRDefault="00E80E16" w:rsidP="00BC6D32">
      <w:pPr>
        <w:pStyle w:val="berschrift4"/>
        <w:numPr>
          <w:ilvl w:val="2"/>
          <w:numId w:val="34"/>
        </w:numPr>
        <w:tabs>
          <w:tab w:val="num" w:pos="1474"/>
        </w:tabs>
        <w:ind w:left="1191" w:hanging="1191"/>
      </w:pPr>
      <w:bookmarkStart w:id="232" w:name="_Toc143588044"/>
      <w:bookmarkStart w:id="233" w:name="_Ref143589345"/>
      <w:r>
        <w:t>Berücksichtigung agrarstruktureller Belange</w:t>
      </w:r>
      <w:bookmarkEnd w:id="231"/>
      <w:bookmarkEnd w:id="232"/>
      <w:bookmarkEnd w:id="233"/>
    </w:p>
    <w:p w14:paraId="21A5464B" w14:textId="5FC0DFD2" w:rsidR="00E80E16" w:rsidRDefault="00E80E16" w:rsidP="00E80E16">
      <w:r>
        <w:t xml:space="preserve">Insbesondere für die Maßnahmen, die über die Erfordernisse des Arten- und Gebietsschutzes hinausgehen, besteht gem. § 15 Abs. 3 BNatSchG und § 4 LKompVO eine Pflicht zur Rücksichtnahme auf </w:t>
      </w:r>
      <w:r w:rsidRPr="004B18F4">
        <w:rPr>
          <w:b/>
        </w:rPr>
        <w:t>agrarstrukturelle Belange</w:t>
      </w:r>
      <w:r>
        <w:t xml:space="preserve">. Aus den </w:t>
      </w:r>
      <w:r w:rsidRPr="00071D11">
        <w:t>funktion</w:t>
      </w:r>
      <w:r w:rsidR="001D5081" w:rsidRPr="00071D11">
        <w:t>sspezifisch</w:t>
      </w:r>
      <w:r w:rsidRPr="00071D11">
        <w:t xml:space="preserve"> </w:t>
      </w:r>
      <w:r>
        <w:t xml:space="preserve">abzuleitenden Ausgleichs- und Ersatzmaßnahmen sollten daher diejenigen gewählt werden, die den agrarstrukturellen Belangen soweit wie möglich gerecht werden. </w:t>
      </w:r>
    </w:p>
    <w:p w14:paraId="5C867CB1" w14:textId="40F86CA7" w:rsidR="00E80E16" w:rsidRDefault="00E80E16" w:rsidP="00E80E16">
      <w:r>
        <w:t xml:space="preserve">Nach § 4 LKompVO sind </w:t>
      </w:r>
      <w:r w:rsidR="002A7976">
        <w:t>a</w:t>
      </w:r>
      <w:r>
        <w:t>grarstrukturelle Belange im Sinne des § 15 Abs. 3 Satz 1 BNatSchG betroffen, wenn die Art oder der Umfang der Inanspruchnahme land- oder forstwirtschaftlich genutzter Flächen für Ausgleichs- oder Ersatzmaßnahmen oder Maßnahmen aus Ersatzzahlungen Auswirkungen auf die Land- oder Forstwirtschaft insgesamt oder auf einzelne Betriebe hat</w:t>
      </w:r>
      <w:r w:rsidR="0039491F">
        <w:t xml:space="preserve"> (Existenzgefährdung)</w:t>
      </w:r>
      <w:r>
        <w:t>. Dies gilt insbesondere, wenn eine erhebliche Verminderung der land- oder forstwirtschaftlich genutzten Fläche oder eine wesentliche Veränderung der für die Land- oder Forstwirtschaft erforderlichen Infrastruktureinrichtungen zu erwarten ist.</w:t>
      </w:r>
    </w:p>
    <w:p w14:paraId="2E6A7D26" w14:textId="1514F2D1" w:rsidR="00E80E16" w:rsidRDefault="00E80E16" w:rsidP="00E80E16">
      <w:r>
        <w:t>Insbesondere sollen gem. § 15 Abs. 3 Satz 1 BNatSchG und § 4 LKompVO für die landwirtschaftliche Nutzung besonders geeignete Böden nur im notwendigen Umfang für Kompensationsmaßnahmen in Anspruch genommen werden. Nach § 4 LKompVO sind dies die Böden, die auf der Grundlage vorhandener Informationen bezogen auf den jeweiligen Landkreis oder die jeweilige kreisfreie Stadt eine besonders hohe Nutzbarkeit aufweisen. Die Bewertung der Nutzbarkeit richtet sich nach der Bodenfruchtbarkeit gemessen an den Acker- und Grünlandzahlen. In die Bewertung sollen weitere Kriterien (z.B. Größe und der Zuschnitt der Flächen, ihre äußere und innere Erschließung, weitere natürliche Ertragsbedingungen) einbezogen werden, wenn hierfür ein behördliches Konzept vorliegt.</w:t>
      </w:r>
      <w:r w:rsidR="002A7976">
        <w:t xml:space="preserve"> </w:t>
      </w:r>
    </w:p>
    <w:p w14:paraId="464FF565" w14:textId="7FD1DFEB" w:rsidR="00E80E16" w:rsidRDefault="00E80E16" w:rsidP="00E80E16">
      <w:r>
        <w:t xml:space="preserve">Die Inanspruchnahme von besonders geeigneten Böden löst eine Begründungspflicht aus (Begründung im Rahmen der Angaben nach § 17 Abs. 4 BNatSchG, vgl. § 4 Abs. 2 LKompVO). Sie ist in begründeten Fällen möglich, sollte aber auf das notwendige, d.h. zur funktionalen Kompensation des Eingriffs erforderliche Maß begrenzt werden. </w:t>
      </w:r>
    </w:p>
    <w:p w14:paraId="0485EE53" w14:textId="017EBB72" w:rsidR="00E80E16" w:rsidRDefault="00E80E16" w:rsidP="00E80E16">
      <w:r>
        <w:t>Nach § 4 Abs. 2 LKompVO soll eine Inanspruchnahme besonders geeigneter Böden nur erfolgen, nachdem geprüft wurde, ob der Ausgleich oder Ersatz auch durch folgende Maßnahmen erbracht werden kann:</w:t>
      </w:r>
    </w:p>
    <w:p w14:paraId="21149655" w14:textId="0599A178" w:rsidR="00E80E16" w:rsidRPr="00C130A8" w:rsidRDefault="00872C90" w:rsidP="00C130A8">
      <w:pPr>
        <w:pStyle w:val="Aufzhlung1fortlnach6pt"/>
      </w:pPr>
      <w:r>
        <w:t>„</w:t>
      </w:r>
      <w:r w:rsidR="00E80E16">
        <w:t xml:space="preserve">ökologische </w:t>
      </w:r>
      <w:r w:rsidR="00E80E16" w:rsidRPr="00C130A8">
        <w:t>Verbesserung bestehender land- oder forstwirtschaftlicher Bodennutzung und landschaftlicher Strukturen (produktionsintegrierte Maßnahmen</w:t>
      </w:r>
      <w:r w:rsidR="00953B37" w:rsidRPr="00C130A8">
        <w:t xml:space="preserve"> (PIK-Maßnahmen</w:t>
      </w:r>
      <w:r w:rsidR="00636EB9" w:rsidRPr="002900B5">
        <w:rPr>
          <w:rStyle w:val="Funotenzeichen"/>
          <w:sz w:val="22"/>
        </w:rPr>
        <w:footnoteReference w:id="56"/>
      </w:r>
      <w:r w:rsidR="00F41861" w:rsidRPr="00C130A8">
        <w:t>)</w:t>
      </w:r>
      <w:r w:rsidRPr="00C130A8">
        <w:t>“</w:t>
      </w:r>
      <w:r w:rsidR="00F41861" w:rsidRPr="00C130A8">
        <w:t>,</w:t>
      </w:r>
      <w:r w:rsidR="00953B37" w:rsidRPr="00C130A8">
        <w:t xml:space="preserve"> s. Praxisleitfaden Anlage 7.4.2</w:t>
      </w:r>
      <w:r w:rsidR="00E80E16" w:rsidRPr="00C130A8">
        <w:t xml:space="preserve">) (im Sinne von § 7 Abs. 3 Satz 3 Nr. 1 LNatSchG RP), </w:t>
      </w:r>
    </w:p>
    <w:p w14:paraId="2DD80CDA" w14:textId="1AA7CF16" w:rsidR="00E80E16" w:rsidRDefault="00872C90" w:rsidP="00C130A8">
      <w:pPr>
        <w:pStyle w:val="Aufzhlung1fortlnach6pt"/>
      </w:pPr>
      <w:r w:rsidRPr="00C130A8">
        <w:t>„</w:t>
      </w:r>
      <w:r w:rsidR="00E80E16" w:rsidRPr="00C130A8">
        <w:t>Maßnahmen zur Erhaltung und Verbesserung von Dauergrünland</w:t>
      </w:r>
      <w:r w:rsidRPr="00C130A8">
        <w:t>“</w:t>
      </w:r>
      <w:r w:rsidR="002E01F4" w:rsidRPr="00C130A8">
        <w:t>, insbesondere durch Beweidung</w:t>
      </w:r>
      <w:r w:rsidR="00E80E16" w:rsidRPr="00C130A8">
        <w:t xml:space="preserve"> (im Sinne von §</w:t>
      </w:r>
      <w:r w:rsidR="00E80E16">
        <w:t xml:space="preserve"> 7 Abs. 3 Satz 3 Nr. 2 LNatSchG RP) oder </w:t>
      </w:r>
    </w:p>
    <w:p w14:paraId="5471D618" w14:textId="41AD5EE0" w:rsidR="00E80E16" w:rsidRDefault="00872C90" w:rsidP="00E80E16">
      <w:pPr>
        <w:pStyle w:val="Aufzhlung1schlussnach12pt"/>
      </w:pPr>
      <w:r>
        <w:t>„</w:t>
      </w:r>
      <w:r w:rsidR="00E80E16" w:rsidRPr="00946BF2">
        <w:t>Entsiegelung</w:t>
      </w:r>
      <w:r w:rsidR="00E80E16">
        <w:t xml:space="preserve"> und Renaturierung von nicht mehr benötigten versiegelten Flächen</w:t>
      </w:r>
      <w:r>
        <w:t>“</w:t>
      </w:r>
      <w:r w:rsidR="00E80E16">
        <w:t xml:space="preserve"> (im Sinne von § 7 Abs. 3 Satz 3 Nr. 4 LNatSchG RP).</w:t>
      </w:r>
    </w:p>
    <w:p w14:paraId="331D81C8" w14:textId="4916F2E1" w:rsidR="00872C90" w:rsidRDefault="0090779C" w:rsidP="0090779C">
      <w:pPr>
        <w:pStyle w:val="Textkrper"/>
      </w:pPr>
      <w:r>
        <w:t>Nach</w:t>
      </w:r>
      <w:r w:rsidR="00872C90">
        <w:t xml:space="preserve"> § 17 Abs. 3 Satz 3 </w:t>
      </w:r>
      <w:r>
        <w:t>BNatSchG soll zudem eine Prüfung erfolgen, ob die Kompensation durch Maßnahmen zur Wiedervernetzung von Lebensräumen erbracht werden kann.</w:t>
      </w:r>
    </w:p>
    <w:p w14:paraId="2E2F3AD3" w14:textId="2F6EA0AC" w:rsidR="00E80E16" w:rsidRDefault="00E80E16" w:rsidP="00E80E16">
      <w:r>
        <w:t>Die vorrangige Prüfung der genannten Maßnahmen zielt darauf ab, nach Möglichkeit eine Reduzierung der land- und forstwirtschaftlichen Nutzfläche zu vermeiden. Welche der genannten Maßnahmen im Einzelfall eingesetzt werden kann, ist abhängig von den zu kompensierenden Funktionen und Strukturen.</w:t>
      </w:r>
    </w:p>
    <w:p w14:paraId="1E4690A3" w14:textId="2D4CEFE4" w:rsidR="00E80E16" w:rsidRPr="000A6F35" w:rsidRDefault="00CC1C44" w:rsidP="00BC6D32">
      <w:pPr>
        <w:pStyle w:val="berschrift4"/>
        <w:numPr>
          <w:ilvl w:val="2"/>
          <w:numId w:val="34"/>
        </w:numPr>
        <w:tabs>
          <w:tab w:val="num" w:pos="1474"/>
        </w:tabs>
        <w:ind w:left="1191" w:hanging="1191"/>
      </w:pPr>
      <w:bookmarkStart w:id="234" w:name="_Ref48559432"/>
      <w:bookmarkStart w:id="235" w:name="_Ref122447906"/>
      <w:bookmarkStart w:id="236" w:name="_Toc143588045"/>
      <w:r>
        <w:t>Nutzung</w:t>
      </w:r>
      <w:r w:rsidRPr="000A6F35">
        <w:t xml:space="preserve"> </w:t>
      </w:r>
      <w:r w:rsidR="00E80E16" w:rsidRPr="000A6F35">
        <w:t>von Ökokonto-Maßnahmen</w:t>
      </w:r>
      <w:bookmarkEnd w:id="234"/>
      <w:bookmarkEnd w:id="235"/>
      <w:bookmarkEnd w:id="236"/>
    </w:p>
    <w:p w14:paraId="142774A1" w14:textId="41AE9079" w:rsidR="00E80E16" w:rsidRDefault="00E80E16" w:rsidP="00E80E16">
      <w:r>
        <w:t>Vorgezogene Maßnahmen (</w:t>
      </w:r>
      <w:r w:rsidRPr="006074F0">
        <w:rPr>
          <w:b/>
        </w:rPr>
        <w:t>Ökokonto-Maßnahmen</w:t>
      </w:r>
      <w:r>
        <w:t xml:space="preserve">) können ebenfalls unter Beachtung der Vorgaben des § 16 Abs. 1 BNatSchG sowie § 8 LNatSchG RP zur Kompensation herangezogen werden. Gemäß § 2 Abs. 4 LKompVO ist zur </w:t>
      </w:r>
      <w:r w:rsidR="00C917F8">
        <w:t>„</w:t>
      </w:r>
      <w:r>
        <w:t xml:space="preserve">Deckung des Kompensationsbedarfs </w:t>
      </w:r>
      <w:r w:rsidR="00C917F8">
        <w:t xml:space="preserve">insbesondere auf bevorratete Kompensationsmaßnahmen nach § 16 BNatSchG in Verbindung mit § 8 LNatSchG </w:t>
      </w:r>
      <w:r>
        <w:t>zurückzugreifen, soweit die</w:t>
      </w:r>
      <w:r w:rsidR="00C917F8">
        <w:t>se</w:t>
      </w:r>
      <w:r>
        <w:t xml:space="preserve"> Maßnahmen die rechtlichen Anforderungen</w:t>
      </w:r>
      <w:r w:rsidR="00C917F8">
        <w:t>“</w:t>
      </w:r>
      <w:r>
        <w:t xml:space="preserve"> (insbesondere die Ansprüche an eine funktionale Kompensation) </w:t>
      </w:r>
      <w:r w:rsidR="00C917F8">
        <w:t>„</w:t>
      </w:r>
      <w:r>
        <w:t>erfüllen und der Rückgriff im Einzelfall</w:t>
      </w:r>
      <w:r w:rsidR="00C917F8">
        <w:t>,</w:t>
      </w:r>
      <w:r>
        <w:t xml:space="preserve"> insbesondere auch in wirtschaftlicher Hinsicht</w:t>
      </w:r>
      <w:r w:rsidR="00C917F8">
        <w:t xml:space="preserve"> angemessen ist.“</w:t>
      </w:r>
    </w:p>
    <w:p w14:paraId="36EAD217" w14:textId="12B7F2F2" w:rsidR="007E2CCE" w:rsidRPr="00041B93" w:rsidRDefault="00FE7603" w:rsidP="007E2CCE">
      <w:pPr>
        <w:pStyle w:val="Kommentartext"/>
        <w:rPr>
          <w:sz w:val="22"/>
          <w:szCs w:val="24"/>
        </w:rPr>
      </w:pPr>
      <w:r w:rsidRPr="00A92E50">
        <w:rPr>
          <w:sz w:val="22"/>
          <w:szCs w:val="24"/>
        </w:rPr>
        <w:t xml:space="preserve">Beim Rückgriff auf bevorratete Maßnahmen sollte zunächst geprüft werden, ob eigene Ökokonten des LBM im selben Naturraum vorhanden und für die erforderliche Kompensation unter Beachtung der funktionalen Anforderungen geeignet sind. Weiterhin kann bei entsprechender räumlich-funktionaler Eignung </w:t>
      </w:r>
      <w:r w:rsidR="00011957" w:rsidRPr="00A92E50">
        <w:rPr>
          <w:sz w:val="22"/>
          <w:szCs w:val="24"/>
        </w:rPr>
        <w:t xml:space="preserve">auch </w:t>
      </w:r>
      <w:r w:rsidRPr="00A92E50">
        <w:rPr>
          <w:sz w:val="22"/>
          <w:szCs w:val="24"/>
        </w:rPr>
        <w:t xml:space="preserve">auf Ökokonten Dritter zurückgegriffen werden. </w:t>
      </w:r>
    </w:p>
    <w:p w14:paraId="4BA75780" w14:textId="48B1AEED" w:rsidR="00FF5B50" w:rsidRPr="00FF5B50" w:rsidRDefault="00FE7603" w:rsidP="00A92E50">
      <w:r>
        <w:t>Insbesondere wenn für erhebliche Eingriffe</w:t>
      </w:r>
      <w:r w:rsidRPr="00A17E34">
        <w:t xml:space="preserve"> besonderer Schwere </w:t>
      </w:r>
      <w:r>
        <w:t xml:space="preserve">durch Bodenversiegelungen zusätzliche bodenfunktionsbezogene </w:t>
      </w:r>
      <w:r w:rsidRPr="00A17E34">
        <w:t xml:space="preserve">Maßnahmen erforderlich </w:t>
      </w:r>
      <w:r>
        <w:t xml:space="preserve">werden (vgl. Kap. </w:t>
      </w:r>
      <w:r>
        <w:fldChar w:fldCharType="begin"/>
      </w:r>
      <w:r>
        <w:instrText xml:space="preserve"> REF _Ref25655693 \r \h </w:instrText>
      </w:r>
      <w:r w:rsidR="00FF5B50">
        <w:instrText xml:space="preserve"> \* MERGEFORMAT </w:instrText>
      </w:r>
      <w:r>
        <w:fldChar w:fldCharType="separate"/>
      </w:r>
      <w:r w:rsidR="00E24AB8">
        <w:t>6.4.4</w:t>
      </w:r>
      <w:r>
        <w:fldChar w:fldCharType="end"/>
      </w:r>
      <w:r>
        <w:t xml:space="preserve">), sind vorrangig Ökokontomaßnahmen heranzuziehen. </w:t>
      </w:r>
      <w:r w:rsidR="00B57A23">
        <w:t xml:space="preserve">Auch bei </w:t>
      </w:r>
      <w:r>
        <w:t xml:space="preserve">kleineren Straßenbauvorhaben bieten </w:t>
      </w:r>
      <w:r w:rsidR="00B57A23">
        <w:t xml:space="preserve">Ökokonten Vorteile. Zum einen erleichtern </w:t>
      </w:r>
      <w:r>
        <w:t xml:space="preserve">sie die </w:t>
      </w:r>
      <w:r w:rsidR="00B57A23">
        <w:t xml:space="preserve">Flächensuche und eröffnen die </w:t>
      </w:r>
      <w:r>
        <w:t>Möglichkeit eines schnelleren Rückgriffs auf Kompensationsmaßnahmen</w:t>
      </w:r>
      <w:r w:rsidR="00FF5B50">
        <w:t xml:space="preserve"> - die </w:t>
      </w:r>
      <w:r w:rsidR="00FF5B50" w:rsidRPr="00041B93">
        <w:t>Baurechtbeschaffung wird einfacher und kann in kürzerer Zeit erfolgen</w:t>
      </w:r>
      <w:r w:rsidR="00FF5B50">
        <w:t xml:space="preserve">. </w:t>
      </w:r>
      <w:r w:rsidR="00B57A23">
        <w:t>Zum anderen</w:t>
      </w:r>
      <w:r>
        <w:t xml:space="preserve"> kann hier </w:t>
      </w:r>
      <w:r w:rsidR="009A3593">
        <w:t xml:space="preserve">die Herstellung und </w:t>
      </w:r>
      <w:r>
        <w:t>Unterhaltung der Flächen besser organisiert werden</w:t>
      </w:r>
      <w:r w:rsidR="00FF5B50">
        <w:t>, Zeit und Kosten können gespart werden</w:t>
      </w:r>
      <w:r>
        <w:t>.</w:t>
      </w:r>
      <w:r w:rsidR="00FF5B50">
        <w:t xml:space="preserve"> </w:t>
      </w:r>
      <w:r w:rsidR="00FF5B50" w:rsidRPr="00FF5B50">
        <w:t>Zusammenhängende Kompensationsmaßnahmen sind ökologisch sinnvoller und wirksamer als kleine Einzelmaßnahmen.</w:t>
      </w:r>
    </w:p>
    <w:p w14:paraId="04E59A87" w14:textId="77777777" w:rsidR="00465E39" w:rsidRDefault="00465E39" w:rsidP="00465E39">
      <w:r>
        <w:t>Für die Handhabung der Ökokonten hat der LBM in 2014 eine Konzeption erarbeitet, die z.Zt. überarbeitet wird</w:t>
      </w:r>
      <w:r>
        <w:rPr>
          <w:rStyle w:val="Funotenzeichen"/>
        </w:rPr>
        <w:footnoteReference w:id="57"/>
      </w:r>
      <w:r>
        <w:t xml:space="preserve">. </w:t>
      </w:r>
    </w:p>
    <w:p w14:paraId="6ECBF3A7" w14:textId="3690A031" w:rsidR="00A92E50" w:rsidRDefault="00465E39" w:rsidP="00465E39">
      <w:r w:rsidRPr="00041B93">
        <w:t>Der Flächenankauf und die Herstellung der Kompensationsmaßnahmen der Ökokonten</w:t>
      </w:r>
      <w:r w:rsidRPr="009A3593">
        <w:t xml:space="preserve"> </w:t>
      </w:r>
      <w:r w:rsidRPr="00041B93">
        <w:t xml:space="preserve">werden derzeit </w:t>
      </w:r>
      <w:r>
        <w:t xml:space="preserve">beim LBM </w:t>
      </w:r>
      <w:r w:rsidRPr="00041B93">
        <w:t>aus Landesmitteln vorfinanziert. Es können jedoch alle Baulastträger auf die vorgezogenen Maßnahmen in den Ökokonten zurückgreifen. Auch der Bund hat der Vorfinanzierung für das Errichten von Ökokonten zugestimmt.</w:t>
      </w:r>
      <w:r w:rsidR="00A92E50">
        <w:t xml:space="preserve"> Die entsprechenden „</w:t>
      </w:r>
      <w:r w:rsidR="00A92E50" w:rsidRPr="00A92E50">
        <w:t>Richtlinien für die projektübergreif</w:t>
      </w:r>
      <w:r w:rsidR="00A92E50">
        <w:t>ende Bevorratung von Kompensati</w:t>
      </w:r>
      <w:r w:rsidR="00A92E50" w:rsidRPr="00A92E50">
        <w:t>onsmaßnahmen im Bundesfernstraßenbau (R BKS)</w:t>
      </w:r>
      <w:r w:rsidR="00A92E50">
        <w:t>“ liegen der derzeit allerdings nur im Entwurf vor.</w:t>
      </w:r>
    </w:p>
    <w:p w14:paraId="21F9544F" w14:textId="3DE60430" w:rsidR="005B1E0E" w:rsidRPr="00A55554" w:rsidRDefault="00465E39" w:rsidP="00465E39">
      <w:pPr>
        <w:pStyle w:val="Kommentartext"/>
        <w:rPr>
          <w:sz w:val="22"/>
          <w:szCs w:val="24"/>
        </w:rPr>
      </w:pPr>
      <w:r w:rsidRPr="00041B93">
        <w:rPr>
          <w:sz w:val="22"/>
          <w:szCs w:val="24"/>
        </w:rPr>
        <w:t>Bei der Herrichtung der Fläche muss es sich um eine tatsächliche ökologische und/oder landschaftsästhetische Aufwertung der Fläche handeln</w:t>
      </w:r>
      <w:r>
        <w:rPr>
          <w:sz w:val="22"/>
          <w:szCs w:val="24"/>
        </w:rPr>
        <w:t xml:space="preserve">. </w:t>
      </w:r>
      <w:r w:rsidR="00B57A23" w:rsidRPr="00A55554">
        <w:rPr>
          <w:sz w:val="22"/>
          <w:szCs w:val="24"/>
        </w:rPr>
        <w:t xml:space="preserve">Ökokonten werden meist auf Grenzertragsstandorten angelegt, die für die landwirtschaftliche Produktion keine Bedeutung haben (verbuschte Weinbergsbrachen, steinige, magere Standorte, feucht-nasse Auenbereiche) </w:t>
      </w:r>
      <w:r w:rsidR="00802D59">
        <w:rPr>
          <w:sz w:val="22"/>
          <w:szCs w:val="24"/>
        </w:rPr>
        <w:t xml:space="preserve">           </w:t>
      </w:r>
      <w:r w:rsidR="00B57A23" w:rsidRPr="00A55554">
        <w:rPr>
          <w:sz w:val="22"/>
          <w:szCs w:val="24"/>
        </w:rPr>
        <w:t>oder auf ökologischen Sonderstandorten (z.B. Heideflächen, Überflutungsflächen). Weiterhin sind folgenden Maßnahmen zum Aufbau von LBM-eigenen Ökokonten geeignet und können im LBP zur Kompensation herangezogen werden:</w:t>
      </w:r>
    </w:p>
    <w:p w14:paraId="6D7E6C1B" w14:textId="4737923E" w:rsidR="003152AA" w:rsidRDefault="003152AA" w:rsidP="00B57A23">
      <w:pPr>
        <w:pStyle w:val="Aufzhlung1fortlnach6pt"/>
      </w:pPr>
      <w:r>
        <w:t>D</w:t>
      </w:r>
      <w:r w:rsidR="00465E39">
        <w:t>as freiwillige Nachrüsten</w:t>
      </w:r>
      <w:r>
        <w:t xml:space="preserve"> von Amphibienleiteinrichtungen</w:t>
      </w:r>
      <w:r w:rsidR="00841E63">
        <w:t xml:space="preserve"> an bestehenden Verkehrswegen</w:t>
      </w:r>
      <w:r w:rsidR="00DB6EFA">
        <w:rPr>
          <w:rStyle w:val="Funotenzeichen"/>
        </w:rPr>
        <w:footnoteReference w:id="58"/>
      </w:r>
      <w:r w:rsidR="005037F6">
        <w:t>, die Anlage von Grünbrücken</w:t>
      </w:r>
      <w:r w:rsidR="004017FC">
        <w:rPr>
          <w:rStyle w:val="Funotenzeichen"/>
        </w:rPr>
        <w:footnoteReference w:id="59"/>
      </w:r>
      <w:r w:rsidR="005037F6">
        <w:t xml:space="preserve">, </w:t>
      </w:r>
      <w:r w:rsidR="00DB6EFA">
        <w:t xml:space="preserve">der </w:t>
      </w:r>
      <w:r w:rsidR="005037F6">
        <w:t xml:space="preserve">Umbau von Gewässerwehren, </w:t>
      </w:r>
      <w:r w:rsidR="00DB6EFA">
        <w:t xml:space="preserve">der </w:t>
      </w:r>
      <w:r w:rsidR="005037F6">
        <w:t>Rückbau mi</w:t>
      </w:r>
      <w:r w:rsidR="00D74B5B">
        <w:t>litärischer Anlagen</w:t>
      </w:r>
      <w:r w:rsidR="00DB65E7">
        <w:rPr>
          <w:rStyle w:val="Funotenzeichen"/>
        </w:rPr>
        <w:footnoteReference w:id="60"/>
      </w:r>
      <w:r>
        <w:t xml:space="preserve"> </w:t>
      </w:r>
      <w:r w:rsidR="00841E63">
        <w:t xml:space="preserve">etc. </w:t>
      </w:r>
      <w:r>
        <w:t>k</w:t>
      </w:r>
      <w:r w:rsidR="00841E63">
        <w:t>önnen</w:t>
      </w:r>
      <w:r>
        <w:t xml:space="preserve"> ebenfalls als vorgezogene Kompensation (Ökokonto) vereinbart werden. </w:t>
      </w:r>
    </w:p>
    <w:p w14:paraId="5579414A" w14:textId="52052C42" w:rsidR="00D51AF0" w:rsidRDefault="00196747" w:rsidP="00B57A23">
      <w:pPr>
        <w:pStyle w:val="Aufzhlung1fortlnach6pt"/>
      </w:pPr>
      <w:r>
        <w:t>Unter bestimmten Voraussetzungen sind auch Altholzsicherungsmaßnahmen für den Aufbau eines Ökokontos geeignet</w:t>
      </w:r>
      <w:r w:rsidR="001274D7">
        <w:t>, siehe hierzu das „Konzept zum Umgang mit Biotopbäumen, Altbäumen und Totholz bei Landesforsten Rheinland Pfalz“ (BAT Konzept, MULEWF 2011)</w:t>
      </w:r>
      <w:r w:rsidR="00D51AF0">
        <w:t xml:space="preserve"> sowie die Hinweise zur Anerkennung der im BAT-Konzept enthaltenen Elemente als</w:t>
      </w:r>
      <w:r w:rsidR="001274D7">
        <w:t xml:space="preserve"> Ökokonto bzw. Kompensation</w:t>
      </w:r>
      <w:r w:rsidR="001274D7">
        <w:rPr>
          <w:rStyle w:val="Funotenzeichen"/>
        </w:rPr>
        <w:footnoteReference w:id="61"/>
      </w:r>
      <w:r w:rsidR="001274D7">
        <w:t>.</w:t>
      </w:r>
      <w:r w:rsidR="00B57A23">
        <w:t xml:space="preserve"> </w:t>
      </w:r>
      <w:r w:rsidR="00D51AF0">
        <w:t xml:space="preserve">Zu Ökokonto-Maßnahmen im Wald </w:t>
      </w:r>
      <w:r w:rsidR="009936BE">
        <w:t xml:space="preserve">sind die Hinweise zur Durchführung von Ausgleichs- und Ersatzmaßnahmen </w:t>
      </w:r>
      <w:r w:rsidR="009936BE" w:rsidRPr="00BB3F28">
        <w:t>im Wald</w:t>
      </w:r>
      <w:r w:rsidR="009936BE" w:rsidRPr="00BB3F28">
        <w:rPr>
          <w:rStyle w:val="Funotenzeichen"/>
        </w:rPr>
        <w:footnoteReference w:id="62"/>
      </w:r>
      <w:r w:rsidR="009936BE" w:rsidRPr="00BB3F28">
        <w:t xml:space="preserve"> zu berücksichtigen.</w:t>
      </w:r>
    </w:p>
    <w:p w14:paraId="2B7FCB47" w14:textId="71B91BEA" w:rsidR="00BB3F28" w:rsidRDefault="00BB3F28" w:rsidP="00A55554">
      <w:pPr>
        <w:pStyle w:val="Textkrper"/>
      </w:pPr>
      <w:r w:rsidRPr="00BB3F28">
        <w:t>Die Ökokonten werden innerhalb des LBM in FLISTRA</w:t>
      </w:r>
      <w:r w:rsidRPr="00BB3F28">
        <w:rPr>
          <w:i/>
        </w:rPr>
        <w:t>neo</w:t>
      </w:r>
      <w:r>
        <w:t xml:space="preserve"> geführt. Von dort werden sie an LANIS übertragen. </w:t>
      </w:r>
    </w:p>
    <w:p w14:paraId="6570C9CE" w14:textId="4E2271EE" w:rsidR="00BB3F28" w:rsidRPr="00BB3F28" w:rsidRDefault="00BB3F28" w:rsidP="00BB3F28">
      <w:pPr>
        <w:pStyle w:val="Aufzhlung1fortlnach0pt"/>
        <w:numPr>
          <w:ilvl w:val="0"/>
          <w:numId w:val="0"/>
        </w:numPr>
      </w:pPr>
      <w:r>
        <w:t>Die Ökokonten unterscheiden sich von den „Sammelkompensationsflächen / -maßnahmen“, die direkt verschiedenen Eingriffsvorhaben zugeordnet werden und nicht vorgezogen umgesetzt werden.</w:t>
      </w:r>
      <w:r w:rsidR="007F340E">
        <w:t xml:space="preserve"> Sie bedürfen auch keiner Ökokontovereinbarung, sondern werden direkt mit den Naturschutzbehörden in den Genehmigungsverfahren festgelegt.</w:t>
      </w:r>
    </w:p>
    <w:p w14:paraId="0672361D" w14:textId="36E9C176" w:rsidR="00195588" w:rsidRDefault="00195588" w:rsidP="00BC6D32">
      <w:pPr>
        <w:pStyle w:val="berschrift4"/>
        <w:numPr>
          <w:ilvl w:val="2"/>
          <w:numId w:val="34"/>
        </w:numPr>
        <w:tabs>
          <w:tab w:val="num" w:pos="1474"/>
        </w:tabs>
        <w:ind w:left="1191" w:hanging="1191"/>
      </w:pPr>
      <w:bookmarkStart w:id="237" w:name="_Toc143588046"/>
      <w:r>
        <w:t>Weitere Anforderungen an Ausgleichs- und Ersatzmaßnahmen</w:t>
      </w:r>
      <w:bookmarkEnd w:id="237"/>
    </w:p>
    <w:p w14:paraId="6692A969" w14:textId="50A5CC7C" w:rsidR="00195588" w:rsidRDefault="00195588" w:rsidP="00195588">
      <w:pPr>
        <w:pStyle w:val="Textkrper"/>
      </w:pPr>
      <w:r>
        <w:t xml:space="preserve">Auch wenn Kompensationsmaßnahmen nach § 2 Abs. 2 Nr. 2 und 4 LKompVO </w:t>
      </w:r>
      <w:r w:rsidRPr="00356A94">
        <w:t xml:space="preserve">auf die Ziele nach § 7 Abs. 3 Satz 3 und Abs. 4 LNatSchG </w:t>
      </w:r>
      <w:r>
        <w:t xml:space="preserve">RP </w:t>
      </w:r>
      <w:r w:rsidRPr="00356A94">
        <w:t>gerichtet sind</w:t>
      </w:r>
      <w:r>
        <w:t xml:space="preserve"> und </w:t>
      </w:r>
      <w:r w:rsidRPr="00356A94">
        <w:t>die Programme und Pläne nach den §§ 10 und 11 BNatSchG</w:t>
      </w:r>
      <w:r>
        <w:t xml:space="preserve"> zu</w:t>
      </w:r>
      <w:r w:rsidRPr="00356A94">
        <w:t xml:space="preserve"> berücksichtigen</w:t>
      </w:r>
      <w:r>
        <w:t xml:space="preserve"> sind</w:t>
      </w:r>
      <w:r w:rsidR="00224584">
        <w:t xml:space="preserve"> </w:t>
      </w:r>
      <w:r w:rsidR="00224584" w:rsidRPr="00F04637">
        <w:t xml:space="preserve">(vgl. Kap. </w:t>
      </w:r>
      <w:r w:rsidR="00224584">
        <w:rPr>
          <w:highlight w:val="yellow"/>
        </w:rPr>
        <w:fldChar w:fldCharType="begin"/>
      </w:r>
      <w:r w:rsidR="00224584">
        <w:instrText xml:space="preserve"> REF _Ref143590618 \r \h </w:instrText>
      </w:r>
      <w:r w:rsidR="00224584">
        <w:rPr>
          <w:highlight w:val="yellow"/>
        </w:rPr>
      </w:r>
      <w:r w:rsidR="00224584">
        <w:rPr>
          <w:highlight w:val="yellow"/>
        </w:rPr>
        <w:fldChar w:fldCharType="separate"/>
      </w:r>
      <w:r w:rsidR="00E24AB8">
        <w:t>6.2.8</w:t>
      </w:r>
      <w:r w:rsidR="00224584">
        <w:rPr>
          <w:highlight w:val="yellow"/>
        </w:rPr>
        <w:fldChar w:fldCharType="end"/>
      </w:r>
      <w:r w:rsidR="00224584" w:rsidRPr="00F04637">
        <w:t>)</w:t>
      </w:r>
      <w:r>
        <w:t xml:space="preserve">, </w:t>
      </w:r>
      <w:r w:rsidRPr="00F04637">
        <w:t xml:space="preserve">leiten sich Art und Umfang der </w:t>
      </w:r>
      <w:r w:rsidRPr="00195588">
        <w:t xml:space="preserve">Kompensationsmaßnahmen primär aus den </w:t>
      </w:r>
      <w:r w:rsidRPr="00195588">
        <w:rPr>
          <w:b/>
          <w:bCs/>
        </w:rPr>
        <w:t>quantitativen und qualitativen Dimensionen</w:t>
      </w:r>
      <w:r w:rsidRPr="00195588">
        <w:t xml:space="preserve"> </w:t>
      </w:r>
      <w:r w:rsidRPr="00195588">
        <w:rPr>
          <w:b/>
        </w:rPr>
        <w:t>der erheblichen Beeinträchtigungen von Biotopen</w:t>
      </w:r>
      <w:r w:rsidRPr="00195588">
        <w:t xml:space="preserve"> </w:t>
      </w:r>
      <w:r w:rsidRPr="00195588">
        <w:rPr>
          <w:b/>
        </w:rPr>
        <w:t xml:space="preserve">sowie der erheblichen Beeinträchtigung besonderer Schwere der Schutzgüter </w:t>
      </w:r>
      <w:r w:rsidRPr="00F04637">
        <w:t>ab (vgl. Kap.</w:t>
      </w:r>
      <w:r>
        <w:t xml:space="preserve"> </w:t>
      </w:r>
      <w:r w:rsidR="00224584">
        <w:fldChar w:fldCharType="begin"/>
      </w:r>
      <w:r w:rsidR="00224584">
        <w:instrText xml:space="preserve"> REF _Ref143590729 \r \h </w:instrText>
      </w:r>
      <w:r w:rsidR="00224584">
        <w:fldChar w:fldCharType="separate"/>
      </w:r>
      <w:r w:rsidR="00E24AB8">
        <w:t>5.2.3</w:t>
      </w:r>
      <w:r w:rsidR="00224584">
        <w:fldChar w:fldCharType="end"/>
      </w:r>
      <w:r w:rsidR="00224584">
        <w:t xml:space="preserve"> </w:t>
      </w:r>
      <w:r>
        <w:t xml:space="preserve">und </w:t>
      </w:r>
      <w:r>
        <w:fldChar w:fldCharType="begin"/>
      </w:r>
      <w:r>
        <w:instrText xml:space="preserve"> REF _Ref114061462 \r \h </w:instrText>
      </w:r>
      <w:r>
        <w:fldChar w:fldCharType="separate"/>
      </w:r>
      <w:r w:rsidR="00E24AB8">
        <w:t>5.3</w:t>
      </w:r>
      <w:r>
        <w:fldChar w:fldCharType="end"/>
      </w:r>
      <w:r>
        <w:t>)</w:t>
      </w:r>
      <w:r w:rsidRPr="00F04637">
        <w:t>.</w:t>
      </w:r>
      <w:r>
        <w:t xml:space="preserve"> </w:t>
      </w:r>
    </w:p>
    <w:p w14:paraId="237A07CC" w14:textId="77777777" w:rsidR="00195588" w:rsidRDefault="00195588" w:rsidP="00195588">
      <w:pPr>
        <w:pStyle w:val="Textkrper"/>
      </w:pPr>
      <w:r>
        <w:t>Weiterhin sind bei der konkreten Planung</w:t>
      </w:r>
      <w:r w:rsidRPr="00F04637">
        <w:t xml:space="preserve"> der Ausgleichs- und Ersatzmaßnahmen folgende Grundsätze</w:t>
      </w:r>
      <w:r>
        <w:t xml:space="preserve"> zu berücksichtigen</w:t>
      </w:r>
      <w:r w:rsidRPr="00F04637">
        <w:t>:</w:t>
      </w:r>
    </w:p>
    <w:p w14:paraId="1B89F11B" w14:textId="77777777" w:rsidR="00195588" w:rsidRDefault="00195588" w:rsidP="00195588">
      <w:pPr>
        <w:pStyle w:val="Aufzhlung1fortlnach6pt"/>
      </w:pPr>
      <w:r>
        <w:t xml:space="preserve">Kompensationsmaßnahmen müssen zu einer </w:t>
      </w:r>
      <w:r w:rsidRPr="00500284">
        <w:rPr>
          <w:b/>
        </w:rPr>
        <w:t>nachhaltigen Aufwertung</w:t>
      </w:r>
      <w:r w:rsidRPr="00500284">
        <w:t xml:space="preserve"> des Naturhaushaltes oder des Landschaftsbildes</w:t>
      </w:r>
      <w:r>
        <w:t xml:space="preserve"> führen (§ 2 Abs. 2 Nr. 1 LKompVO).</w:t>
      </w:r>
    </w:p>
    <w:p w14:paraId="15F3640A" w14:textId="77777777" w:rsidR="00195588" w:rsidRPr="00F04637" w:rsidRDefault="00195588" w:rsidP="00195588">
      <w:pPr>
        <w:pStyle w:val="Aufzhlung1fortlnach6pt"/>
      </w:pPr>
      <w:r w:rsidRPr="00F04637">
        <w:t xml:space="preserve">Die </w:t>
      </w:r>
      <w:r w:rsidRPr="00F04637">
        <w:rPr>
          <w:b/>
          <w:bCs/>
        </w:rPr>
        <w:t xml:space="preserve">Ausgangswertigkeit </w:t>
      </w:r>
      <w:r w:rsidRPr="00F04637">
        <w:t xml:space="preserve">sowie die </w:t>
      </w:r>
      <w:r w:rsidRPr="00F04637">
        <w:rPr>
          <w:b/>
          <w:bCs/>
        </w:rPr>
        <w:t>Wertsteigerung der Leistungs- und Funktionsfähigkeit</w:t>
      </w:r>
      <w:r w:rsidRPr="00F04637">
        <w:t xml:space="preserve"> der potenziellen Kompensationsfläche durch die vorgesehene Maßnahme sind zu bestimmen</w:t>
      </w:r>
      <w:r>
        <w:t>.</w:t>
      </w:r>
    </w:p>
    <w:p w14:paraId="35519532" w14:textId="290876F8" w:rsidR="00195588" w:rsidRPr="00F04637" w:rsidRDefault="00195588" w:rsidP="00195588">
      <w:pPr>
        <w:pStyle w:val="Aufzhlung1fortlnach6pt"/>
      </w:pPr>
      <w:r w:rsidRPr="00F04637">
        <w:t>Auf den potenziellen Kompensationsflächen müssen geeignete abiotische und biotische</w:t>
      </w:r>
      <w:r w:rsidRPr="00F04637">
        <w:rPr>
          <w:b/>
          <w:bCs/>
        </w:rPr>
        <w:t xml:space="preserve"> Standortfaktoren</w:t>
      </w:r>
      <w:r w:rsidRPr="00F04637">
        <w:t xml:space="preserve"> im Hinblick auf das Kompensationsziel vorhanden sein.</w:t>
      </w:r>
    </w:p>
    <w:p w14:paraId="15D57689" w14:textId="66AA4A8B" w:rsidR="00195588" w:rsidRDefault="00195588" w:rsidP="00195588">
      <w:pPr>
        <w:pStyle w:val="Aufzhlung1fortlnach6pt"/>
      </w:pPr>
      <w:r w:rsidRPr="00F04637">
        <w:t xml:space="preserve">Flächen für Ausgleichs- und Ersatzmaßnahmen müssen von der standörtlichen Voraussetzung in Richtung des </w:t>
      </w:r>
      <w:r w:rsidR="0018137B">
        <w:t>Entwicklungs</w:t>
      </w:r>
      <w:r w:rsidRPr="00F04637">
        <w:t xml:space="preserve">ziels eine entsprechende </w:t>
      </w:r>
      <w:r w:rsidRPr="00F04637">
        <w:rPr>
          <w:b/>
        </w:rPr>
        <w:t>Erfolgssicherheit</w:t>
      </w:r>
      <w:r w:rsidRPr="00F04637">
        <w:t xml:space="preserve"> bieten.</w:t>
      </w:r>
    </w:p>
    <w:p w14:paraId="3931114E" w14:textId="2CE92069" w:rsidR="00195588" w:rsidRDefault="00195588" w:rsidP="00195588">
      <w:pPr>
        <w:pStyle w:val="Aufzhlung1fortlnach6pt"/>
      </w:pPr>
      <w:r>
        <w:t xml:space="preserve">Für die Maßnahme darf </w:t>
      </w:r>
      <w:r w:rsidRPr="00500284">
        <w:rPr>
          <w:b/>
        </w:rPr>
        <w:t>keine anderweitige rechtliche Verpflichtung</w:t>
      </w:r>
      <w:r w:rsidRPr="00500284">
        <w:t xml:space="preserve"> </w:t>
      </w:r>
      <w:r>
        <w:t>bestehen, außerdem muss sie</w:t>
      </w:r>
      <w:r w:rsidRPr="00500284">
        <w:t xml:space="preserve"> </w:t>
      </w:r>
      <w:r w:rsidRPr="00500284">
        <w:rPr>
          <w:b/>
        </w:rPr>
        <w:t>ohne Inanspruchnahme öffentlicher Fördermittel</w:t>
      </w:r>
      <w:r w:rsidRPr="00500284">
        <w:t xml:space="preserve"> durchgeführt werden</w:t>
      </w:r>
      <w:r>
        <w:t xml:space="preserve"> (§ 2 Abs. 2 Nr. 3 LKompVO).</w:t>
      </w:r>
    </w:p>
    <w:p w14:paraId="068D2282" w14:textId="2FD6E25D" w:rsidR="00206960" w:rsidRPr="00F04637" w:rsidRDefault="00206960" w:rsidP="00195588">
      <w:pPr>
        <w:pStyle w:val="Aufzhlung1fortlnach6pt"/>
      </w:pPr>
      <w:r>
        <w:t>Kompe</w:t>
      </w:r>
      <w:r w:rsidR="00016895">
        <w:t>n</w:t>
      </w:r>
      <w:r>
        <w:t>sationsmaßnahmen sind mit Eingriffsbeginn, spätestens jedoch nach drei Jahren nach Eingriffsbeginn herzustellen</w:t>
      </w:r>
      <w:r w:rsidR="00016895">
        <w:t xml:space="preserve"> (§ 4 Abs. 5 LKompVO)</w:t>
      </w:r>
      <w:r w:rsidR="00802D59">
        <w:t>.</w:t>
      </w:r>
      <w:r w:rsidR="00802D59" w:rsidRPr="00802D59">
        <w:t xml:space="preserve"> </w:t>
      </w:r>
    </w:p>
    <w:p w14:paraId="2A71A545" w14:textId="77777777" w:rsidR="00195588" w:rsidRPr="00BF7F0E" w:rsidRDefault="00195588" w:rsidP="00195588">
      <w:pPr>
        <w:pStyle w:val="Aufzhlung1fortlnach6pt"/>
      </w:pPr>
      <w:r w:rsidRPr="00BF7F0E">
        <w:t xml:space="preserve">Die </w:t>
      </w:r>
      <w:r w:rsidRPr="00BF7F0E">
        <w:rPr>
          <w:b/>
        </w:rPr>
        <w:t>Unterhaltung</w:t>
      </w:r>
      <w:r w:rsidRPr="00BF7F0E">
        <w:t xml:space="preserve"> der Kompensationsmaßnahmen ist sicher zu stellen. Gemäß § 2 Abs. 2 Nr. 5 LKompVO sind sie nach Maßgabe des § 15 Abs. 4 BNatSchG für den gemäß § 3 Abs. 6 Satz 2 festgesetzten Zeitraum zu unterhalten, bis die mit der Kompensation wiederherzustellenden Funktionen erreicht sind.</w:t>
      </w:r>
    </w:p>
    <w:p w14:paraId="64DE09ED" w14:textId="5608A258" w:rsidR="00195588" w:rsidRDefault="00195588" w:rsidP="00195588">
      <w:pPr>
        <w:pStyle w:val="Aufzhlung1fortlnach6pt"/>
      </w:pPr>
      <w:r w:rsidRPr="00F04637">
        <w:t xml:space="preserve">Das Kompensationsziel </w:t>
      </w:r>
      <w:r w:rsidR="00F8035D">
        <w:t xml:space="preserve">(Entwicklungsziel) </w:t>
      </w:r>
      <w:r w:rsidRPr="00F04637">
        <w:t xml:space="preserve">sollte möglichst mit einem </w:t>
      </w:r>
      <w:r w:rsidRPr="00F04637">
        <w:rPr>
          <w:b/>
        </w:rPr>
        <w:t>geringen Pflegeaufwand</w:t>
      </w:r>
      <w:r w:rsidRPr="00F04637">
        <w:t xml:space="preserve"> erreichbar sein.</w:t>
      </w:r>
    </w:p>
    <w:p w14:paraId="352FBC57" w14:textId="428EE097" w:rsidR="00195588" w:rsidRDefault="00195588" w:rsidP="00EE2F25">
      <w:pPr>
        <w:pStyle w:val="Aufzhlung1schlussnach12pt"/>
      </w:pPr>
      <w:r>
        <w:t>D</w:t>
      </w:r>
      <w:r w:rsidRPr="00356A94">
        <w:t xml:space="preserve">ie </w:t>
      </w:r>
      <w:r w:rsidRPr="00356A94">
        <w:rPr>
          <w:b/>
        </w:rPr>
        <w:t>rechtliche und tatsächliche Verfügung</w:t>
      </w:r>
      <w:r w:rsidRPr="00356A94">
        <w:t xml:space="preserve"> für die Kompensationsfläche </w:t>
      </w:r>
      <w:r>
        <w:t xml:space="preserve">muss </w:t>
      </w:r>
      <w:r w:rsidRPr="00356A94">
        <w:t xml:space="preserve">nachgewiesen </w:t>
      </w:r>
      <w:r>
        <w:t>sein (§ 2 Abs. 2 Nr. 6 LKompVO).</w:t>
      </w:r>
    </w:p>
    <w:p w14:paraId="0BD4E440" w14:textId="77777777" w:rsidR="001A1C4A" w:rsidRPr="008B524A" w:rsidRDefault="001A1C4A" w:rsidP="00BC6D32">
      <w:pPr>
        <w:pStyle w:val="berschrift4"/>
        <w:numPr>
          <w:ilvl w:val="2"/>
          <w:numId w:val="34"/>
        </w:numPr>
        <w:tabs>
          <w:tab w:val="num" w:pos="1474"/>
        </w:tabs>
        <w:ind w:left="1191" w:hanging="1191"/>
      </w:pPr>
      <w:bookmarkStart w:id="238" w:name="_Toc143588047"/>
      <w:r>
        <w:t>Flächenverfügbarkeit,</w:t>
      </w:r>
      <w:r w:rsidRPr="008B524A">
        <w:t xml:space="preserve"> Suche nach Kompensationsmaßnahmen</w:t>
      </w:r>
      <w:bookmarkEnd w:id="238"/>
      <w:r>
        <w:t xml:space="preserve"> </w:t>
      </w:r>
    </w:p>
    <w:p w14:paraId="01451F08" w14:textId="620E5F28" w:rsidR="001A1C4A" w:rsidRDefault="001A1C4A" w:rsidP="001A1C4A">
      <w:r w:rsidRPr="008B524A">
        <w:t xml:space="preserve">Die </w:t>
      </w:r>
      <w:r w:rsidRPr="001A1C4A">
        <w:rPr>
          <w:b/>
        </w:rPr>
        <w:t>Flächenverfügbarkeit</w:t>
      </w:r>
      <w:r>
        <w:t xml:space="preserve"> ist für die Suche nach Kompensationsmaßnahmen oftmals ein begrenzender Faktor. Primär ist auf den Flächenvorrat von bundes-, landes- oder kreiseigenen Flächen zurückzugreifen. </w:t>
      </w:r>
      <w:r w:rsidR="00FD1068">
        <w:t>Auch</w:t>
      </w:r>
      <w:r>
        <w:t xml:space="preserve"> Ökokonten </w:t>
      </w:r>
      <w:r w:rsidR="00FD1068">
        <w:t>leisten einen Beitrag zur Verbesserung der Flächenverfügbarkeit</w:t>
      </w:r>
      <w:r w:rsidR="00EE2F25">
        <w:t xml:space="preserve"> (vgl. Kap. </w:t>
      </w:r>
      <w:r w:rsidR="00EE2F25">
        <w:fldChar w:fldCharType="begin"/>
      </w:r>
      <w:r w:rsidR="00EE2F25">
        <w:instrText xml:space="preserve"> REF _Ref122447906 \r \h </w:instrText>
      </w:r>
      <w:r w:rsidR="00EE2F25">
        <w:fldChar w:fldCharType="separate"/>
      </w:r>
      <w:r w:rsidR="00E24AB8">
        <w:t>6.2.10</w:t>
      </w:r>
      <w:r w:rsidR="00EE2F25">
        <w:fldChar w:fldCharType="end"/>
      </w:r>
      <w:r w:rsidR="00EE2F25">
        <w:t>)</w:t>
      </w:r>
      <w:r>
        <w:t>.</w:t>
      </w:r>
      <w:r w:rsidR="00FD1068" w:rsidRPr="00FD1068">
        <w:t xml:space="preserve"> </w:t>
      </w:r>
      <w:r w:rsidR="00FD1068">
        <w:t>Weiterhin können Vereinbarungen mit Gemeinden für die Benutzung derer Flächen getroffen werden</w:t>
      </w:r>
      <w:r w:rsidR="00A905E5">
        <w:t xml:space="preserve"> (s. auch Kap. </w:t>
      </w:r>
      <w:r w:rsidR="00A55554">
        <w:fldChar w:fldCharType="begin"/>
      </w:r>
      <w:r w:rsidR="00A55554">
        <w:instrText xml:space="preserve"> REF _Ref142056086 \r \h </w:instrText>
      </w:r>
      <w:r w:rsidR="00A55554">
        <w:fldChar w:fldCharType="separate"/>
      </w:r>
      <w:r w:rsidR="00E24AB8">
        <w:t>6.2.13</w:t>
      </w:r>
      <w:r w:rsidR="00A55554">
        <w:fldChar w:fldCharType="end"/>
      </w:r>
      <w:r w:rsidR="00A905E5">
        <w:t>)</w:t>
      </w:r>
      <w:r w:rsidR="00FD1068">
        <w:t>.</w:t>
      </w:r>
      <w:r w:rsidR="00555C73">
        <w:t xml:space="preserve"> </w:t>
      </w:r>
    </w:p>
    <w:p w14:paraId="53C416B9" w14:textId="77777777" w:rsidR="001A1C4A" w:rsidRDefault="001A1C4A" w:rsidP="001A1C4A">
      <w:r>
        <w:t>Zwar besteht insbesondere für räumlich eng gebundene, v.a. aus artenschutzrechtlicher Sicht zwingend erforderliche Maßnahmen die Möglichkeit einer Enteignung auf Basis einer Planfeststellung, jedoch sollte dies immer das letzte Mittel sein.</w:t>
      </w:r>
    </w:p>
    <w:p w14:paraId="24A8A67B" w14:textId="77777777" w:rsidR="001A1C4A" w:rsidRDefault="001A1C4A" w:rsidP="001A1C4A">
      <w:r>
        <w:t xml:space="preserve">Strategien zur Verbesserung der Flächenverfügbarkeit sind bereits in die rechtlichen Vorgaben eingeflossen, vorrangige Prüfung von Entsiegelungsmöglichkeiten, Maßnahmen zur Wiedervernetzung und produktionsintegrierte Bewirtschaftungs- und Pflegemaßnahmen (§ 15 Abs. 3 BNatSchG), vorrangige Maßnahmen nach § 7 LNatSchG RP, Grundsatz der multifunktionalen Kompensation. Weitere Ansätze zur Verbesserung der Flächenverfügbarkeit sind den </w:t>
      </w:r>
      <w:r w:rsidRPr="00876D9E">
        <w:t>Hinweise</w:t>
      </w:r>
      <w:r>
        <w:t>n</w:t>
      </w:r>
      <w:r w:rsidRPr="00876D9E">
        <w:t xml:space="preserve"> zur Wirksamk</w:t>
      </w:r>
      <w:r>
        <w:t>eit landschaftspflegerischer Maßnahmen im Straß</w:t>
      </w:r>
      <w:r w:rsidRPr="00876D9E">
        <w:t>enbau</w:t>
      </w:r>
      <w:r>
        <w:t xml:space="preserve"> (H LPM) (FGSV 2013) sowie dem Endbericht des Forschungsvorhabens </w:t>
      </w:r>
      <w:r w:rsidRPr="00876D9E">
        <w:t xml:space="preserve">Rahmenbedingungen erfolgreicher Kompensation im Straßenbau </w:t>
      </w:r>
      <w:r>
        <w:t>(</w:t>
      </w:r>
      <w:r w:rsidRPr="00876D9E">
        <w:rPr>
          <w:smallCaps/>
        </w:rPr>
        <w:t>Borkenhagen et al</w:t>
      </w:r>
      <w:r>
        <w:t>. 2019) zu entnehmen.</w:t>
      </w:r>
    </w:p>
    <w:p w14:paraId="75077181" w14:textId="26FCF6D8" w:rsidR="001A1C4A" w:rsidRPr="008B524A" w:rsidRDefault="001A1C4A" w:rsidP="001A1C4A">
      <w:r>
        <w:t>Wird im räumlichen Zusammenhang zum Eingriff ein Flurneuordnungsverfahren durchgeführt, kann dadurch die Flächenverfügbarkeit verbessert werden. Informationen zu Flurneuordnungsverfahren können über die Homepage des Dienstleistungszentrums ländlicher Raum eingeholt werden (</w:t>
      </w:r>
      <w:hyperlink r:id="rId117" w:history="1">
        <w:r w:rsidR="00922F24">
          <w:rPr>
            <w:rStyle w:val="Hyperlink"/>
          </w:rPr>
          <w:t>Landentwicklung\Verfahren (rlp.de)</w:t>
        </w:r>
      </w:hyperlink>
      <w:r>
        <w:t xml:space="preserve">). </w:t>
      </w:r>
    </w:p>
    <w:p w14:paraId="3C54C319" w14:textId="275EC0F7" w:rsidR="002900B5" w:rsidRDefault="002900B5" w:rsidP="00A73F7D">
      <w:pPr>
        <w:pStyle w:val="berschrift4"/>
        <w:keepLines/>
        <w:numPr>
          <w:ilvl w:val="2"/>
          <w:numId w:val="34"/>
        </w:numPr>
        <w:tabs>
          <w:tab w:val="num" w:pos="1474"/>
        </w:tabs>
        <w:ind w:left="1191" w:hanging="1191"/>
      </w:pPr>
      <w:bookmarkStart w:id="239" w:name="_Ref142056086"/>
      <w:bookmarkStart w:id="240" w:name="_Ref142057228"/>
      <w:bookmarkStart w:id="241" w:name="_Toc143588048"/>
      <w:bookmarkStart w:id="242" w:name="_Toc33721263"/>
      <w:bookmarkStart w:id="243" w:name="_Ref48554450"/>
      <w:r>
        <w:t>Sicherung von Maßnahmenflächen und Unterhaltung von Maßnahmen</w:t>
      </w:r>
      <w:bookmarkEnd w:id="239"/>
      <w:bookmarkEnd w:id="240"/>
      <w:bookmarkEnd w:id="241"/>
      <w:r>
        <w:t xml:space="preserve"> </w:t>
      </w:r>
    </w:p>
    <w:p w14:paraId="1ACD6FD9" w14:textId="3FBAFDE6" w:rsidR="002900B5" w:rsidRDefault="002900B5" w:rsidP="00A73F7D">
      <w:pPr>
        <w:keepNext/>
        <w:keepLines/>
        <w:rPr>
          <w:rFonts w:cs="Arial"/>
          <w:szCs w:val="22"/>
        </w:rPr>
      </w:pPr>
      <w:r>
        <w:rPr>
          <w:rFonts w:cs="Arial"/>
          <w:szCs w:val="22"/>
        </w:rPr>
        <w:t>Gemäß § 5 Abs. 1 LKompVO sind A</w:t>
      </w:r>
      <w:r w:rsidRPr="00D747E6">
        <w:rPr>
          <w:rFonts w:cs="Arial"/>
          <w:szCs w:val="22"/>
        </w:rPr>
        <w:t xml:space="preserve">usgleichs- und Ersatzmaßnahmen </w:t>
      </w:r>
      <w:r>
        <w:rPr>
          <w:rFonts w:cs="Arial"/>
          <w:szCs w:val="22"/>
        </w:rPr>
        <w:t xml:space="preserve">in dem jeweils erforderlichen </w:t>
      </w:r>
      <w:r w:rsidRPr="00D747E6">
        <w:rPr>
          <w:rFonts w:cs="Arial"/>
          <w:szCs w:val="22"/>
        </w:rPr>
        <w:t xml:space="preserve">Zeitraum </w:t>
      </w:r>
      <w:r>
        <w:rPr>
          <w:rFonts w:cs="Arial"/>
          <w:szCs w:val="22"/>
        </w:rPr>
        <w:t xml:space="preserve">rechtlich zu </w:t>
      </w:r>
      <w:r w:rsidRPr="00D747E6">
        <w:rPr>
          <w:rFonts w:cs="Arial"/>
          <w:szCs w:val="22"/>
        </w:rPr>
        <w:t>sichern</w:t>
      </w:r>
      <w:r>
        <w:rPr>
          <w:rFonts w:cs="Arial"/>
          <w:szCs w:val="22"/>
        </w:rPr>
        <w:t>. Da der Verursacher eines Eingriffs verpflichtet ist, die Kompensation des Eingriffs so</w:t>
      </w:r>
      <w:r w:rsidRPr="0095251F">
        <w:rPr>
          <w:rFonts w:cs="Arial"/>
          <w:szCs w:val="22"/>
        </w:rPr>
        <w:t xml:space="preserve"> lange </w:t>
      </w:r>
      <w:r>
        <w:rPr>
          <w:rFonts w:cs="Arial"/>
          <w:szCs w:val="22"/>
        </w:rPr>
        <w:t xml:space="preserve">zu </w:t>
      </w:r>
      <w:r w:rsidRPr="0095251F">
        <w:rPr>
          <w:rFonts w:cs="Arial"/>
          <w:szCs w:val="22"/>
        </w:rPr>
        <w:t>gewährleiste</w:t>
      </w:r>
      <w:r>
        <w:rPr>
          <w:rFonts w:cs="Arial"/>
          <w:szCs w:val="22"/>
        </w:rPr>
        <w:t>n</w:t>
      </w:r>
      <w:r w:rsidRPr="0095251F">
        <w:rPr>
          <w:rFonts w:cs="Arial"/>
          <w:szCs w:val="22"/>
        </w:rPr>
        <w:t>, wie der Eingriff besteht bzw. fortwirkt</w:t>
      </w:r>
      <w:r>
        <w:rPr>
          <w:rFonts w:cs="Arial"/>
          <w:szCs w:val="22"/>
        </w:rPr>
        <w:t xml:space="preserve"> bzw. die Funktion erfüllt ist, ergibt sich bei Straßenbauvorhaben daraus grundsätzlich ein </w:t>
      </w:r>
      <w:r w:rsidRPr="0095251F">
        <w:rPr>
          <w:rFonts w:cs="Arial"/>
          <w:szCs w:val="22"/>
        </w:rPr>
        <w:t xml:space="preserve">zeitlich unbegrenzter </w:t>
      </w:r>
      <w:r>
        <w:rPr>
          <w:rFonts w:cs="Arial"/>
          <w:szCs w:val="22"/>
        </w:rPr>
        <w:t xml:space="preserve">Auftrag zur Sicherung der Maßnahmenflächen und Unterhaltung der Maßnahmen. </w:t>
      </w:r>
    </w:p>
    <w:p w14:paraId="5648A289" w14:textId="77777777" w:rsidR="002900B5" w:rsidRDefault="002900B5" w:rsidP="002900B5">
      <w:pPr>
        <w:rPr>
          <w:rFonts w:cs="Arial"/>
          <w:szCs w:val="22"/>
        </w:rPr>
      </w:pPr>
      <w:r w:rsidRPr="00D747E6">
        <w:rPr>
          <w:rFonts w:cs="Arial"/>
          <w:szCs w:val="22"/>
        </w:rPr>
        <w:t xml:space="preserve">Art </w:t>
      </w:r>
      <w:r>
        <w:rPr>
          <w:rFonts w:cs="Arial"/>
          <w:szCs w:val="22"/>
        </w:rPr>
        <w:t>und Umfang der Sicherung müssen gewährleisten, dass die</w:t>
      </w:r>
      <w:r w:rsidRPr="00D747E6">
        <w:rPr>
          <w:rFonts w:cs="Arial"/>
          <w:szCs w:val="22"/>
        </w:rPr>
        <w:t xml:space="preserve"> Kompe</w:t>
      </w:r>
      <w:r>
        <w:rPr>
          <w:rFonts w:cs="Arial"/>
          <w:szCs w:val="22"/>
        </w:rPr>
        <w:t xml:space="preserve">nsationsmaßnahme durchgeführt, gegebenenfalls auch gegenüber Eigentümern, Besitzern oder </w:t>
      </w:r>
      <w:r w:rsidRPr="00D747E6">
        <w:rPr>
          <w:rFonts w:cs="Arial"/>
          <w:szCs w:val="22"/>
        </w:rPr>
        <w:t>sonsti</w:t>
      </w:r>
      <w:r>
        <w:rPr>
          <w:rFonts w:cs="Arial"/>
          <w:szCs w:val="22"/>
        </w:rPr>
        <w:t xml:space="preserve">gen </w:t>
      </w:r>
      <w:r w:rsidRPr="00D747E6">
        <w:rPr>
          <w:rFonts w:cs="Arial"/>
          <w:szCs w:val="22"/>
        </w:rPr>
        <w:t>Nutzungsberechtigten des Grundstücks durchgesetzt werden kann</w:t>
      </w:r>
      <w:r>
        <w:rPr>
          <w:rFonts w:cs="Arial"/>
          <w:szCs w:val="22"/>
        </w:rPr>
        <w:t xml:space="preserve"> (§ 5 Abs. 1 LKompVO). </w:t>
      </w:r>
    </w:p>
    <w:p w14:paraId="3B903F48" w14:textId="77765965" w:rsidR="002900B5" w:rsidRDefault="002900B5" w:rsidP="002900B5">
      <w:pPr>
        <w:tabs>
          <w:tab w:val="left" w:pos="7938"/>
        </w:tabs>
      </w:pPr>
      <w:r>
        <w:t xml:space="preserve">Befinden sich die Grundstücke, auf denen Kompensationsmaßnahmen durchgeführt werden, in der öffentlichen Hand, ist eine dingliche Sicherung (Eintragung einer </w:t>
      </w:r>
      <w:r w:rsidR="003F2005">
        <w:t>beschränkt persönlichen D</w:t>
      </w:r>
      <w:r>
        <w:t>ienstbarkeit</w:t>
      </w:r>
      <w:r w:rsidR="003056B3">
        <w:t xml:space="preserve"> nach § 1090 BGB </w:t>
      </w:r>
      <w:r>
        <w:t xml:space="preserve">im Grundbuch) nicht erforderlich (§ 5 Abs. 2 LKompVO). Ist in diesen Fällen der Eingriffsverursacher nicht selbst Grundstückseigentümer, so reicht eine vertragliche Vereinbarung mit dem Grundstückseigentümer (z.B. der Gemeinde) aus. Diese muss ein Vorkaufsrecht des Straßenbaulastträgers bei einer etwaigen Veräußerung enthalten. </w:t>
      </w:r>
    </w:p>
    <w:p w14:paraId="48074805" w14:textId="50C1B8BE" w:rsidR="00E05EE7" w:rsidRDefault="002900B5" w:rsidP="002900B5">
      <w:pPr>
        <w:pStyle w:val="textkrper0"/>
      </w:pPr>
      <w:r>
        <w:t>Bei privaten Eigentümern der Flächen ist der Grunderwerb anzustreben.</w:t>
      </w:r>
      <w:r w:rsidR="00E05EE7">
        <w:t xml:space="preserve"> </w:t>
      </w:r>
      <w:r w:rsidR="00E05EE7" w:rsidRPr="00C50771">
        <w:t xml:space="preserve">Generell sollten für Maßnahmen nur ganze Flurstücke belegt </w:t>
      </w:r>
      <w:r w:rsidR="00E05EE7">
        <w:t>und erworben</w:t>
      </w:r>
      <w:r w:rsidR="00E05EE7" w:rsidRPr="00C50771">
        <w:t xml:space="preserve"> werden.</w:t>
      </w:r>
      <w:r w:rsidR="00E05EE7">
        <w:t xml:space="preserve"> </w:t>
      </w:r>
      <w:r w:rsidR="00E05EE7" w:rsidRPr="00C50771">
        <w:t xml:space="preserve">Sollten auf den Flurstücken Vegetationsbestände vorhanden sein, die keiner Maßnahme bedürfen, so sind diese </w:t>
      </w:r>
      <w:r w:rsidR="00E05EE7">
        <w:t>in das Pflegekonzept der Maßnahmenfläche zu integrieren</w:t>
      </w:r>
      <w:r w:rsidR="00E05EE7" w:rsidRPr="00C50771">
        <w:t>.</w:t>
      </w:r>
      <w:r w:rsidR="00E05EE7">
        <w:t xml:space="preserve"> Befindet sich beispielsweise auf einer in Grünland umzuwandelnden Ackerfläche bereits eine Hecke, regelt das Maßnahmenblatt </w:t>
      </w:r>
      <w:r w:rsidR="00F81213">
        <w:t xml:space="preserve">neben der Anlage und Unterhaltung des Grünlandes </w:t>
      </w:r>
      <w:r w:rsidR="00E05EE7">
        <w:t xml:space="preserve">auch die dauerhafte Unterhaltung der Hecke. </w:t>
      </w:r>
      <w:r w:rsidR="00F81213">
        <w:t>Die Fläche der Hecke wird allerdings nicht im Rahmen des Biotopwertverfahrens berücksichtigt, weil dort keine Aufwertung stattfindet.</w:t>
      </w:r>
    </w:p>
    <w:p w14:paraId="36F3CB00" w14:textId="77777777" w:rsidR="002900B5" w:rsidRDefault="002900B5" w:rsidP="002900B5">
      <w:pPr>
        <w:pStyle w:val="Textkrper"/>
      </w:pPr>
      <w:r>
        <w:t xml:space="preserve">In Unterlage 10 nach RE 2012 sind die Grunderwerbsflächen, Flächen für die vorübergehende Inanspruchnahme und Flächen, für die eine Grunddienstbarkeit eingetragen werden sollen, </w:t>
      </w:r>
      <w:r>
        <w:rPr>
          <w:rFonts w:cs="Arial"/>
          <w:szCs w:val="22"/>
        </w:rPr>
        <w:t>aufzunehmen</w:t>
      </w:r>
      <w:r>
        <w:t xml:space="preserve">. </w:t>
      </w:r>
    </w:p>
    <w:p w14:paraId="41BF9F95" w14:textId="77220028" w:rsidR="002900B5" w:rsidRDefault="002900B5" w:rsidP="002900B5">
      <w:pPr>
        <w:pStyle w:val="Textkrper"/>
      </w:pPr>
      <w:r>
        <w:t xml:space="preserve">Ausgleichs- und Ersatzmaßnahmen sind durch den Vorhabenträger in dem jeweils erforderlichen Zeitraum zu unterhalten. Nach § 3 Abs. 6 LKompVO ist der Unterhaltungszeitraum im Zulassungsbescheid mit Angabe über den Zeitraum der Maßnahmen zur Herstellung und Erreichung des Entwicklungsziels (Fertigstellungs- und Entwicklungspflege) und soweit erforderlich des Zeitraums zur Aufrechterhaltung des Entwicklungsziels (Instandhaltungsleistungen zur Unterhaltung nach ZTV-LA_STB 2018) anzugeben. Bei dauerhaft wirksamen Eingriffen ist somit auch die Kompensation dauerhaft zu unterhalten, sofern die Maßnahme einer dauerhaften Unterhaltungspflege bedarf. </w:t>
      </w:r>
      <w:r w:rsidRPr="0095251F">
        <w:rPr>
          <w:rFonts w:cs="Arial"/>
          <w:szCs w:val="22"/>
        </w:rPr>
        <w:t>Eine zeitliche Begrenzung von U</w:t>
      </w:r>
      <w:r>
        <w:rPr>
          <w:rFonts w:cs="Arial"/>
          <w:szCs w:val="22"/>
        </w:rPr>
        <w:t>nterhaltungsmaßnahmen ist i.d.</w:t>
      </w:r>
      <w:r w:rsidRPr="0095251F">
        <w:rPr>
          <w:rFonts w:cs="Arial"/>
          <w:szCs w:val="22"/>
        </w:rPr>
        <w:t>R. unzulässig</w:t>
      </w:r>
      <w:r>
        <w:rPr>
          <w:rFonts w:cs="Arial"/>
          <w:szCs w:val="22"/>
        </w:rPr>
        <w:t>.</w:t>
      </w:r>
    </w:p>
    <w:p w14:paraId="6F59F623" w14:textId="0BEE90CD" w:rsidR="002900B5" w:rsidRDefault="002900B5" w:rsidP="002900B5">
      <w:pPr>
        <w:pStyle w:val="Textkrper"/>
      </w:pPr>
      <w:r>
        <w:t xml:space="preserve">Der Abschluss der Herstellung der Maßnahme und das Erreichen des Entwicklungsziels sind der zuständigen Behörde vom Träger der Maßnahme anzuzeigen. </w:t>
      </w:r>
      <w:r w:rsidRPr="00DB4AF8">
        <w:t>Die zuständige Behörde prüft die frist- und sachgerechte Durchführung der Vermeidungs- sowie der festgesetzten Ausgleichs- und Ersatzmaßnahmen einschließlich der erforderlichen Unterhaltungsmaßnahmen</w:t>
      </w:r>
      <w:r>
        <w:t xml:space="preserve"> (§ 17 Abs. 7 BNatSchG)</w:t>
      </w:r>
      <w:r w:rsidRPr="00DB4AF8">
        <w:t xml:space="preserve">. </w:t>
      </w:r>
      <w:r>
        <w:t xml:space="preserve">Gemäß § 3 Abs. 7 LKompVO umfasst diese Prüfung auch das </w:t>
      </w:r>
      <w:r w:rsidR="00A55554">
        <w:t>„</w:t>
      </w:r>
      <w:r>
        <w:t>Ermitteln der erforderlichen Maßnahmen der Durchführung und Unterhaltung sowie ihrer Wirksamkeit und Zielerreichung</w:t>
      </w:r>
      <w:r w:rsidR="00A55554">
        <w:t>“.</w:t>
      </w:r>
      <w:r>
        <w:t xml:space="preserve"> </w:t>
      </w:r>
      <w:r w:rsidRPr="00DB4AF8">
        <w:t>Hierzu kann sie vom Verursacher des Eingriffs die Vorlage eines Berichts verlangen.</w:t>
      </w:r>
      <w:r>
        <w:t xml:space="preserve"> </w:t>
      </w:r>
      <w:r w:rsidRPr="000920C8">
        <w:t>Gemäß § 37 (1) LNatSchG handelt ordnungswidrig, „wer vorsätzlich oder fahrlässig entgegen § 15 Abs. 4 BNatSchG eine Ausgleichs- oder Ersatzmaßnahme in dem festgesetzten Zeitraum nicht oder nicht richtig unterhält“.</w:t>
      </w:r>
    </w:p>
    <w:p w14:paraId="694482D7" w14:textId="5480B0BC" w:rsidR="002900B5" w:rsidRDefault="002900B5" w:rsidP="002900B5">
      <w:r>
        <w:t xml:space="preserve">Das Maßnahmenblatt (s. Kap. </w:t>
      </w:r>
      <w:r w:rsidR="00224584">
        <w:fldChar w:fldCharType="begin"/>
      </w:r>
      <w:r w:rsidR="00224584">
        <w:instrText xml:space="preserve"> REF _Ref114141422 \r \h </w:instrText>
      </w:r>
      <w:r w:rsidR="00224584">
        <w:fldChar w:fldCharType="separate"/>
      </w:r>
      <w:r w:rsidR="00E24AB8">
        <w:t>6.6.3</w:t>
      </w:r>
      <w:r w:rsidR="00224584">
        <w:fldChar w:fldCharType="end"/>
      </w:r>
      <w:r w:rsidR="00224584">
        <w:t xml:space="preserve"> </w:t>
      </w:r>
      <w:r>
        <w:t xml:space="preserve">und Anlage </w:t>
      </w:r>
      <w:r w:rsidR="00224584">
        <w:t>II</w:t>
      </w:r>
      <w:r>
        <w:t xml:space="preserve">) enthält neben einer Beschreibung der Maßnahme zur Herstellung (7. Hinweise für die Ausführungsplanung) auch Angaben zur Unterhaltung (8. Hinweise zur Unterhaltungspflege). </w:t>
      </w:r>
    </w:p>
    <w:p w14:paraId="045C6221" w14:textId="46E21EBA" w:rsidR="002900B5" w:rsidRDefault="002900B5" w:rsidP="002900B5">
      <w:pPr>
        <w:rPr>
          <w:rFonts w:ascii="Calibri" w:hAnsi="Calibri"/>
          <w:szCs w:val="22"/>
        </w:rPr>
      </w:pPr>
      <w:r>
        <w:t>Für die Unterhaltung der Kompensationsmaßnahmen wurde seitens des LBM RP ein sogenannter „Baukasten mit Pflegeanleitungen“ erstellt. Dieser ist als Ergänzung zu dem STLK zu sehen und beinhaltet konkretere Angaben zu Pflegemaßnahmen, Pflegezeitpunkten und Pflegehäufigkeit von den geläufigen Biotoptypen.</w:t>
      </w:r>
      <w:r>
        <w:rPr>
          <w:rStyle w:val="Funotenzeichen"/>
        </w:rPr>
        <w:footnoteReference w:id="63"/>
      </w:r>
      <w:r>
        <w:t xml:space="preserve"> Hieraus können kurze Angaben in die Maßnahmenblätter übernommen werden. Gehen artenschutzrechtliche Anforderungen darüber hinaus, so sind die Maßnahmenbeschreibungen aus dem LBM Leitfaden CEF-Maßnahmen zu übernehmen.</w:t>
      </w:r>
    </w:p>
    <w:p w14:paraId="672D2E4E" w14:textId="3E3B8755" w:rsidR="002900B5" w:rsidRPr="00B625B3" w:rsidRDefault="002900B5" w:rsidP="002900B5">
      <w:pPr>
        <w:pStyle w:val="Textkrper"/>
      </w:pPr>
      <w:r>
        <w:t xml:space="preserve">Die Ausgleichs- und Ersatzmaßnahmen des LBP sowie die arten- und gebietsschutzrechtlich erforderlichen Maßnahmen sind nach Baurechtserlangung in das </w:t>
      </w:r>
      <w:r w:rsidRPr="00E313BD">
        <w:t xml:space="preserve">Programm </w:t>
      </w:r>
      <w:r w:rsidRPr="00587EE7">
        <w:t>FLISTRA</w:t>
      </w:r>
      <w:r w:rsidRPr="00587EE7">
        <w:rPr>
          <w:i/>
        </w:rPr>
        <w:t>neo</w:t>
      </w:r>
      <w:r>
        <w:t xml:space="preserve"> einzupflegen (vgl. Kap. </w:t>
      </w:r>
      <w:r w:rsidR="00224584">
        <w:fldChar w:fldCharType="begin"/>
      </w:r>
      <w:r w:rsidR="00224584">
        <w:instrText xml:space="preserve"> REF _Ref143590818 \r \h </w:instrText>
      </w:r>
      <w:r w:rsidR="00224584">
        <w:fldChar w:fldCharType="separate"/>
      </w:r>
      <w:r w:rsidR="00E24AB8">
        <w:t>9</w:t>
      </w:r>
      <w:r w:rsidR="00224584">
        <w:fldChar w:fldCharType="end"/>
      </w:r>
      <w:r>
        <w:t xml:space="preserve">). </w:t>
      </w:r>
      <w:r w:rsidRPr="00ED589C">
        <w:t xml:space="preserve">Von dort </w:t>
      </w:r>
      <w:r>
        <w:t xml:space="preserve">aus erfolgt gemäß </w:t>
      </w:r>
      <w:r w:rsidRPr="00ED589C">
        <w:t xml:space="preserve">LKompVzVO </w:t>
      </w:r>
      <w:r>
        <w:t xml:space="preserve">eine </w:t>
      </w:r>
      <w:r w:rsidRPr="00ED589C">
        <w:t xml:space="preserve">zentrale Weitergabe der Daten </w:t>
      </w:r>
      <w:r>
        <w:t xml:space="preserve">an das </w:t>
      </w:r>
      <w:r w:rsidRPr="00ED589C">
        <w:t>KomOn-Service-Portal (KSP) des Landes Rheinland-Pfalz (</w:t>
      </w:r>
      <w:r>
        <w:t>vgl.</w:t>
      </w:r>
      <w:r w:rsidR="00BA77B4" w:rsidRPr="00BA77B4">
        <w:t xml:space="preserve"> </w:t>
      </w:r>
      <w:hyperlink r:id="rId118" w:history="1">
        <w:r w:rsidR="00BA77B4">
          <w:rPr>
            <w:rStyle w:val="Hyperlink"/>
          </w:rPr>
          <w:t>Grundlageninformationen zum KSP . Ministerium für Klimaschutz, Umwelt, Energie und Mobilität des Landes Rheinland-Pfalz (rlp.de)</w:t>
        </w:r>
      </w:hyperlink>
      <w:r w:rsidRPr="00ED589C">
        <w:t>)</w:t>
      </w:r>
      <w:r>
        <w:rPr>
          <w:color w:val="00B050"/>
        </w:rPr>
        <w:t>.</w:t>
      </w:r>
    </w:p>
    <w:p w14:paraId="0B8BA7E8" w14:textId="0F15901B" w:rsidR="0033761F" w:rsidRDefault="0033761F" w:rsidP="00BC6D32">
      <w:pPr>
        <w:pStyle w:val="berschrift4"/>
        <w:numPr>
          <w:ilvl w:val="2"/>
          <w:numId w:val="34"/>
        </w:numPr>
        <w:tabs>
          <w:tab w:val="num" w:pos="1474"/>
        </w:tabs>
        <w:ind w:left="1191" w:hanging="1191"/>
      </w:pPr>
      <w:bookmarkStart w:id="244" w:name="_Ref142057134"/>
      <w:bookmarkStart w:id="245" w:name="_Toc143588049"/>
      <w:r>
        <w:t>Angaben zur Pflanzenverwendung und Ansaaten sowie Herstellung von Maßnahmen</w:t>
      </w:r>
      <w:bookmarkEnd w:id="244"/>
      <w:bookmarkEnd w:id="245"/>
      <w:r>
        <w:t xml:space="preserve"> </w:t>
      </w:r>
    </w:p>
    <w:p w14:paraId="2C6F990C" w14:textId="41BAD468" w:rsidR="00A55554" w:rsidRDefault="00A55554" w:rsidP="00A55554">
      <w:r w:rsidRPr="005D5CFB">
        <w:t xml:space="preserve">Gehölzanpflanzungen und Ansaaten gehören zu den wichtigsten landschaftsgestalterischen Maßnahmen. Bei der Anlage von Straßenbegleitgrün </w:t>
      </w:r>
      <w:r w:rsidR="00CF1477">
        <w:t>(Begrünungsmaßnahmen</w:t>
      </w:r>
      <w:r w:rsidR="00A5238B">
        <w:t xml:space="preserve"> s. Kap. 6.1.2</w:t>
      </w:r>
      <w:r w:rsidR="00CF1477">
        <w:t xml:space="preserve">) </w:t>
      </w:r>
      <w:r w:rsidRPr="005D5CFB">
        <w:t>sowie Ausgleichs- und Ersatzmaßnahmen für Eingriffe bei Straßenbauvorhaben werden Hecken, Feldgehölze oder Waldmäntel angelegt. Böschungen und Randstreifen sowie Kompensationsflächen werden durch Ansaat mit Gräsern und Kräutern begrünt.</w:t>
      </w:r>
    </w:p>
    <w:p w14:paraId="7594428E" w14:textId="6CE8BD31" w:rsidR="00590B37" w:rsidRDefault="0033761F" w:rsidP="00590B37">
      <w:r w:rsidRPr="0043000F">
        <w:t>Bei größeren</w:t>
      </w:r>
      <w:r w:rsidRPr="00EE7D4C">
        <w:t xml:space="preserve"> Straßen sind im Mahdbereich der Straßen (4</w:t>
      </w:r>
      <w:r w:rsidR="00B85836">
        <w:t>,5</w:t>
      </w:r>
      <w:r w:rsidRPr="00EE7D4C">
        <w:t xml:space="preserve"> m ab Straßenrand) </w:t>
      </w:r>
      <w:r w:rsidRPr="00FB384D">
        <w:t xml:space="preserve">unter </w:t>
      </w:r>
      <w:r w:rsidRPr="00074F7E">
        <w:t xml:space="preserve">Beachtung der RPS </w:t>
      </w:r>
      <w:r w:rsidRPr="00EE7D4C">
        <w:t>(Richtlinie für den passiven Schutz an Straßen)</w:t>
      </w:r>
      <w:r>
        <w:rPr>
          <w:rStyle w:val="Funotenzeichen"/>
          <w:szCs w:val="22"/>
        </w:rPr>
        <w:footnoteReference w:id="64"/>
      </w:r>
      <w:r w:rsidRPr="00EE7D4C">
        <w:t xml:space="preserve"> keine Bepflanzungen sowie wertvolle Saum-/</w:t>
      </w:r>
      <w:r w:rsidR="004039D7">
        <w:t xml:space="preserve"> </w:t>
      </w:r>
      <w:r w:rsidRPr="00EE7D4C">
        <w:t xml:space="preserve">Grabenbiotope anzulegen. </w:t>
      </w:r>
      <w:r>
        <w:t>Ausgenommen von dieser Vorschrift der RPS sind der Erhalt und die Pflanzung von Bäumen aufgrund zwingender gesetzlicher Vorschriften</w:t>
      </w:r>
      <w:r w:rsidR="00DF07B4">
        <w:t>. H</w:t>
      </w:r>
      <w:r>
        <w:t>ierzu zählen insbesondere Vorschriften des Gebiets- und Artenschutzes sowie des Denkmalschutzes</w:t>
      </w:r>
      <w:r>
        <w:rPr>
          <w:rStyle w:val="Funotenzeichen"/>
          <w:szCs w:val="22"/>
        </w:rPr>
        <w:footnoteReference w:id="65"/>
      </w:r>
      <w:r>
        <w:t>. G</w:t>
      </w:r>
      <w:r w:rsidRPr="00EE7D4C">
        <w:t>emäß der ESAB</w:t>
      </w:r>
      <w:r>
        <w:rPr>
          <w:rStyle w:val="Funotenzeichen"/>
          <w:szCs w:val="22"/>
        </w:rPr>
        <w:footnoteReference w:id="66"/>
      </w:r>
      <w:r w:rsidRPr="00EE7D4C">
        <w:t xml:space="preserve"> </w:t>
      </w:r>
      <w:r>
        <w:t xml:space="preserve">können zudem Bäume </w:t>
      </w:r>
      <w:r w:rsidRPr="00EE7D4C">
        <w:t xml:space="preserve">in vorhandenen Baumreihen / Alleen </w:t>
      </w:r>
      <w:r w:rsidR="00B85836" w:rsidRPr="00362599">
        <w:t>in baumfreie Lücken von bis zu 100 m</w:t>
      </w:r>
      <w:r w:rsidR="00B85836">
        <w:t xml:space="preserve"> </w:t>
      </w:r>
      <w:r w:rsidR="00B85836" w:rsidRPr="00934B09">
        <w:t>ergänzt</w:t>
      </w:r>
      <w:r w:rsidR="00B85836">
        <w:t xml:space="preserve"> werden</w:t>
      </w:r>
      <w:r w:rsidRPr="00EE7D4C">
        <w:t>.</w:t>
      </w:r>
      <w:r>
        <w:t xml:space="preserve"> Sollten Schutzplanken an der Straße vorhanden oder geplant sein, </w:t>
      </w:r>
      <w:r w:rsidR="00B85836" w:rsidRPr="00934B09">
        <w:t xml:space="preserve">dann kann </w:t>
      </w:r>
      <w:r w:rsidR="00B85836">
        <w:t>der Mindestabstand auf 3 m reduziert</w:t>
      </w:r>
      <w:r w:rsidR="00B85836" w:rsidRPr="00934B09">
        <w:t xml:space="preserve"> werden</w:t>
      </w:r>
      <w:r>
        <w:t xml:space="preserve">. Auch ein Tempolimit </w:t>
      </w:r>
      <w:r>
        <w:rPr>
          <w:rFonts w:cs="Arial"/>
        </w:rPr>
        <w:t>≤</w:t>
      </w:r>
      <w:r>
        <w:t xml:space="preserve"> 50 km/h erlaubt eine Pflanzung näher am Fahrbahnrand.</w:t>
      </w:r>
      <w:r w:rsidR="00590B37">
        <w:t xml:space="preserve"> Die Abstände zu Nachbargrundstücken sind nach dem Landesnachbarrechtsgesetz (LNRG § 44</w:t>
      </w:r>
      <w:r w:rsidR="001B2B9B">
        <w:t xml:space="preserve"> bis 49</w:t>
      </w:r>
      <w:r w:rsidR="00590B37">
        <w:t>) zu wahren.</w:t>
      </w:r>
    </w:p>
    <w:p w14:paraId="64C507FD" w14:textId="629FEF0E" w:rsidR="00CF1EEE" w:rsidRPr="00934B09" w:rsidRDefault="00CF1EEE" w:rsidP="00CF1EEE">
      <w:r>
        <w:t xml:space="preserve">Zu beachten für die Planer ist insbesondere, dass Gehölze im Straßenseitenraum nicht vorgesehen werden sollen, wo Böden in Böschungen / Dämmen großteils mit Schotter, Beton, bewehrter Erde, lageweisem Einbau von </w:t>
      </w:r>
      <w:r w:rsidR="00CE4093">
        <w:t>Drahtkörben</w:t>
      </w:r>
      <w:r>
        <w:t xml:space="preserve"> usw. gebaut wurden. </w:t>
      </w:r>
      <w:r w:rsidR="00744F94">
        <w:t>Es sei denn</w:t>
      </w:r>
      <w:r w:rsidR="00A37848">
        <w:t>,</w:t>
      </w:r>
      <w:r w:rsidR="00744F94">
        <w:t xml:space="preserve"> es werden großräumige Pflanzgruben ausgehoben. </w:t>
      </w:r>
      <w:r>
        <w:t>Zudem ist auch auf das Vorhandensein von ober- und unterirdischen Leitungen zu achten.</w:t>
      </w:r>
    </w:p>
    <w:p w14:paraId="56B99947" w14:textId="50AE17D0" w:rsidR="00BC0080" w:rsidRDefault="00BC0080" w:rsidP="00A55554">
      <w:pPr>
        <w:pStyle w:val="Textkrper"/>
      </w:pPr>
      <w:r>
        <w:t>Pflanzungen im wirksamen Abflussbereich Gewässer I und II. Ordnung sind auch mit den zuständigen Wasserbehörden abzustimmen.</w:t>
      </w:r>
    </w:p>
    <w:p w14:paraId="2D1ABEEF" w14:textId="20400928" w:rsidR="00A55554" w:rsidRDefault="00A55554" w:rsidP="00A55554">
      <w:pPr>
        <w:pStyle w:val="Textkrper"/>
      </w:pPr>
      <w:r>
        <w:t>Lärmschutzwände sind gemäß Rundschreiben des LBM fachgerecht zu begrünen.</w:t>
      </w:r>
      <w:r>
        <w:rPr>
          <w:rStyle w:val="Funotenzeichen"/>
        </w:rPr>
        <w:footnoteReference w:id="67"/>
      </w:r>
    </w:p>
    <w:p w14:paraId="0B731CBA" w14:textId="3F24A6DD" w:rsidR="009509CD" w:rsidRDefault="00B85836" w:rsidP="00A55554">
      <w:pPr>
        <w:pStyle w:val="Textkrper"/>
      </w:pPr>
      <w:r>
        <w:t>Seit</w:t>
      </w:r>
      <w:r w:rsidR="00393A3B" w:rsidRPr="00B625B3">
        <w:t xml:space="preserve"> dem 1. März 2020 ist das Ausbringen von Gehölzen und Saatgut außerhalb der Vorkommensgebiete – also nicht gebietseigener Herkunft – nach § 40 Abs.1 S. 4 </w:t>
      </w:r>
      <w:r w:rsidR="00DF07B4" w:rsidRPr="00B75AE8">
        <w:t>Nr. 4 Bundesnaturschutzgesetz (</w:t>
      </w:r>
      <w:r w:rsidR="00393A3B" w:rsidRPr="00B625B3">
        <w:t xml:space="preserve">BNatSchG) nur noch mit Genehmigung möglich. </w:t>
      </w:r>
      <w:r w:rsidR="003B6B6A" w:rsidRPr="00A55554">
        <w:t xml:space="preserve">2011 wurde seitens des LBM RP ein „Leitfaden </w:t>
      </w:r>
      <w:r w:rsidR="00A43F0C" w:rsidRPr="00A55554">
        <w:t>zur Verwendung gebietseigener Pflanzen bei Str</w:t>
      </w:r>
      <w:r w:rsidR="00A55554">
        <w:t>aßenbaumaßnahmen in Rheinland-</w:t>
      </w:r>
      <w:r w:rsidR="00A43F0C" w:rsidRPr="00A55554">
        <w:t>Pfalz“ herausgegeben</w:t>
      </w:r>
      <w:r w:rsidR="00A43F0C" w:rsidRPr="004417A6">
        <w:t>.</w:t>
      </w:r>
      <w:r w:rsidR="00A43F0C" w:rsidRPr="004417A6">
        <w:rPr>
          <w:rStyle w:val="Funotenzeichen"/>
        </w:rPr>
        <w:footnoteReference w:id="68"/>
      </w:r>
    </w:p>
    <w:p w14:paraId="30118C21" w14:textId="41472344" w:rsidR="002B7DAF" w:rsidRDefault="002B7DAF" w:rsidP="002B7DAF">
      <w:pPr>
        <w:pStyle w:val="textkrper0"/>
      </w:pPr>
      <w:r>
        <w:t>Da bei Baumpflanzungen, insbesondere im Straßenraum, spezielle Anforderungen an den Standort und den Platzbedarf bestehen, empfiehlt es sich die hierzu vorhandenen einschlägigen Empfehlungen zu beachten. Beispielhaft wird diesbezüglich auf die „Empfehlungen für Baumpflanzungen, Teil 2 Standortvorbereitungen für Neupflanzungen; Pflanzgruben und Wurzelraumerweiterung, Bauweisen und Substrate“ (FLL 20</w:t>
      </w:r>
      <w:r w:rsidR="00F9790C">
        <w:t>10</w:t>
      </w:r>
      <w:r>
        <w:t>) hingewiesen, die zum Beispiel pauschale Angaben zum erforderlichen ober- und unterirdischen Raumbedarf von Bäumen und Großsträuchern enthalten. Anhand solcher pauschalen Angaben lässt sich z.B. bereits auf der Ebene der Genehmigungsplanung ermitteln, ob Baumpflanzungen in bestimmten Bereichen möglich sind oder nicht.</w:t>
      </w:r>
    </w:p>
    <w:p w14:paraId="7C224A51" w14:textId="77777777" w:rsidR="002B7DAF" w:rsidRDefault="002B7DAF" w:rsidP="00A55554">
      <w:pPr>
        <w:pStyle w:val="Textkrper"/>
      </w:pPr>
    </w:p>
    <w:p w14:paraId="065E941B" w14:textId="29BB2152" w:rsidR="009509CD" w:rsidRPr="005F6AA7" w:rsidRDefault="009509CD" w:rsidP="00A55554">
      <w:pPr>
        <w:pStyle w:val="Zwischenberschrift"/>
      </w:pPr>
      <w:r w:rsidRPr="005F6AA7">
        <w:t>Gebietseigenes Saatgut</w:t>
      </w:r>
    </w:p>
    <w:p w14:paraId="7BBF2ACE" w14:textId="3A94AA3C" w:rsidR="00393A3B" w:rsidRDefault="00393A3B" w:rsidP="00A55554">
      <w:pPr>
        <w:pStyle w:val="Textkrper"/>
      </w:pPr>
      <w:r w:rsidRPr="005F6AA7">
        <w:t>In Rheinland</w:t>
      </w:r>
      <w:r w:rsidR="00A55554">
        <w:t>-</w:t>
      </w:r>
      <w:r w:rsidRPr="005F6AA7">
        <w:t xml:space="preserve">Pfalz darf somit in der freien Natur (gesamter Außenbereich außerhalb von Siedlungsgebieten und einzelnen Siedlungsanlagen) nur noch gebietseigenes Saatgut aus den Ursprungsgebieten UG 7 (Rheinisches Bergland) und UG 9 (Oberrheingraben mit Saarpfälzer Bergland) ausgebracht werden. </w:t>
      </w:r>
      <w:r w:rsidR="00972A04">
        <w:t>Durch die Verwendung von Pflanzen aus dem jeweiligen Vorkommensgebiet soll der Florenverfälschung entgegengewirkt werden.</w:t>
      </w:r>
    </w:p>
    <w:p w14:paraId="6FDA1679" w14:textId="3FD901EB" w:rsidR="00393A3B" w:rsidRPr="005F6AA7" w:rsidRDefault="00393A3B" w:rsidP="00A55554">
      <w:pPr>
        <w:pStyle w:val="Textkrper"/>
      </w:pPr>
      <w:r w:rsidRPr="005F6AA7">
        <w:t xml:space="preserve">Ausnahmen von der freien Natur werden in der </w:t>
      </w:r>
      <w:r w:rsidRPr="00EE7104">
        <w:t>Empfehlung der FLL</w:t>
      </w:r>
      <w:r w:rsidR="00F9790C">
        <w:t xml:space="preserve"> für Begrünung mit gebietseigenem Saatgut (2014)</w:t>
      </w:r>
      <w:r w:rsidRPr="005F6AA7">
        <w:t xml:space="preserve"> nicht direkt aufgelistet, sondern es wird auf die Ausnahmereg</w:t>
      </w:r>
      <w:r w:rsidR="00D51973">
        <w:t>e</w:t>
      </w:r>
      <w:r w:rsidRPr="005F6AA7">
        <w:t>lung des Leitfadens zur Verwendung gebietseigener Gehölze des BMU (2012) “II</w:t>
      </w:r>
      <w:r w:rsidR="005259AB" w:rsidRPr="00B75AE8">
        <w:t>. Sonderfall Straßenbegleitgrün</w:t>
      </w:r>
      <w:r w:rsidRPr="005F6AA7">
        <w:t xml:space="preserve">“ verwiesen. </w:t>
      </w:r>
    </w:p>
    <w:p w14:paraId="49970865" w14:textId="27CE5D14" w:rsidR="00393A3B" w:rsidRDefault="00393A3B" w:rsidP="00A55554">
      <w:pPr>
        <w:pStyle w:val="Textkrper"/>
      </w:pPr>
      <w:r w:rsidRPr="005F6AA7">
        <w:t>Zur freien Natur zählen nicht Sonderstandorte wie</w:t>
      </w:r>
      <w:r w:rsidR="009509CD" w:rsidRPr="005F6AA7">
        <w:t xml:space="preserve"> </w:t>
      </w:r>
      <w:r w:rsidRPr="005F6AA7">
        <w:t>unmittelbarer Straßenseitenraum</w:t>
      </w:r>
      <w:r w:rsidR="009509CD" w:rsidRPr="005F6AA7">
        <w:t xml:space="preserve">, Mittel-/ Trennstreifen, </w:t>
      </w:r>
      <w:r w:rsidRPr="005F6AA7">
        <w:t>Lärmschutzwände, Steilwälle, Stützbauwerke</w:t>
      </w:r>
      <w:r w:rsidR="009509CD" w:rsidRPr="005F6AA7">
        <w:t xml:space="preserve">, </w:t>
      </w:r>
      <w:r w:rsidRPr="005F6AA7">
        <w:t>Intensivbereiche von Parkplätze</w:t>
      </w:r>
      <w:r w:rsidR="009509CD" w:rsidRPr="005F6AA7">
        <w:t>n und Tank und Rastanlagen o.ä.</w:t>
      </w:r>
    </w:p>
    <w:p w14:paraId="2A9D8439" w14:textId="16751F2C" w:rsidR="00393A3B" w:rsidRDefault="00393A3B" w:rsidP="00A55554">
      <w:pPr>
        <w:pStyle w:val="Textkrper"/>
      </w:pPr>
      <w:r w:rsidRPr="005F6AA7">
        <w:t>Bei Ansaaten von Kompensationsflächen wie auch bei Böschungsbegrünungen</w:t>
      </w:r>
      <w:r w:rsidR="003B6A00">
        <w:t xml:space="preserve"> (Begrünungsmaßnahmen)</w:t>
      </w:r>
      <w:r w:rsidRPr="005F6AA7">
        <w:t xml:space="preserve"> ist in folgender Weise zu verfahren:</w:t>
      </w:r>
    </w:p>
    <w:p w14:paraId="77E6400B" w14:textId="2BB622DF" w:rsidR="00393A3B" w:rsidRPr="005F6AA7" w:rsidRDefault="00393A3B" w:rsidP="0097103D">
      <w:pPr>
        <w:pStyle w:val="Textkrper"/>
        <w:numPr>
          <w:ilvl w:val="0"/>
          <w:numId w:val="36"/>
        </w:numPr>
      </w:pPr>
      <w:r w:rsidRPr="005F6AA7">
        <w:t>Prüfen</w:t>
      </w:r>
      <w:r w:rsidR="006643E4">
        <w:t>,</w:t>
      </w:r>
      <w:r w:rsidRPr="005F6AA7">
        <w:t xml:space="preserve"> ob eine Selbstb</w:t>
      </w:r>
      <w:r w:rsidR="003B6A00" w:rsidRPr="00B75AE8">
        <w:t>egrünung erfolgversprechend ist</w:t>
      </w:r>
    </w:p>
    <w:p w14:paraId="5733CED2" w14:textId="4397EA1C" w:rsidR="00393A3B" w:rsidRPr="005F6AA7" w:rsidRDefault="00393A3B" w:rsidP="0097103D">
      <w:pPr>
        <w:pStyle w:val="Textkrper"/>
        <w:numPr>
          <w:ilvl w:val="0"/>
          <w:numId w:val="36"/>
        </w:numPr>
      </w:pPr>
      <w:r w:rsidRPr="005F6AA7">
        <w:t>Begrünung mit naturraumtreuem Saatgut (Mäh- und Druschgut- Übertrag) vorrangig auf Kompensationsflächen</w:t>
      </w:r>
    </w:p>
    <w:p w14:paraId="79922C9F" w14:textId="35FD0399" w:rsidR="00393A3B" w:rsidRDefault="00393A3B" w:rsidP="0097103D">
      <w:pPr>
        <w:pStyle w:val="Textkrper"/>
        <w:numPr>
          <w:ilvl w:val="0"/>
          <w:numId w:val="36"/>
        </w:numPr>
      </w:pPr>
      <w:r w:rsidRPr="005F6AA7">
        <w:t>Begrünung mit Regiosaatgut</w:t>
      </w:r>
    </w:p>
    <w:p w14:paraId="77C6C3E6" w14:textId="5029CFEE" w:rsidR="00393A3B" w:rsidRDefault="00393A3B" w:rsidP="00A55554">
      <w:pPr>
        <w:pStyle w:val="Textkrper"/>
      </w:pPr>
      <w:r w:rsidRPr="005F6AA7">
        <w:t>Da es zu Engpässen bei der Lieferung von Regiosaatgut kommen kann, sollte bei Begrünungen mit Regiosaatgut eine Marktabfrage durchgeführt werden, um sicherzustellen</w:t>
      </w:r>
      <w:r w:rsidR="009509CD" w:rsidRPr="005F6AA7">
        <w:t>,</w:t>
      </w:r>
      <w:r w:rsidRPr="005F6AA7">
        <w:t xml:space="preserve"> das ausreichend Saatgut zur Verfügung steht. Ist dies nicht der Fall, ist eine Genehmigung zur Verwendung von gebietsfremdem Saatgut bei der Naturschutzbehörde zu beantragen. </w:t>
      </w:r>
    </w:p>
    <w:p w14:paraId="1F563D60" w14:textId="5457A8C3" w:rsidR="00393A3B" w:rsidRPr="00B75AE8" w:rsidRDefault="00393A3B" w:rsidP="00A55554">
      <w:pPr>
        <w:pStyle w:val="Textkrper"/>
      </w:pPr>
      <w:r w:rsidRPr="005F6AA7">
        <w:t>Laut Sonderfall Straßenbegleitgrün ist die Verwendung von nicht gebietseigenem Saatgut (z.B. RSM 7.1) für den unmittelbaren Straßenseitenraum (Intensivbereich nach Grünpflegemerkblatt) möglich. Ebenso kann nicht gebietseigenes Saatgut für eine schnelle, stabile Begrünung bei steilen Böschungen</w:t>
      </w:r>
      <w:r w:rsidR="009509CD" w:rsidRPr="005F6AA7">
        <w:t xml:space="preserve"> </w:t>
      </w:r>
      <w:r w:rsidRPr="005F6AA7">
        <w:t>(steiler als 1:1,5</w:t>
      </w:r>
      <w:r w:rsidR="005259AB" w:rsidRPr="00B75AE8">
        <w:t xml:space="preserve">) verwendet werden. </w:t>
      </w:r>
    </w:p>
    <w:p w14:paraId="5A43CBAD" w14:textId="182BDB58" w:rsidR="00393A3B" w:rsidRDefault="00393A3B" w:rsidP="00A55554">
      <w:pPr>
        <w:pStyle w:val="Zwischenberschrift"/>
      </w:pPr>
      <w:r w:rsidRPr="005F6AA7">
        <w:t>Gebietseigene Gehölze</w:t>
      </w:r>
    </w:p>
    <w:p w14:paraId="75E98BAE" w14:textId="78DD0949" w:rsidR="00393A3B" w:rsidRPr="005F6AA7" w:rsidRDefault="00393A3B" w:rsidP="00A55554">
      <w:pPr>
        <w:pStyle w:val="Textkrper"/>
      </w:pPr>
      <w:r w:rsidRPr="005F6AA7">
        <w:t>Bei den gebi</w:t>
      </w:r>
      <w:r w:rsidR="005259AB" w:rsidRPr="005F6AA7">
        <w:t>etseigenen Gehölzen komm</w:t>
      </w:r>
      <w:r w:rsidR="00A55554">
        <w:t>en</w:t>
      </w:r>
      <w:r w:rsidR="005259AB" w:rsidRPr="005F6AA7">
        <w:t xml:space="preserve"> der “</w:t>
      </w:r>
      <w:r w:rsidRPr="005F6AA7">
        <w:t>Leitfaden zur Verwendung gebietseigener Geh</w:t>
      </w:r>
      <w:r w:rsidR="000D05F9" w:rsidRPr="005F6AA7">
        <w:t>ölze“ des BMU 2012, die “</w:t>
      </w:r>
      <w:r w:rsidRPr="005F6AA7">
        <w:t>Empfehlung der AG gebietseigene Gehölze zu Mindeststandards der Zertifizierung gebietseigener</w:t>
      </w:r>
      <w:r w:rsidR="005259AB" w:rsidRPr="00B75AE8">
        <w:t xml:space="preserve"> Gehölze“ sowie das Fachmodul “Gebietseigene Gehölze</w:t>
      </w:r>
      <w:r w:rsidRPr="005F6AA7">
        <w:t>“</w:t>
      </w:r>
      <w:r w:rsidR="005F3751">
        <w:t xml:space="preserve"> (BMU 2022)</w:t>
      </w:r>
      <w:r w:rsidRPr="005F6AA7">
        <w:t xml:space="preserve"> zur Anwendung.</w:t>
      </w:r>
    </w:p>
    <w:p w14:paraId="7CC2DF4B" w14:textId="68A4D89B" w:rsidR="005259AB" w:rsidRDefault="00393A3B" w:rsidP="00A55554">
      <w:pPr>
        <w:pStyle w:val="Textkrper"/>
      </w:pPr>
      <w:r w:rsidRPr="005F6AA7">
        <w:t>Hiernach dürfen nur noch Gehölze oder Gehölzsaatgut aus dem Vorkom</w:t>
      </w:r>
      <w:r w:rsidR="000D05F9" w:rsidRPr="005F6AA7">
        <w:t>mensgebiet 4 “</w:t>
      </w:r>
      <w:r w:rsidRPr="005F6AA7">
        <w:t>Westdeutsches Bergland und Oberrheingraben“ verwendet werden.</w:t>
      </w:r>
      <w:r w:rsidR="00A55554">
        <w:t xml:space="preserve"> </w:t>
      </w:r>
      <w:r w:rsidRPr="005F6AA7">
        <w:t>Ausgenommen hiervon sind Obstgehölze als Kulturobstsorten. Auch ausgenommen von der freien Na</w:t>
      </w:r>
      <w:r w:rsidR="000D05F9" w:rsidRPr="005F6AA7">
        <w:t xml:space="preserve">tur, sind die </w:t>
      </w:r>
      <w:r w:rsidR="003B6A00">
        <w:t xml:space="preserve">o.g. </w:t>
      </w:r>
      <w:r w:rsidR="000D05F9" w:rsidRPr="0055350F">
        <w:t>Sonderstandorte</w:t>
      </w:r>
      <w:r w:rsidR="005259AB" w:rsidRPr="0055350F">
        <w:t>.</w:t>
      </w:r>
      <w:r w:rsidR="00A55554">
        <w:t xml:space="preserve"> </w:t>
      </w:r>
      <w:r w:rsidR="005259AB" w:rsidRPr="0055350F">
        <w:t>Näheres dazu wird in den Rundschreiben des LBM an die Regionalstellen geregelt.</w:t>
      </w:r>
      <w:r w:rsidR="005259AB">
        <w:rPr>
          <w:rStyle w:val="Funotenzeichen"/>
        </w:rPr>
        <w:footnoteReference w:id="69"/>
      </w:r>
    </w:p>
    <w:p w14:paraId="5C319714" w14:textId="1D654A75" w:rsidR="00885C7E" w:rsidRDefault="00885C7E" w:rsidP="00A55554">
      <w:pPr>
        <w:pStyle w:val="Textkrper"/>
      </w:pPr>
      <w:r>
        <w:t>Bei waldbaulichen Maßnahmen h</w:t>
      </w:r>
      <w:r w:rsidRPr="005D5CFB">
        <w:t>andelt es sich um Pflanzmaßnahmen im Anwendungsbereich des Forstvermehrungsgutgesetzes (FoVG) - i. d. R. Aufforstungen -, so sind Herkünfte nach dessen Vorgaben zu verwenden.</w:t>
      </w:r>
    </w:p>
    <w:p w14:paraId="7CFE8798" w14:textId="5CF97283" w:rsidR="006643E4" w:rsidRDefault="00244331" w:rsidP="00A55554">
      <w:pPr>
        <w:pStyle w:val="Textkrper"/>
        <w:tabs>
          <w:tab w:val="left" w:pos="795"/>
        </w:tabs>
      </w:pPr>
      <w:r w:rsidRPr="00EE7D4C">
        <w:t xml:space="preserve">Angaben zur Pflanzenverwendung, Einsaaten und Pflanzqualitäten sind </w:t>
      </w:r>
      <w:r>
        <w:t xml:space="preserve">in den Beschreibungen zu den Ausgleichs-, Ersatz, Vermeidungs-, Begrünungs- und Wiederherstellungsmaßnahmen und deren Maßnahmen- / Dokumentationsblättern (s. Anlagen II und III) </w:t>
      </w:r>
      <w:r w:rsidRPr="00EE7D4C">
        <w:t xml:space="preserve">nicht </w:t>
      </w:r>
      <w:r w:rsidRPr="0043000F">
        <w:t>erforderlich</w:t>
      </w:r>
      <w:r w:rsidRPr="00441EB0">
        <w:rPr>
          <w:szCs w:val="22"/>
        </w:rPr>
        <w:t>, können aber ggf. beispielhaft vorgeschlagen werden</w:t>
      </w:r>
      <w:r w:rsidRPr="0043000F">
        <w:t xml:space="preserve">. </w:t>
      </w:r>
      <w:r>
        <w:t>Ein Hinweis auf gebietseigene Gehölze und Saatgut ist erforderlich. Bzgl. der Pflanzgrößen können Vorgaben erfolgen, ob Alleebäume, groß- oder kleinkronige Bäume verwendet werden sollen.</w:t>
      </w:r>
      <w:r w:rsidR="005F4C9B">
        <w:t xml:space="preserve"> </w:t>
      </w:r>
      <w:r w:rsidR="006643E4" w:rsidRPr="006643E4">
        <w:t>Bei Gehölz- und Waldpflanzungen sind keine Stückzahlen für einzelne Pflanzenarten anzugeben</w:t>
      </w:r>
      <w:r w:rsidR="006643E4">
        <w:t>.</w:t>
      </w:r>
    </w:p>
    <w:p w14:paraId="0921A87B" w14:textId="082EEEC3" w:rsidR="00C233EA" w:rsidRDefault="005F6AA7" w:rsidP="00A55554">
      <w:pPr>
        <w:pStyle w:val="Textkrper"/>
        <w:tabs>
          <w:tab w:val="left" w:pos="795"/>
        </w:tabs>
      </w:pPr>
      <w:r>
        <w:t xml:space="preserve">Der „Leitfaden </w:t>
      </w:r>
      <w:r w:rsidRPr="005D5CFB">
        <w:t>zur Verwendung gebietseigener Pflanzen bei Straßenbaumaßnah</w:t>
      </w:r>
      <w:r w:rsidR="00A55554">
        <w:t>men in Rheinland-</w:t>
      </w:r>
      <w:r w:rsidRPr="005D5CFB">
        <w:t>Pfalz</w:t>
      </w:r>
      <w:r>
        <w:t xml:space="preserve">“ </w:t>
      </w:r>
      <w:r w:rsidR="00C73C4A">
        <w:t xml:space="preserve">(LBM 2011) </w:t>
      </w:r>
      <w:r>
        <w:t xml:space="preserve">enthält für die ausführenden Kollegen eine </w:t>
      </w:r>
      <w:r w:rsidR="00485C1E">
        <w:t>Gesamtl</w:t>
      </w:r>
      <w:r>
        <w:t xml:space="preserve">iste </w:t>
      </w:r>
      <w:r w:rsidR="00485C1E">
        <w:t>für bei Kompensationsmaßnahmen geeigneten Gehölze</w:t>
      </w:r>
      <w:r w:rsidR="00C233EA">
        <w:t>n, so dass im LBP die Angaben entfallen können</w:t>
      </w:r>
      <w:r w:rsidR="00485C1E">
        <w:t>.</w:t>
      </w:r>
      <w:r w:rsidR="00485C1E" w:rsidRPr="00485C1E">
        <w:t xml:space="preserve"> </w:t>
      </w:r>
      <w:r w:rsidR="00C233EA">
        <w:t>Insgesamt wird somit verhindert, dass zu detaillierte Maßgaben im LBP später in der Ausführung nicht umgesetzt werden können, z.B.</w:t>
      </w:r>
      <w:r w:rsidR="001A7CD0">
        <w:t xml:space="preserve"> </w:t>
      </w:r>
      <w:r w:rsidR="00C233EA">
        <w:t>weil gewisse Gehölze in gewünschten Qualitäten auf dem M</w:t>
      </w:r>
      <w:r w:rsidR="00803271">
        <w:t>arkt nicht zur Verfügung stehen.</w:t>
      </w:r>
      <w:r w:rsidR="004D1861">
        <w:t xml:space="preserve"> </w:t>
      </w:r>
    </w:p>
    <w:p w14:paraId="28F87B34" w14:textId="515526C7" w:rsidR="005F6AA7" w:rsidRPr="00485C1E" w:rsidRDefault="00485C1E" w:rsidP="00A55554">
      <w:pPr>
        <w:pStyle w:val="Textkrper"/>
      </w:pPr>
      <w:r>
        <w:t>Angaben bei speziellen artenschutz- und habitatschutzrechtlichen Anforderungen sind allerdings zu erläutern mit Hinweis auf den Leitfaden CEF-Maßnahmen</w:t>
      </w:r>
      <w:r w:rsidR="00F144C4">
        <w:t xml:space="preserve"> des LBM</w:t>
      </w:r>
      <w:r>
        <w:t xml:space="preserve">. </w:t>
      </w:r>
    </w:p>
    <w:p w14:paraId="107808F6" w14:textId="470B6B46" w:rsidR="000E6312" w:rsidRDefault="00803271" w:rsidP="00A55554">
      <w:pPr>
        <w:pStyle w:val="Textkrper"/>
      </w:pPr>
      <w:r>
        <w:t>Angaben zu Massen und Flächen</w:t>
      </w:r>
      <w:r w:rsidR="000E6312">
        <w:t xml:space="preserve"> sind erforderlich.</w:t>
      </w:r>
      <w:r w:rsidR="000E6312" w:rsidRPr="000E6312">
        <w:t xml:space="preserve"> </w:t>
      </w:r>
      <w:r w:rsidR="000E6312">
        <w:t>Die Zahlen müssen übereinstimmen mit den Flächenangaben aus der Eingriffsbewertung, der Eingriffs-/Ausgleichstabelle, den Geometrien in den Plänen, den Geometrien und Angaben in FLISTRA</w:t>
      </w:r>
      <w:r w:rsidR="000E6312" w:rsidRPr="000E6312">
        <w:rPr>
          <w:i/>
        </w:rPr>
        <w:t>neo</w:t>
      </w:r>
      <w:r w:rsidR="000E6312">
        <w:t>.</w:t>
      </w:r>
    </w:p>
    <w:p w14:paraId="1C1F49D4" w14:textId="0F24D0F2" w:rsidR="004D1861" w:rsidRDefault="004D1861" w:rsidP="00A55554">
      <w:pPr>
        <w:pStyle w:val="Textkrper"/>
      </w:pPr>
      <w:r>
        <w:t>Die Maßnahmenplanung ist vor Abgabe der Genehmigungsunterlagen mit den ausführenden Kollegen des LBM abzustimmen. Zudem ist zu recherchieren, ob im Bereich geplanter Pflanzungen Leitungen vorhanden sind</w:t>
      </w:r>
      <w:r w:rsidR="00C82DD7">
        <w:t>.</w:t>
      </w:r>
    </w:p>
    <w:p w14:paraId="6D7FF924" w14:textId="49E047BE" w:rsidR="00B65432" w:rsidRDefault="003C1C59" w:rsidP="00A55554">
      <w:pPr>
        <w:pStyle w:val="Textkrper"/>
      </w:pPr>
      <w:r>
        <w:t xml:space="preserve">Das Maßnahmenblatt enthält </w:t>
      </w:r>
      <w:r w:rsidR="002F2F77">
        <w:t>eine</w:t>
      </w:r>
      <w:r w:rsidR="005F4C9B">
        <w:t xml:space="preserve"> kurze </w:t>
      </w:r>
      <w:r>
        <w:t>Beschreibung der Maßnahme zur Herstellung (4. Beschreibung der Maßnahme</w:t>
      </w:r>
      <w:r w:rsidR="005F4C9B">
        <w:t>)</w:t>
      </w:r>
      <w:r w:rsidR="00B75AE8">
        <w:t xml:space="preserve"> mit Angabe des Zielbiotoptyps / Ziel-Zustandes als Entwicklungsziel</w:t>
      </w:r>
      <w:r w:rsidR="00A24771">
        <w:t>.</w:t>
      </w:r>
      <w:r w:rsidR="00A55554">
        <w:t xml:space="preserve"> </w:t>
      </w:r>
      <w:r w:rsidR="00A24771">
        <w:t>Weitere Angaben zur Herstellung werden nicht benötigt. Sie sind mit der Landschaftspflegerischen Ausführungsplanung zu konkretisieren.</w:t>
      </w:r>
      <w:r w:rsidR="005F6AA7">
        <w:t xml:space="preserve"> </w:t>
      </w:r>
    </w:p>
    <w:p w14:paraId="5AFC71B8" w14:textId="1E90AA66" w:rsidR="00E80E16" w:rsidRPr="00EE2F25" w:rsidRDefault="00E80E16" w:rsidP="00BC6D32">
      <w:pPr>
        <w:pStyle w:val="berschrift3"/>
        <w:numPr>
          <w:ilvl w:val="1"/>
          <w:numId w:val="34"/>
        </w:numPr>
        <w:tabs>
          <w:tab w:val="num" w:pos="6181"/>
        </w:tabs>
        <w:ind w:left="1077" w:hanging="1077"/>
      </w:pPr>
      <w:bookmarkStart w:id="246" w:name="_Toc33721249"/>
      <w:bookmarkStart w:id="247" w:name="_Ref48742191"/>
      <w:bookmarkStart w:id="248" w:name="_Ref48742335"/>
      <w:bookmarkStart w:id="249" w:name="_Ref114216775"/>
      <w:bookmarkStart w:id="250" w:name="_Toc143588050"/>
      <w:bookmarkEnd w:id="242"/>
      <w:bookmarkEnd w:id="243"/>
      <w:r w:rsidRPr="00EE2F25">
        <w:t xml:space="preserve">Kompensation </w:t>
      </w:r>
      <w:bookmarkEnd w:id="246"/>
      <w:bookmarkEnd w:id="247"/>
      <w:bookmarkEnd w:id="248"/>
      <w:r w:rsidR="00351F04" w:rsidRPr="00EE2F25">
        <w:t>im Rahmen der integrierten Biotopbewertung</w:t>
      </w:r>
      <w:bookmarkEnd w:id="249"/>
      <w:bookmarkEnd w:id="250"/>
    </w:p>
    <w:p w14:paraId="21A38B85" w14:textId="77777777" w:rsidR="004147E9" w:rsidRDefault="009A4976" w:rsidP="009A4976">
      <w:pPr>
        <w:pStyle w:val="Textkrper"/>
      </w:pPr>
      <w:r>
        <w:t xml:space="preserve">Im Rahmen des Biotopwertverfahrens wird der Nachweis einer </w:t>
      </w:r>
      <w:r w:rsidRPr="009A4976">
        <w:rPr>
          <w:b/>
        </w:rPr>
        <w:t>wertgleichen Kompensation</w:t>
      </w:r>
      <w:r>
        <w:t xml:space="preserve"> erbracht. </w:t>
      </w:r>
      <w:r w:rsidR="004147E9">
        <w:rPr>
          <w:sz w:val="23"/>
          <w:szCs w:val="23"/>
        </w:rPr>
        <w:t xml:space="preserve">Die Ausgleichs- und Ersatzmaßnahmen sind so zu bemessen, dass der </w:t>
      </w:r>
      <w:r w:rsidR="004147E9">
        <w:rPr>
          <w:b/>
          <w:bCs/>
          <w:sz w:val="23"/>
          <w:szCs w:val="23"/>
        </w:rPr>
        <w:t xml:space="preserve">Kompensationswert </w:t>
      </w:r>
      <w:r w:rsidR="004147E9">
        <w:rPr>
          <w:sz w:val="23"/>
          <w:szCs w:val="23"/>
        </w:rPr>
        <w:t xml:space="preserve">mindestens dem </w:t>
      </w:r>
      <w:r w:rsidR="004147E9">
        <w:rPr>
          <w:b/>
          <w:bCs/>
          <w:sz w:val="23"/>
          <w:szCs w:val="23"/>
        </w:rPr>
        <w:t xml:space="preserve">Kompensationsbedarf </w:t>
      </w:r>
      <w:r w:rsidR="004147E9">
        <w:rPr>
          <w:sz w:val="23"/>
          <w:szCs w:val="23"/>
        </w:rPr>
        <w:t>entspricht.</w:t>
      </w:r>
    </w:p>
    <w:p w14:paraId="1A2C2178" w14:textId="00B85229" w:rsidR="006F39B7" w:rsidRPr="009A4976" w:rsidRDefault="009A4976" w:rsidP="006F39B7">
      <w:pPr>
        <w:pStyle w:val="Textkrperaltt"/>
      </w:pPr>
      <w:r w:rsidRPr="009A4976">
        <w:t xml:space="preserve">Trotz Anwendung des Biotopwertverfahrens sind </w:t>
      </w:r>
      <w:r w:rsidRPr="009A4976">
        <w:rPr>
          <w:b/>
        </w:rPr>
        <w:t>Art und Umfang</w:t>
      </w:r>
      <w:r w:rsidRPr="009A4976">
        <w:t xml:space="preserve"> der Ausgleichs- und Ersatzmaßnahmen räumlich und funktional im Einzelfall zu </w:t>
      </w:r>
      <w:r w:rsidRPr="009A4976">
        <w:rPr>
          <w:b/>
        </w:rPr>
        <w:t xml:space="preserve">begründen. </w:t>
      </w:r>
      <w:r w:rsidR="004147E9" w:rsidRPr="004147E9">
        <w:t>Die als Kompensation neu oder wiederherzustellenden bz</w:t>
      </w:r>
      <w:r w:rsidR="004147E9">
        <w:t>w. zu entwickelnden Biotope müs</w:t>
      </w:r>
      <w:r w:rsidR="004147E9" w:rsidRPr="004147E9">
        <w:t>sen im selben Naturraum liegen, in dem der Eingriff stattfindet und den vom Eingriff betroffenen Biotopen ökologisch gleich oder zumindest ähnlich sein (Wahrung des räumlich-funktionalen Zusammenhangs).</w:t>
      </w:r>
      <w:r w:rsidR="006F39B7">
        <w:t xml:space="preserve"> Allerdings ist eine</w:t>
      </w:r>
      <w:r w:rsidR="006F39B7" w:rsidRPr="009A4976">
        <w:t xml:space="preserve"> Kompensation insbesondere von hochwertigen Biotopen im Wirkbereich des Vorhabens, z. B. durch Lärmemissionen, Staubentwicklung und Schadstoffeinträge</w:t>
      </w:r>
      <w:r w:rsidR="006F39B7">
        <w:t xml:space="preserve"> bei Straßenbauvorhaben </w:t>
      </w:r>
      <w:r w:rsidR="006F39B7" w:rsidRPr="009A4976">
        <w:t>nicht erwünscht</w:t>
      </w:r>
      <w:r w:rsidR="006F39B7">
        <w:t xml:space="preserve"> (vgl. Praxisleitfaden, Kap. 3.3.2)</w:t>
      </w:r>
      <w:r w:rsidR="006F39B7" w:rsidRPr="009A4976">
        <w:t>.</w:t>
      </w:r>
    </w:p>
    <w:p w14:paraId="2A0CBC41" w14:textId="77777777" w:rsidR="009A4976" w:rsidRPr="009A4976" w:rsidRDefault="009A4976" w:rsidP="009A4976">
      <w:pPr>
        <w:pStyle w:val="Textkrper"/>
      </w:pPr>
      <w:r w:rsidRPr="009A4976">
        <w:t>Insbesondere beim Kompensationsumfang ist auf zahlreiche Stellgrößen hinzuweisen, die zu deutlichen Unterschieden im Flächenverbrauch führen können, z.B.:</w:t>
      </w:r>
    </w:p>
    <w:p w14:paraId="459EE447" w14:textId="77777777" w:rsidR="009A4976" w:rsidRPr="009A4976" w:rsidRDefault="009A4976" w:rsidP="009A4976">
      <w:pPr>
        <w:pStyle w:val="Aufzhlung1fortlnach6pt"/>
      </w:pPr>
      <w:r w:rsidRPr="009A4976">
        <w:t>Ausgangszustand / naturschutzfachliche Bedeutung der Maßnahmenfläche,</w:t>
      </w:r>
    </w:p>
    <w:p w14:paraId="7BA84963" w14:textId="77777777" w:rsidR="009A4976" w:rsidRPr="009A4976" w:rsidRDefault="009A4976" w:rsidP="009A4976">
      <w:pPr>
        <w:pStyle w:val="Aufzhlung1fortlnach6pt"/>
      </w:pPr>
      <w:r w:rsidRPr="009A4976">
        <w:t>Eingriffsintensität (Funktionsverlust oder Funktionsminderung),</w:t>
      </w:r>
    </w:p>
    <w:p w14:paraId="021453C1" w14:textId="77777777" w:rsidR="009A4976" w:rsidRPr="009A4976" w:rsidRDefault="009A4976" w:rsidP="009A4976">
      <w:pPr>
        <w:pStyle w:val="Aufzhlung1fortlnach6pt"/>
      </w:pPr>
      <w:r w:rsidRPr="009A4976">
        <w:t>Habitatansprüche der vom Eingriff betroffenen Arten,</w:t>
      </w:r>
    </w:p>
    <w:p w14:paraId="60DDBF18" w14:textId="77777777" w:rsidR="009A4976" w:rsidRPr="009A4976" w:rsidRDefault="009A4976" w:rsidP="009A4976">
      <w:pPr>
        <w:pStyle w:val="Aufzhlung1fortlnach6pt"/>
      </w:pPr>
      <w:r w:rsidRPr="009A4976">
        <w:t>Habitat-/Biotopverbund mit der Umgebung,</w:t>
      </w:r>
    </w:p>
    <w:p w14:paraId="35F8ED77" w14:textId="77777777" w:rsidR="009A4976" w:rsidRPr="009A4976" w:rsidRDefault="009A4976" w:rsidP="009A4976">
      <w:pPr>
        <w:pStyle w:val="Aufzhlung1fortlnach6pt"/>
      </w:pPr>
      <w:r w:rsidRPr="009A4976">
        <w:t>Integration nicht bzw. nur gering flächenwirksamer Maßnahmen wie z.B. Renaturierung von Fließgewässern, Querungshilfen an vorhandenen Barrieren,</w:t>
      </w:r>
    </w:p>
    <w:p w14:paraId="29BAAE5F" w14:textId="77777777" w:rsidR="009A4976" w:rsidRPr="009A4976" w:rsidRDefault="009A4976" w:rsidP="009A4976">
      <w:pPr>
        <w:pStyle w:val="Aufzhlung1schlussnach12pt"/>
      </w:pPr>
      <w:r w:rsidRPr="009A4976">
        <w:t>Multifunktionalität der Maßnahmen.</w:t>
      </w:r>
    </w:p>
    <w:p w14:paraId="79C03891" w14:textId="77777777" w:rsidR="009A4976" w:rsidRDefault="009A4976" w:rsidP="009A4976">
      <w:pPr>
        <w:pStyle w:val="Textkrperaltt"/>
      </w:pPr>
      <w:r w:rsidRPr="009A4976">
        <w:t>Vor diesem Hintergrund können Art und Umfang der Kompensationsmaßnahmen nur funktional auf Grundlage der ermittelten Beeinträchtigungen mit fachgutachterlichem Augenmerk abgeleitet werden.</w:t>
      </w:r>
    </w:p>
    <w:p w14:paraId="5E470C82" w14:textId="77777777" w:rsidR="003730DC" w:rsidRPr="00EE2F25" w:rsidRDefault="00D526B9" w:rsidP="00BC6D32">
      <w:pPr>
        <w:pStyle w:val="berschrift4"/>
        <w:numPr>
          <w:ilvl w:val="2"/>
          <w:numId w:val="34"/>
        </w:numPr>
        <w:tabs>
          <w:tab w:val="num" w:pos="1474"/>
        </w:tabs>
        <w:ind w:left="1191" w:hanging="1191"/>
        <w:rPr>
          <w:lang w:eastAsia="x-none"/>
        </w:rPr>
      </w:pPr>
      <w:bookmarkStart w:id="251" w:name="_Ref114225968"/>
      <w:bookmarkStart w:id="252" w:name="_Toc143588051"/>
      <w:r w:rsidRPr="00EE2F25">
        <w:rPr>
          <w:lang w:eastAsia="x-none"/>
        </w:rPr>
        <w:t>Kompensationswert</w:t>
      </w:r>
      <w:r w:rsidR="003730DC" w:rsidRPr="00EE2F25">
        <w:rPr>
          <w:lang w:eastAsia="x-none"/>
        </w:rPr>
        <w:t xml:space="preserve"> der Maßnahmenflächen</w:t>
      </w:r>
      <w:bookmarkEnd w:id="251"/>
      <w:bookmarkEnd w:id="252"/>
    </w:p>
    <w:p w14:paraId="66B7BE8D" w14:textId="2EEFD1F6" w:rsidR="006F39B7" w:rsidRDefault="006F39B7" w:rsidP="006F39B7">
      <w:pPr>
        <w:pStyle w:val="Textkrperaltt"/>
      </w:pPr>
      <w:r>
        <w:t>Zur Ermittlung des</w:t>
      </w:r>
      <w:r w:rsidRPr="006F39B7">
        <w:t xml:space="preserve"> Kompensationswert</w:t>
      </w:r>
      <w:r>
        <w:t>es von</w:t>
      </w:r>
      <w:r w:rsidRPr="006F39B7">
        <w:t xml:space="preserve"> Ausgleichs- und Ersatzmaßnahmen </w:t>
      </w:r>
      <w:r>
        <w:t xml:space="preserve">ist die Differenz zwischen dem Ausgangszustand der Maßnahmenfläche (Ist-Zustand) und ihrem geplanten Ziel-Zustand zu bilden. </w:t>
      </w:r>
    </w:p>
    <w:p w14:paraId="32161392" w14:textId="77777777" w:rsidR="004147E9" w:rsidRDefault="006F39B7" w:rsidP="004147E9">
      <w:pPr>
        <w:pStyle w:val="Zwischenberschrift"/>
      </w:pPr>
      <w:r>
        <w:t>Biotopwert der Kompensationsflächen im Ist-Zustand</w:t>
      </w:r>
      <w:r w:rsidR="009A4976">
        <w:t xml:space="preserve"> </w:t>
      </w:r>
    </w:p>
    <w:p w14:paraId="13F9948B" w14:textId="63EA3A55" w:rsidR="009A4976" w:rsidRPr="006F39B7" w:rsidRDefault="009A4976" w:rsidP="00E80E16">
      <w:pPr>
        <w:pStyle w:val="Textkrperaltt"/>
        <w:rPr>
          <w:lang w:eastAsia="x-none"/>
        </w:rPr>
      </w:pPr>
      <w:r w:rsidRPr="006F39B7">
        <w:rPr>
          <w:lang w:eastAsia="x-none"/>
        </w:rPr>
        <w:t>Der Biotopwert der für die Kompensation zur Verfügung stehenden und aufzuwertenden Flächen ist vor der Kompensation anhand der Biotopwertliste gegebenenfalls unter Berücksichtigung der Auf- und Abwertungen sowie der Zu- und Abschläge nach</w:t>
      </w:r>
      <w:r w:rsidR="006F39B7" w:rsidRPr="006F39B7">
        <w:rPr>
          <w:lang w:eastAsia="x-none"/>
        </w:rPr>
        <w:t xml:space="preserve"> Anlage 7.1 des Praxisleitfadens</w:t>
      </w:r>
      <w:r w:rsidRPr="006F39B7">
        <w:rPr>
          <w:lang w:eastAsia="x-none"/>
        </w:rPr>
        <w:t xml:space="preserve"> zu ermitteln</w:t>
      </w:r>
      <w:r w:rsidR="006F39B7">
        <w:rPr>
          <w:lang w:eastAsia="x-none"/>
        </w:rPr>
        <w:t xml:space="preserve"> </w:t>
      </w:r>
      <w:r w:rsidR="006F39B7" w:rsidRPr="006F39B7">
        <w:rPr>
          <w:lang w:eastAsia="x-none"/>
        </w:rPr>
        <w:t>(</w:t>
      </w:r>
      <w:r w:rsidR="006F39B7" w:rsidRPr="006F39B7">
        <w:rPr>
          <w:b/>
          <w:lang w:eastAsia="x-none"/>
        </w:rPr>
        <w:t>Ist-Zustand</w:t>
      </w:r>
      <w:r w:rsidR="006F39B7" w:rsidRPr="006F39B7">
        <w:rPr>
          <w:lang w:eastAsia="x-none"/>
        </w:rPr>
        <w:t>)</w:t>
      </w:r>
      <w:r w:rsidRPr="006F39B7">
        <w:rPr>
          <w:lang w:eastAsia="x-none"/>
        </w:rPr>
        <w:t xml:space="preserve">. Für </w:t>
      </w:r>
      <w:r w:rsidR="006F39B7">
        <w:rPr>
          <w:lang w:eastAsia="x-none"/>
        </w:rPr>
        <w:t>bestimmte</w:t>
      </w:r>
      <w:r w:rsidR="006F39B7" w:rsidRPr="006F39B7">
        <w:rPr>
          <w:lang w:eastAsia="x-none"/>
        </w:rPr>
        <w:t xml:space="preserve"> punktuelle und linien</w:t>
      </w:r>
      <w:r w:rsidRPr="006F39B7">
        <w:rPr>
          <w:lang w:eastAsia="x-none"/>
        </w:rPr>
        <w:t xml:space="preserve">förmige Biotope </w:t>
      </w:r>
      <w:r w:rsidR="006F39B7" w:rsidRPr="006F39B7">
        <w:rPr>
          <w:lang w:eastAsia="x-none"/>
        </w:rPr>
        <w:t>(</w:t>
      </w:r>
      <w:r w:rsidR="006F39B7">
        <w:rPr>
          <w:lang w:eastAsia="x-none"/>
        </w:rPr>
        <w:t>i</w:t>
      </w:r>
      <w:r w:rsidR="006F39B7" w:rsidRPr="006F39B7">
        <w:rPr>
          <w:lang w:eastAsia="x-none"/>
        </w:rPr>
        <w:t xml:space="preserve">nsb. Einzelbäume und Fließgewässer) </w:t>
      </w:r>
      <w:r w:rsidRPr="006F39B7">
        <w:rPr>
          <w:lang w:eastAsia="x-none"/>
        </w:rPr>
        <w:t>sind zusätzlich abweichende Flächenregelungen anzuwenden (siehe</w:t>
      </w:r>
      <w:r w:rsidR="006F39B7" w:rsidRPr="006F39B7">
        <w:rPr>
          <w:lang w:eastAsia="x-none"/>
        </w:rPr>
        <w:t xml:space="preserve"> </w:t>
      </w:r>
      <w:r w:rsidR="00224584">
        <w:rPr>
          <w:lang w:eastAsia="x-none"/>
        </w:rPr>
        <w:t>unten</w:t>
      </w:r>
      <w:r w:rsidRPr="006F39B7">
        <w:rPr>
          <w:lang w:eastAsia="x-none"/>
        </w:rPr>
        <w:t>).</w:t>
      </w:r>
    </w:p>
    <w:p w14:paraId="68C45D6E" w14:textId="77777777" w:rsidR="006F39B7" w:rsidRDefault="006F39B7" w:rsidP="006F39B7">
      <w:pPr>
        <w:pStyle w:val="Zwischenberschrift"/>
      </w:pPr>
      <w:r>
        <w:t xml:space="preserve">Biotopwert der Kompensationsflächen im Ziel-Zustand </w:t>
      </w:r>
    </w:p>
    <w:p w14:paraId="504122FF" w14:textId="77777777" w:rsidR="004147E9" w:rsidRDefault="00060F24" w:rsidP="00E80E16">
      <w:pPr>
        <w:pStyle w:val="Textkrperaltt"/>
        <w:rPr>
          <w:lang w:eastAsia="x-none"/>
        </w:rPr>
      </w:pPr>
      <w:r>
        <w:rPr>
          <w:lang w:eastAsia="x-none"/>
        </w:rPr>
        <w:t>A</w:t>
      </w:r>
      <w:r w:rsidRPr="00060F24">
        <w:rPr>
          <w:lang w:eastAsia="x-none"/>
        </w:rPr>
        <w:t xml:space="preserve">ls Kompensationsziel </w:t>
      </w:r>
      <w:r>
        <w:rPr>
          <w:lang w:eastAsia="x-none"/>
        </w:rPr>
        <w:t>ist der</w:t>
      </w:r>
      <w:r w:rsidRPr="00060F24">
        <w:rPr>
          <w:lang w:eastAsia="x-none"/>
        </w:rPr>
        <w:t xml:space="preserve"> Biotopwert des prognostizierten, angestrebten und erwarteten Biotops </w:t>
      </w:r>
      <w:r>
        <w:rPr>
          <w:lang w:eastAsia="x-none"/>
        </w:rPr>
        <w:t>bei</w:t>
      </w:r>
      <w:r w:rsidRPr="00060F24">
        <w:rPr>
          <w:lang w:eastAsia="x-none"/>
        </w:rPr>
        <w:t xml:space="preserve"> der weiteren Berechnung zugrunde zu legen.</w:t>
      </w:r>
    </w:p>
    <w:p w14:paraId="6DE868E6" w14:textId="3D5DEC89" w:rsidR="00D97800" w:rsidRPr="00761FC9" w:rsidRDefault="00060F24" w:rsidP="00D97800">
      <w:pPr>
        <w:pStyle w:val="Textkrperaltt"/>
        <w:rPr>
          <w:lang w:eastAsia="x-none"/>
        </w:rPr>
      </w:pPr>
      <w:r>
        <w:rPr>
          <w:lang w:eastAsia="x-none"/>
        </w:rPr>
        <w:t>Als Zielbiotope sollten vorrangig</w:t>
      </w:r>
      <w:r w:rsidRPr="00060F24">
        <w:rPr>
          <w:lang w:eastAsia="x-none"/>
        </w:rPr>
        <w:t xml:space="preserve"> </w:t>
      </w:r>
      <w:r>
        <w:rPr>
          <w:lang w:eastAsia="x-none"/>
        </w:rPr>
        <w:t xml:space="preserve">mindestens hochwertige </w:t>
      </w:r>
      <w:r w:rsidRPr="00060F24">
        <w:rPr>
          <w:lang w:eastAsia="x-none"/>
        </w:rPr>
        <w:t xml:space="preserve">Biotope </w:t>
      </w:r>
      <w:r>
        <w:rPr>
          <w:lang w:eastAsia="x-none"/>
        </w:rPr>
        <w:t>(</w:t>
      </w:r>
      <w:r w:rsidRPr="00060F24">
        <w:rPr>
          <w:lang w:eastAsia="x-none"/>
        </w:rPr>
        <w:t xml:space="preserve">Wertstufen 4 </w:t>
      </w:r>
      <w:r>
        <w:rPr>
          <w:lang w:eastAsia="x-none"/>
        </w:rPr>
        <w:t>bis</w:t>
      </w:r>
      <w:r w:rsidRPr="00060F24">
        <w:rPr>
          <w:lang w:eastAsia="x-none"/>
        </w:rPr>
        <w:t xml:space="preserve"> </w:t>
      </w:r>
      <w:r>
        <w:rPr>
          <w:lang w:eastAsia="x-none"/>
        </w:rPr>
        <w:t xml:space="preserve">6, vgl. Kap. </w:t>
      </w:r>
      <w:r>
        <w:rPr>
          <w:lang w:eastAsia="x-none"/>
        </w:rPr>
        <w:fldChar w:fldCharType="begin"/>
      </w:r>
      <w:r>
        <w:rPr>
          <w:lang w:eastAsia="x-none"/>
        </w:rPr>
        <w:instrText xml:space="preserve"> REF _Ref80000498 \r \h </w:instrText>
      </w:r>
      <w:r>
        <w:rPr>
          <w:lang w:eastAsia="x-none"/>
        </w:rPr>
      </w:r>
      <w:r>
        <w:rPr>
          <w:lang w:eastAsia="x-none"/>
        </w:rPr>
        <w:fldChar w:fldCharType="separate"/>
      </w:r>
      <w:r w:rsidR="00E24AB8">
        <w:rPr>
          <w:lang w:eastAsia="x-none"/>
        </w:rPr>
        <w:t>3.2.1</w:t>
      </w:r>
      <w:r>
        <w:rPr>
          <w:lang w:eastAsia="x-none"/>
        </w:rPr>
        <w:fldChar w:fldCharType="end"/>
      </w:r>
      <w:r w:rsidRPr="00060F24">
        <w:rPr>
          <w:lang w:eastAsia="x-none"/>
        </w:rPr>
        <w:t xml:space="preserve">) </w:t>
      </w:r>
      <w:r w:rsidR="00D97800">
        <w:rPr>
          <w:lang w:eastAsia="x-none"/>
        </w:rPr>
        <w:t xml:space="preserve">angestrebt werden. Demnach kommen vor allem Biotope mit einem Biotopwert von </w:t>
      </w:r>
      <w:r w:rsidR="00D97800" w:rsidRPr="00D97800">
        <w:rPr>
          <w:b/>
          <w:lang w:eastAsia="x-none"/>
        </w:rPr>
        <w:t>mindestens 13 Wertpunkten</w:t>
      </w:r>
      <w:r w:rsidR="00D97800">
        <w:rPr>
          <w:lang w:eastAsia="x-none"/>
        </w:rPr>
        <w:t xml:space="preserve"> als Zielbiotope in Betracht.</w:t>
      </w:r>
      <w:r w:rsidR="00D97800" w:rsidRPr="00D97800">
        <w:rPr>
          <w:lang w:eastAsia="x-none"/>
        </w:rPr>
        <w:t xml:space="preserve"> </w:t>
      </w:r>
    </w:p>
    <w:p w14:paraId="080D3EB6" w14:textId="77777777" w:rsidR="00D97800" w:rsidRDefault="00D97800" w:rsidP="00E80E16">
      <w:pPr>
        <w:pStyle w:val="Textkrperaltt"/>
        <w:rPr>
          <w:lang w:eastAsia="x-none"/>
        </w:rPr>
      </w:pPr>
      <w:r w:rsidRPr="00D97800">
        <w:rPr>
          <w:lang w:eastAsia="x-none"/>
        </w:rPr>
        <w:t xml:space="preserve">Das Kompensationsziel </w:t>
      </w:r>
      <w:r>
        <w:rPr>
          <w:lang w:eastAsia="x-none"/>
        </w:rPr>
        <w:t xml:space="preserve">der Maßnahme </w:t>
      </w:r>
      <w:r w:rsidRPr="00D97800">
        <w:rPr>
          <w:lang w:eastAsia="x-none"/>
        </w:rPr>
        <w:t>ist biotopspezifisch festzulegen</w:t>
      </w:r>
      <w:r>
        <w:rPr>
          <w:lang w:eastAsia="x-none"/>
        </w:rPr>
        <w:t xml:space="preserve"> und</w:t>
      </w:r>
      <w:r w:rsidRPr="00D97800">
        <w:rPr>
          <w:lang w:eastAsia="x-none"/>
        </w:rPr>
        <w:t xml:space="preserve"> </w:t>
      </w:r>
      <w:r w:rsidRPr="00BF4AF8">
        <w:rPr>
          <w:b/>
          <w:lang w:eastAsia="x-none"/>
        </w:rPr>
        <w:t>muss innerhalb des Kompensationszeitraumes und i. d. R. spätestens in 30 Jahren erreichbar sein</w:t>
      </w:r>
      <w:r w:rsidRPr="00D97800">
        <w:rPr>
          <w:lang w:eastAsia="x-none"/>
        </w:rPr>
        <w:t>.</w:t>
      </w:r>
      <w:r>
        <w:rPr>
          <w:lang w:eastAsia="x-none"/>
        </w:rPr>
        <w:t xml:space="preserve"> </w:t>
      </w:r>
      <w:r w:rsidR="00060F24" w:rsidRPr="00060F24">
        <w:rPr>
          <w:lang w:eastAsia="x-none"/>
        </w:rPr>
        <w:t xml:space="preserve">Regelmäßige Ausnahmen bilden die Neuanlage von Wäldern. </w:t>
      </w:r>
    </w:p>
    <w:p w14:paraId="7F2B8908" w14:textId="1ADC64ED" w:rsidR="00D97800" w:rsidRDefault="00D97800" w:rsidP="00E80E16">
      <w:pPr>
        <w:pStyle w:val="Textkrperaltt"/>
        <w:rPr>
          <w:lang w:eastAsia="x-none"/>
        </w:rPr>
      </w:pPr>
      <w:r w:rsidRPr="00BF4AF8">
        <w:rPr>
          <w:b/>
          <w:lang w:eastAsia="x-none"/>
        </w:rPr>
        <w:t>Die Entwicklungszeiten verschiedener Zielbiotope sind abhängig vom konkreten Ausgangszustand der Maßnahmenfläche</w:t>
      </w:r>
      <w:r>
        <w:rPr>
          <w:lang w:eastAsia="x-none"/>
        </w:rPr>
        <w:t>. Ab einer Entwicklungszeit von 5 Jahren sind time</w:t>
      </w:r>
      <w:r w:rsidR="000D7917">
        <w:rPr>
          <w:lang w:eastAsia="x-none"/>
        </w:rPr>
        <w:t xml:space="preserve"> </w:t>
      </w:r>
      <w:r>
        <w:rPr>
          <w:lang w:eastAsia="x-none"/>
        </w:rPr>
        <w:t xml:space="preserve">lag-Effekte zu berücksichtigen, denen durch Zuschläge begegnet wird. </w:t>
      </w:r>
      <w:r w:rsidR="003A1F42">
        <w:rPr>
          <w:lang w:eastAsia="x-none"/>
        </w:rPr>
        <w:t>Je nach</w:t>
      </w:r>
      <w:r>
        <w:rPr>
          <w:lang w:eastAsia="x-none"/>
        </w:rPr>
        <w:t xml:space="preserve"> E</w:t>
      </w:r>
      <w:r w:rsidR="003A1F42">
        <w:rPr>
          <w:lang w:eastAsia="x-none"/>
        </w:rPr>
        <w:t>ntwicklungszeit</w:t>
      </w:r>
      <w:r>
        <w:rPr>
          <w:lang w:eastAsia="x-none"/>
        </w:rPr>
        <w:t xml:space="preserve"> sind für den </w:t>
      </w:r>
      <w:r w:rsidRPr="003A1F42">
        <w:rPr>
          <w:b/>
          <w:lang w:eastAsia="x-none"/>
        </w:rPr>
        <w:t>time</w:t>
      </w:r>
      <w:r w:rsidR="000D7917">
        <w:rPr>
          <w:b/>
          <w:lang w:eastAsia="x-none"/>
        </w:rPr>
        <w:t xml:space="preserve"> </w:t>
      </w:r>
      <w:r w:rsidRPr="003A1F42">
        <w:rPr>
          <w:b/>
          <w:lang w:eastAsia="x-none"/>
        </w:rPr>
        <w:t>lag-Effekt</w:t>
      </w:r>
      <w:r>
        <w:rPr>
          <w:lang w:eastAsia="x-none"/>
        </w:rPr>
        <w:t xml:space="preserve"> folgende </w:t>
      </w:r>
      <w:r w:rsidRPr="003A1F42">
        <w:rPr>
          <w:b/>
          <w:lang w:eastAsia="x-none"/>
        </w:rPr>
        <w:t>Faktoren</w:t>
      </w:r>
      <w:r>
        <w:rPr>
          <w:lang w:eastAsia="x-none"/>
        </w:rPr>
        <w:t xml:space="preserve"> anzusetzen:</w:t>
      </w:r>
    </w:p>
    <w:p w14:paraId="4434EB98" w14:textId="1380C0B1" w:rsidR="00D97800" w:rsidRDefault="00D97800" w:rsidP="00D97800">
      <w:pPr>
        <w:pStyle w:val="Aufzhlung1fortlnach6pt"/>
        <w:rPr>
          <w:lang w:eastAsia="x-none"/>
        </w:rPr>
      </w:pPr>
      <w:r w:rsidRPr="00060F24">
        <w:rPr>
          <w:lang w:eastAsia="x-none"/>
        </w:rPr>
        <w:t>Biotopen mit Entwicklungszeiten von 5 bis 10 Jahren</w:t>
      </w:r>
      <w:r>
        <w:rPr>
          <w:lang w:eastAsia="x-none"/>
        </w:rPr>
        <w:t xml:space="preserve">: </w:t>
      </w:r>
      <w:r w:rsidR="003A1F42">
        <w:rPr>
          <w:lang w:eastAsia="x-none"/>
        </w:rPr>
        <w:tab/>
      </w:r>
      <w:r w:rsidR="003A1F42" w:rsidRPr="00060F24">
        <w:rPr>
          <w:lang w:eastAsia="x-none"/>
        </w:rPr>
        <w:t>Faktor 1,2</w:t>
      </w:r>
      <w:r w:rsidR="00B067C6">
        <w:rPr>
          <w:lang w:eastAsia="x-none"/>
        </w:rPr>
        <w:t xml:space="preserve"> </w:t>
      </w:r>
      <w:r w:rsidR="00EE2F25">
        <w:rPr>
          <w:lang w:eastAsia="x-none"/>
        </w:rPr>
        <w:tab/>
      </w:r>
      <w:r w:rsidR="00EE2F25">
        <w:rPr>
          <w:lang w:eastAsia="x-none"/>
        </w:rPr>
        <w:br/>
      </w:r>
      <w:r w:rsidR="00B067C6">
        <w:rPr>
          <w:lang w:eastAsia="x-none"/>
        </w:rPr>
        <w:t>(</w:t>
      </w:r>
      <w:r w:rsidR="00EE2F25">
        <w:rPr>
          <w:lang w:eastAsia="x-none"/>
        </w:rPr>
        <w:t>d.h</w:t>
      </w:r>
      <w:r w:rsidR="00761FC9">
        <w:rPr>
          <w:lang w:eastAsia="x-none"/>
        </w:rPr>
        <w:t>.</w:t>
      </w:r>
      <w:r w:rsidR="00EE2F25">
        <w:rPr>
          <w:lang w:eastAsia="x-none"/>
        </w:rPr>
        <w:t xml:space="preserve"> d</w:t>
      </w:r>
      <w:r w:rsidR="00B067C6">
        <w:rPr>
          <w:lang w:eastAsia="x-none"/>
        </w:rPr>
        <w:t>ie 1,2-fache Fläche ist bereit zu stellen)</w:t>
      </w:r>
    </w:p>
    <w:p w14:paraId="3D3F1171" w14:textId="77777777" w:rsidR="003A1F42" w:rsidRDefault="003A1F42" w:rsidP="003A1F42">
      <w:pPr>
        <w:pStyle w:val="Aufzhlung1fortlnach6pt"/>
        <w:rPr>
          <w:lang w:eastAsia="x-none"/>
        </w:rPr>
      </w:pPr>
      <w:r w:rsidRPr="00060F24">
        <w:rPr>
          <w:lang w:eastAsia="x-none"/>
        </w:rPr>
        <w:t>Bioto</w:t>
      </w:r>
      <w:r>
        <w:rPr>
          <w:lang w:eastAsia="x-none"/>
        </w:rPr>
        <w:t>pen mit Entwicklungszeiten von 10 bis 3</w:t>
      </w:r>
      <w:r w:rsidRPr="00060F24">
        <w:rPr>
          <w:lang w:eastAsia="x-none"/>
        </w:rPr>
        <w:t>0 Jahren</w:t>
      </w:r>
      <w:r>
        <w:rPr>
          <w:lang w:eastAsia="x-none"/>
        </w:rPr>
        <w:t xml:space="preserve">: </w:t>
      </w:r>
      <w:r>
        <w:rPr>
          <w:lang w:eastAsia="x-none"/>
        </w:rPr>
        <w:tab/>
        <w:t>Faktor 1,5</w:t>
      </w:r>
    </w:p>
    <w:p w14:paraId="378CF31E" w14:textId="3CE5E8A6" w:rsidR="003A1F42" w:rsidRDefault="003A1F42" w:rsidP="003A1F42">
      <w:pPr>
        <w:pStyle w:val="Aufzhlung1fortlnach6pt"/>
        <w:spacing w:after="240"/>
        <w:rPr>
          <w:lang w:eastAsia="x-none"/>
        </w:rPr>
      </w:pPr>
      <w:r w:rsidRPr="00060F24">
        <w:rPr>
          <w:lang w:eastAsia="x-none"/>
        </w:rPr>
        <w:t>Biotopen mit Entwicklungszeiten von über 30 Jahren</w:t>
      </w:r>
      <w:r w:rsidR="005E0309">
        <w:rPr>
          <w:rStyle w:val="Funotenzeichen"/>
          <w:lang w:eastAsia="x-none"/>
        </w:rPr>
        <w:footnoteReference w:id="70"/>
      </w:r>
      <w:r>
        <w:rPr>
          <w:lang w:eastAsia="x-none"/>
        </w:rPr>
        <w:t xml:space="preserve">: </w:t>
      </w:r>
      <w:r>
        <w:rPr>
          <w:lang w:eastAsia="x-none"/>
        </w:rPr>
        <w:tab/>
        <w:t>Faktor 2</w:t>
      </w:r>
    </w:p>
    <w:p w14:paraId="3557A249" w14:textId="30F45A39" w:rsidR="001C7994" w:rsidRDefault="00761FC9" w:rsidP="00761FC9">
      <w:pPr>
        <w:pStyle w:val="Textkrperaltt"/>
        <w:rPr>
          <w:lang w:eastAsia="x-none"/>
        </w:rPr>
      </w:pPr>
      <w:r>
        <w:rPr>
          <w:lang w:eastAsia="x-none"/>
        </w:rPr>
        <w:t xml:space="preserve">Biotope, die auf </w:t>
      </w:r>
      <w:r>
        <w:rPr>
          <w:b/>
          <w:lang w:eastAsia="x-none"/>
        </w:rPr>
        <w:t xml:space="preserve">entsiegelten Flächen </w:t>
      </w:r>
      <w:r w:rsidRPr="00761FC9">
        <w:rPr>
          <w:lang w:eastAsia="x-none"/>
        </w:rPr>
        <w:t>angelegt werden</w:t>
      </w:r>
      <w:r>
        <w:rPr>
          <w:lang w:eastAsia="x-none"/>
        </w:rPr>
        <w:t xml:space="preserve"> oder sich dort entwickeln</w:t>
      </w:r>
      <w:r w:rsidRPr="00761FC9">
        <w:rPr>
          <w:lang w:eastAsia="x-none"/>
        </w:rPr>
        <w:t>,</w:t>
      </w:r>
      <w:r>
        <w:rPr>
          <w:lang w:eastAsia="x-none"/>
        </w:rPr>
        <w:t xml:space="preserve"> werden im Rahmen des Biotopwertverfahrens berücksichtigt. Wird die entsiegelte Fläche in das Kompensationskonzept integriert und ist mit der Versiegelung eine</w:t>
      </w:r>
      <w:r w:rsidR="001C7994" w:rsidRPr="001C7994">
        <w:rPr>
          <w:lang w:eastAsia="x-none"/>
        </w:rPr>
        <w:t xml:space="preserve"> </w:t>
      </w:r>
      <w:r>
        <w:rPr>
          <w:lang w:eastAsia="x-none"/>
        </w:rPr>
        <w:t>nachhaltige</w:t>
      </w:r>
      <w:r w:rsidR="00EA7DDF">
        <w:rPr>
          <w:lang w:eastAsia="x-none"/>
        </w:rPr>
        <w:t xml:space="preserve"> </w:t>
      </w:r>
      <w:r w:rsidR="001C7994" w:rsidRPr="001C7994">
        <w:rPr>
          <w:lang w:eastAsia="x-none"/>
        </w:rPr>
        <w:t>Aufwertung des Naturhausha</w:t>
      </w:r>
      <w:r>
        <w:rPr>
          <w:lang w:eastAsia="x-none"/>
        </w:rPr>
        <w:t>ltes oder des Landschaftsbildes</w:t>
      </w:r>
      <w:r w:rsidR="001C7994" w:rsidRPr="001C7994">
        <w:rPr>
          <w:lang w:eastAsia="x-none"/>
        </w:rPr>
        <w:t xml:space="preserve"> verbunden, </w:t>
      </w:r>
      <w:r>
        <w:rPr>
          <w:lang w:eastAsia="x-none"/>
        </w:rPr>
        <w:t>ist</w:t>
      </w:r>
      <w:r w:rsidR="001C7994" w:rsidRPr="001C7994">
        <w:rPr>
          <w:lang w:eastAsia="x-none"/>
        </w:rPr>
        <w:t xml:space="preserve"> </w:t>
      </w:r>
      <w:r>
        <w:rPr>
          <w:lang w:eastAsia="x-none"/>
        </w:rPr>
        <w:t xml:space="preserve">bei den Zielbiotopen ein </w:t>
      </w:r>
      <w:r w:rsidRPr="00761FC9">
        <w:rPr>
          <w:b/>
          <w:lang w:eastAsia="x-none"/>
        </w:rPr>
        <w:t>Entsiegelungszuschlag</w:t>
      </w:r>
      <w:r>
        <w:rPr>
          <w:lang w:eastAsia="x-none"/>
        </w:rPr>
        <w:t xml:space="preserve"> von </w:t>
      </w:r>
      <w:r w:rsidR="001C7994" w:rsidRPr="00761FC9">
        <w:rPr>
          <w:lang w:eastAsia="x-none"/>
        </w:rPr>
        <w:t xml:space="preserve">zusätzlich 20 Biotopwertpunkte </w:t>
      </w:r>
      <w:r w:rsidR="001C7994" w:rsidRPr="001C7994">
        <w:rPr>
          <w:lang w:eastAsia="x-none"/>
        </w:rPr>
        <w:t>je Quadratmeter aufgewerteter Fläche anzusetzen.</w:t>
      </w:r>
      <w:r w:rsidR="001C7994">
        <w:rPr>
          <w:lang w:eastAsia="x-none"/>
        </w:rPr>
        <w:t xml:space="preserve"> Für entsiegelte Flächen, die nach ihrer Entsiegelung wieder Teil der Nebenanlagen der Straße sind (z.B. Böschung, Bankett), ist der Entsiegelungszuschlag nicht anzuwenden, da auf diesen Flächen keine wirkliche </w:t>
      </w:r>
      <w:r w:rsidR="001C7994" w:rsidRPr="001C7994">
        <w:rPr>
          <w:lang w:eastAsia="x-none"/>
        </w:rPr>
        <w:t>Aufwertung des Naturhaushaltes oder des Landschaftsbildes</w:t>
      </w:r>
      <w:r w:rsidR="001C7994">
        <w:rPr>
          <w:lang w:eastAsia="x-none"/>
        </w:rPr>
        <w:t xml:space="preserve"> stattfindet.</w:t>
      </w:r>
      <w:r>
        <w:rPr>
          <w:lang w:eastAsia="x-none"/>
        </w:rPr>
        <w:t xml:space="preserve"> Ergänzend ist darauf hinzuweisen, dass in beiden Fällen die Entsiegelung selbst der funktionsspezifischen Kompensation für eBS-Fälle der natürlichen Bodenfunktion dient, die durch Versiegelung hervorgerufen werden (vgl. Kap. </w:t>
      </w:r>
      <w:r>
        <w:rPr>
          <w:lang w:eastAsia="x-none"/>
        </w:rPr>
        <w:fldChar w:fldCharType="begin"/>
      </w:r>
      <w:r>
        <w:rPr>
          <w:lang w:eastAsia="x-none"/>
        </w:rPr>
        <w:instrText xml:space="preserve"> REF _Ref121392640 \r \h </w:instrText>
      </w:r>
      <w:r>
        <w:rPr>
          <w:lang w:eastAsia="x-none"/>
        </w:rPr>
      </w:r>
      <w:r>
        <w:rPr>
          <w:lang w:eastAsia="x-none"/>
        </w:rPr>
        <w:fldChar w:fldCharType="separate"/>
      </w:r>
      <w:r w:rsidR="00E24AB8">
        <w:rPr>
          <w:lang w:eastAsia="x-none"/>
        </w:rPr>
        <w:t>5.3.4</w:t>
      </w:r>
      <w:r>
        <w:rPr>
          <w:lang w:eastAsia="x-none"/>
        </w:rPr>
        <w:fldChar w:fldCharType="end"/>
      </w:r>
      <w:r>
        <w:rPr>
          <w:lang w:eastAsia="x-none"/>
        </w:rPr>
        <w:t xml:space="preserve"> und </w:t>
      </w:r>
      <w:r>
        <w:rPr>
          <w:lang w:eastAsia="x-none"/>
        </w:rPr>
        <w:fldChar w:fldCharType="begin"/>
      </w:r>
      <w:r>
        <w:rPr>
          <w:lang w:eastAsia="x-none"/>
        </w:rPr>
        <w:instrText xml:space="preserve"> REF _Ref25655693 \r \h </w:instrText>
      </w:r>
      <w:r>
        <w:rPr>
          <w:lang w:eastAsia="x-none"/>
        </w:rPr>
      </w:r>
      <w:r>
        <w:rPr>
          <w:lang w:eastAsia="x-none"/>
        </w:rPr>
        <w:fldChar w:fldCharType="separate"/>
      </w:r>
      <w:r w:rsidR="00E24AB8">
        <w:rPr>
          <w:lang w:eastAsia="x-none"/>
        </w:rPr>
        <w:t>6.4.4</w:t>
      </w:r>
      <w:r>
        <w:rPr>
          <w:lang w:eastAsia="x-none"/>
        </w:rPr>
        <w:fldChar w:fldCharType="end"/>
      </w:r>
      <w:r>
        <w:rPr>
          <w:lang w:eastAsia="x-none"/>
        </w:rPr>
        <w:t>).</w:t>
      </w:r>
    </w:p>
    <w:p w14:paraId="7DF9A2EE" w14:textId="77777777" w:rsidR="003A1F42" w:rsidRDefault="003A1F42" w:rsidP="003A1F42">
      <w:pPr>
        <w:pStyle w:val="Zwischenberschrift"/>
      </w:pPr>
      <w:r>
        <w:t xml:space="preserve">Ermittlung des Kompensationswertes </w:t>
      </w:r>
    </w:p>
    <w:p w14:paraId="6CEC918C" w14:textId="77777777" w:rsidR="003A1F42" w:rsidRPr="003A1F42" w:rsidRDefault="003A1F42" w:rsidP="003A1F42">
      <w:pPr>
        <w:pStyle w:val="Textkrper"/>
      </w:pPr>
      <w:r w:rsidRPr="003A1F42">
        <w:t xml:space="preserve">Zur Ermittlung des </w:t>
      </w:r>
      <w:r w:rsidRPr="003A1F42">
        <w:rPr>
          <w:b/>
        </w:rPr>
        <w:t>Kompensationswerts (KW)</w:t>
      </w:r>
      <w:r w:rsidRPr="003A1F42">
        <w:t xml:space="preserve"> ist für jedes Biotop der vorgesehenen Kompensationsfläche</w:t>
      </w:r>
      <w:r>
        <w:t>n</w:t>
      </w:r>
      <w:r w:rsidRPr="003A1F42">
        <w:t xml:space="preserve"> das Produkt aus der Differenz zwischen den Biotopwerten des Zielbiotops (BW Ziel) und des vorhandenen Biotops (BW Ist) auf der vorgesehenen Kompensationsfläche mit der Flächengröße in m² zu ermitteln</w:t>
      </w:r>
      <w:r>
        <w:t xml:space="preserve">. </w:t>
      </w:r>
      <w:r w:rsidRPr="003A1F42">
        <w:t xml:space="preserve">Die Summe der gebildeten Produkte ergibt den biotopwertbezogenen Kompensationswert (KW). </w:t>
      </w:r>
      <w:r w:rsidRPr="003A1F42">
        <w:rPr>
          <w:szCs w:val="22"/>
        </w:rPr>
        <w:t>Es gilt:</w:t>
      </w:r>
    </w:p>
    <w:p w14:paraId="4A98A943" w14:textId="77777777" w:rsidR="003A1F42" w:rsidRPr="003A1F42" w:rsidRDefault="003A1F42" w:rsidP="003A1F42">
      <w:pPr>
        <w:pStyle w:val="Textkrper"/>
        <w:rPr>
          <w:b/>
          <w:bCs/>
          <w:szCs w:val="22"/>
        </w:rPr>
      </w:pPr>
      <w:r w:rsidRPr="003A1F42">
        <w:rPr>
          <w:b/>
          <w:bCs/>
          <w:szCs w:val="22"/>
        </w:rPr>
        <w:t>KW = Σ [[[BW1 Ziel – BW1 Ist] x Kompensationsfläche 1] + [[BW2 Ziel – BW2 Ist] x Kompensationsfläche 2] etc.]</w:t>
      </w:r>
    </w:p>
    <w:p w14:paraId="5DA23D7D" w14:textId="77777777" w:rsidR="003A1F42" w:rsidRDefault="003A1F42" w:rsidP="003A1F42">
      <w:pPr>
        <w:pStyle w:val="Textkrper"/>
      </w:pPr>
      <w:r w:rsidRPr="003A1F42">
        <w:t>Die Ausgleichs- und Ersatzmaßnahmen sind so zu bemessen, dass der Kompensationswert mindestens dem Kompensationsbedarf entspricht (</w:t>
      </w:r>
      <w:r w:rsidRPr="003A1F42">
        <w:rPr>
          <w:b/>
        </w:rPr>
        <w:t>KW - KB &gt; = 0</w:t>
      </w:r>
      <w:r w:rsidRPr="003A1F42">
        <w:t>).</w:t>
      </w:r>
    </w:p>
    <w:p w14:paraId="6C6215DD" w14:textId="188507A2" w:rsidR="00D23564" w:rsidRDefault="0093135C" w:rsidP="0093135C">
      <w:pPr>
        <w:pStyle w:val="Textkrper"/>
      </w:pPr>
      <w:r>
        <w:t xml:space="preserve">Grundsätzlich </w:t>
      </w:r>
      <w:r w:rsidR="00C17550">
        <w:t xml:space="preserve">können </w:t>
      </w:r>
      <w:r>
        <w:t xml:space="preserve">alle Kompensationsmaßnahmen (mit Ausnahme der für eBS-Fälle </w:t>
      </w:r>
      <w:r w:rsidR="00C17550">
        <w:t xml:space="preserve">durch </w:t>
      </w:r>
      <w:r>
        <w:t>Boden</w:t>
      </w:r>
      <w:r w:rsidR="00C17550">
        <w:t>versiegelungen</w:t>
      </w:r>
      <w:r>
        <w:t xml:space="preserve"> erforderlichen, vgl. Kap. </w:t>
      </w:r>
      <w:r>
        <w:fldChar w:fldCharType="begin"/>
      </w:r>
      <w:r>
        <w:instrText xml:space="preserve"> REF _Ref114217040 \r \h </w:instrText>
      </w:r>
      <w:r>
        <w:fldChar w:fldCharType="separate"/>
      </w:r>
      <w:r w:rsidR="00E24AB8">
        <w:t>6.4.4</w:t>
      </w:r>
      <w:r>
        <w:fldChar w:fldCharType="end"/>
      </w:r>
      <w:r>
        <w:t>), die mit einer Aufwertung von Biotopen verbunden sind, ins Biotopwertverfahren eingestellt</w:t>
      </w:r>
      <w:r w:rsidR="00C17550">
        <w:t xml:space="preserve"> werden</w:t>
      </w:r>
      <w:r>
        <w:t xml:space="preserve">. </w:t>
      </w:r>
    </w:p>
    <w:p w14:paraId="341DCF8F" w14:textId="53B89CBE" w:rsidR="0093135C" w:rsidRDefault="0093135C" w:rsidP="0093135C">
      <w:pPr>
        <w:pStyle w:val="Textkrper"/>
      </w:pPr>
      <w:r w:rsidRPr="00761FC9">
        <w:t>Insbesondere aufgrund von funktionsspezifischen Kompensationserfordernissen der weiteren Schutzgüter oder durch die Einbeziehung von erforderlichen Maßnahmen des Arten- und Gebietsschutzes kann es zu einem rechnerischen Überschuss kommen. Der Kompensationswert liegt in diesen Fällen über dem Kompensationsbedarf, der im Rahmen der integrierten Biotopbewertung ermittelt wurde. Da die ins Biotopwertverfahren eingestellten Maßnahmen aber zur Deckung des projektbezogenen funktionsspezifischen Kompensationsbedarfs erforderlich sind, handelt es sich hierbei nicht um eine Überkompensation. Auch können die höheren Punktwerte nicht in ein Ökokonto aufgenommen werden, da sie auf den Kompensationsbedarf durch die eBS-Fälle (bzw. auf Kompensationserfordernisse des Arten- und Gebietsschutzes) zurückgehen.</w:t>
      </w:r>
    </w:p>
    <w:p w14:paraId="76B0710B" w14:textId="659C19C5" w:rsidR="0093135C" w:rsidRDefault="0093135C" w:rsidP="0093135C">
      <w:pPr>
        <w:pStyle w:val="Textkrper"/>
      </w:pPr>
      <w:r>
        <w:t>Werden durch die Kompensation Überschüsse hinsichtlich des Kompensationswertes erzielt, die nicht aus funktionsspezifischen Kompensationserfordernissen resultieren, sind geringfügige Überschreitungen des Zielwerts im Rahmen der Prognoseungenauigkeit aus verwaltungsökonomischen Gründen unbeachtlich. Der darüberhinausgehende Mehrertrag an Biotopwertpunkten – sofern er sich nicht aus einer notwendigen schutzgutbezogenen Kompensation für Eingriffe besonderer Schwere ergibt – kann im Sinne einer vorgezogenen Kompensation nach § 16 BNatSchG mit der zuständigen Naturschutzbehörde als Ökokonto flächenkonkret vereinbart werden. Flächen und Maßnahmen, die in das Ökokonto aufgenommen werden, müssen gemäß den Vorgaben der LKompVzVO mittels der Fachanwendung KSP (Kompensationsverzeichnis Service-Portal) in das Kompensationsverzeichnis eingegeben werden</w:t>
      </w:r>
      <w:r w:rsidR="00FA1E95">
        <w:t xml:space="preserve"> (s. 6.2.9)</w:t>
      </w:r>
      <w:r>
        <w:t>.</w:t>
      </w:r>
    </w:p>
    <w:p w14:paraId="69EDB9DD" w14:textId="1667A365" w:rsidR="0093135C" w:rsidRDefault="0093135C" w:rsidP="0093135C">
      <w:pPr>
        <w:pStyle w:val="Textkrper"/>
      </w:pPr>
      <w:r>
        <w:t xml:space="preserve">Die Gegenüberstellung von Kompensationsbedarf und Kompensationswert erfolgt in der </w:t>
      </w:r>
      <w:r w:rsidR="00DA43FF">
        <w:t>tabellarische</w:t>
      </w:r>
      <w:r w:rsidR="00CB0E48">
        <w:t xml:space="preserve">n </w:t>
      </w:r>
      <w:r>
        <w:t xml:space="preserve">Gegenüberstellung von Eingriff und Kompensation (s. </w:t>
      </w:r>
      <w:r w:rsidRPr="00FB0BD5">
        <w:t>Anlage I</w:t>
      </w:r>
      <w:r w:rsidR="00FB0BD5" w:rsidRPr="00FB0BD5">
        <w:t>V</w:t>
      </w:r>
      <w:r>
        <w:t>).</w:t>
      </w:r>
      <w:r w:rsidR="004D68E5">
        <w:t xml:space="preserve"> Bei der intergierten Biotopbewertung sind sowohl Biotoptypenflächen (m²) als auch Biotopwertpunkte (BW) anzugeben.</w:t>
      </w:r>
    </w:p>
    <w:p w14:paraId="600051B0" w14:textId="252A8EB7" w:rsidR="003A1F42" w:rsidRDefault="0093135C" w:rsidP="004147E9">
      <w:pPr>
        <w:pStyle w:val="Textkrper"/>
      </w:pPr>
      <w:r>
        <w:rPr>
          <w:lang w:eastAsia="x-none"/>
        </w:rPr>
        <w:t xml:space="preserve">Wie in Kap. </w:t>
      </w:r>
      <w:r>
        <w:rPr>
          <w:lang w:eastAsia="x-none"/>
        </w:rPr>
        <w:fldChar w:fldCharType="begin"/>
      </w:r>
      <w:r>
        <w:rPr>
          <w:lang w:eastAsia="x-none"/>
        </w:rPr>
        <w:instrText xml:space="preserve"> REF _Ref114216775 \r \h </w:instrText>
      </w:r>
      <w:r>
        <w:rPr>
          <w:lang w:eastAsia="x-none"/>
        </w:rPr>
      </w:r>
      <w:r>
        <w:rPr>
          <w:lang w:eastAsia="x-none"/>
        </w:rPr>
        <w:fldChar w:fldCharType="separate"/>
      </w:r>
      <w:r w:rsidR="00E24AB8">
        <w:rPr>
          <w:lang w:eastAsia="x-none"/>
        </w:rPr>
        <w:t>6.3</w:t>
      </w:r>
      <w:r>
        <w:rPr>
          <w:lang w:eastAsia="x-none"/>
        </w:rPr>
        <w:fldChar w:fldCharType="end"/>
      </w:r>
      <w:r w:rsidR="004417A6">
        <w:rPr>
          <w:lang w:eastAsia="x-none"/>
        </w:rPr>
        <w:t xml:space="preserve"> </w:t>
      </w:r>
      <w:r>
        <w:rPr>
          <w:lang w:eastAsia="x-none"/>
        </w:rPr>
        <w:t xml:space="preserve">ausgeführt, sind Art und Umfang der Kompensation auch immer </w:t>
      </w:r>
      <w:r w:rsidRPr="00F04637">
        <w:t>räumlich und funktional im Einzelfall</w:t>
      </w:r>
      <w:r>
        <w:t xml:space="preserve"> zu begründen. Dies gilt in besonderem Maße für erhebliche Beeinträchtigungen besonderer Schwere von Biotopen, die funktionsspezifisch zu kompensieren sind. </w:t>
      </w:r>
      <w:r w:rsidRPr="0093135C">
        <w:t>Erhebliche Beeinträchtigungen bzw. erhebliche Beeinträchtigungen besonderer Schwere von Biotopen sind ausgeglichen oder ersetzt, wenn im betroffenen Naturraum gemäß Anlage 1 zu § 3 Abs. 1 LKompVO und innerhalb ein</w:t>
      </w:r>
      <w:r>
        <w:t>er angemessenen Frist im Kompen</w:t>
      </w:r>
      <w:r w:rsidRPr="0093135C">
        <w:t>sationszeitraum eine funktionsgleiche oder -ähnliche Aufwertung des Naturhaushalts bzw. eine landschaftsgerechte Wiederherstellung oder Neugestaltung des Landschaftsbildes erfolgt</w:t>
      </w:r>
      <w:r>
        <w:t>.</w:t>
      </w:r>
    </w:p>
    <w:p w14:paraId="586275A4" w14:textId="77777777" w:rsidR="003730DC" w:rsidRPr="00EE2F25" w:rsidRDefault="003730DC" w:rsidP="00A22CA0">
      <w:pPr>
        <w:pStyle w:val="Zwischenberschrift"/>
      </w:pPr>
      <w:bookmarkStart w:id="253" w:name="_Ref114213381"/>
      <w:r w:rsidRPr="00EE2F25">
        <w:t xml:space="preserve">Kompensation von </w:t>
      </w:r>
      <w:r w:rsidR="00D0697C" w:rsidRPr="00EE2F25">
        <w:t>punktuellen und linienförmigen Biotopen</w:t>
      </w:r>
      <w:bookmarkEnd w:id="253"/>
      <w:r w:rsidR="00D0697C" w:rsidRPr="00EE2F25">
        <w:t xml:space="preserve"> </w:t>
      </w:r>
    </w:p>
    <w:p w14:paraId="5448002D" w14:textId="78154416" w:rsidR="00D0697C" w:rsidRDefault="0056264D" w:rsidP="00053AA4">
      <w:pPr>
        <w:pStyle w:val="Textkrperaltt"/>
      </w:pPr>
      <w:r>
        <w:t>Anlage 7.6 des Praxisleitfadens enthält abweichende Flächenregelungen</w:t>
      </w:r>
      <w:r w:rsidR="001C54EC">
        <w:t xml:space="preserve"> (im Vergleich zu Anlage 7.1) </w:t>
      </w:r>
      <w:r>
        <w:t xml:space="preserve">für naturschutzfachlich bedeutende punktuelle und linienförmige Biotope, um deren </w:t>
      </w:r>
      <w:r w:rsidRPr="0056264D">
        <w:t>besondere ökologische Wertigkeit entsprechend werten zu können</w:t>
      </w:r>
      <w:r>
        <w:t>.</w:t>
      </w:r>
    </w:p>
    <w:p w14:paraId="693B91E4" w14:textId="77777777" w:rsidR="0056264D" w:rsidRDefault="0056264D" w:rsidP="00053AA4">
      <w:pPr>
        <w:pStyle w:val="Textkrperaltt"/>
      </w:pPr>
      <w:r>
        <w:t xml:space="preserve">Bei </w:t>
      </w:r>
      <w:r w:rsidRPr="0056264D">
        <w:rPr>
          <w:b/>
        </w:rPr>
        <w:t>punktuellen Biotopen</w:t>
      </w:r>
      <w:r>
        <w:t xml:space="preserve"> (z. B. Quellen) sind mindestens 4 </w:t>
      </w:r>
      <w:r w:rsidRPr="0056264D">
        <w:t>m² zzgl. des Umrisses (Durchmesser) in cm anzusetzen</w:t>
      </w:r>
      <w:r>
        <w:t xml:space="preserve">. </w:t>
      </w:r>
    </w:p>
    <w:p w14:paraId="2D58C5F9" w14:textId="7A44D6A9" w:rsidR="0056264D" w:rsidRDefault="0056264D" w:rsidP="00053AA4">
      <w:pPr>
        <w:pStyle w:val="Textkrperaltt"/>
      </w:pPr>
      <w:r>
        <w:t>Bei</w:t>
      </w:r>
      <w:r w:rsidR="00761FC9">
        <w:t xml:space="preserve"> der Kompensation von </w:t>
      </w:r>
      <w:r w:rsidRPr="0056264D">
        <w:rPr>
          <w:b/>
        </w:rPr>
        <w:t>Einzelbäumen</w:t>
      </w:r>
      <w:r>
        <w:t xml:space="preserve"> </w:t>
      </w:r>
      <w:r w:rsidR="00761FC9">
        <w:t xml:space="preserve">(sofern diese nicht als Baumgruppe oder Baumreiche / Allee flächig erfasst sind, vgl. Kap. </w:t>
      </w:r>
      <w:r w:rsidR="00761FC9">
        <w:fldChar w:fldCharType="begin"/>
      </w:r>
      <w:r w:rsidR="00761FC9">
        <w:instrText xml:space="preserve"> REF _Ref80000498 \r \h </w:instrText>
      </w:r>
      <w:r w:rsidR="00761FC9">
        <w:fldChar w:fldCharType="separate"/>
      </w:r>
      <w:r w:rsidR="00E24AB8">
        <w:t>3.2.1</w:t>
      </w:r>
      <w:r w:rsidR="00761FC9">
        <w:fldChar w:fldCharType="end"/>
      </w:r>
      <w:r w:rsidR="00761FC9">
        <w:t xml:space="preserve">) </w:t>
      </w:r>
      <w:r>
        <w:t xml:space="preserve">ist zu differenzieren, ob es sich um den Ersatz anlage- oder baubedingt verloren gegangener Bäume handelt oder ob zusätzliche Bäume im Rahmen der Kompensation gepflanzt werden sollen. </w:t>
      </w:r>
    </w:p>
    <w:p w14:paraId="41AFBBBF" w14:textId="7EA0F673" w:rsidR="001F5D17" w:rsidRPr="001D70E1" w:rsidRDefault="001F5D17" w:rsidP="00053AA4">
      <w:pPr>
        <w:pStyle w:val="Textkrperaltt"/>
      </w:pPr>
      <w:r w:rsidRPr="001D70E1">
        <w:t xml:space="preserve">Der </w:t>
      </w:r>
      <w:r w:rsidRPr="001D70E1">
        <w:rPr>
          <w:b/>
        </w:rPr>
        <w:t>Verlust von</w:t>
      </w:r>
      <w:r w:rsidR="001C54EC">
        <w:rPr>
          <w:b/>
        </w:rPr>
        <w:t xml:space="preserve"> </w:t>
      </w:r>
      <w:r w:rsidRPr="001D70E1">
        <w:rPr>
          <w:b/>
        </w:rPr>
        <w:t>Einzelbäumen</w:t>
      </w:r>
      <w:r w:rsidRPr="001D70E1">
        <w:t xml:space="preserve"> ist </w:t>
      </w:r>
      <w:r w:rsidR="003D676B" w:rsidRPr="001D70E1">
        <w:t xml:space="preserve">– abweichend von der Regelung aus Anlage 7.6 des Praxisleitfadens – </w:t>
      </w:r>
      <w:r w:rsidRPr="001D70E1">
        <w:t>durch die Neupflanzung von Bäumen zu kompensieren</w:t>
      </w:r>
      <w:r w:rsidR="00B57938">
        <w:t>.</w:t>
      </w:r>
    </w:p>
    <w:p w14:paraId="5DA9EFE4" w14:textId="5BE88A41" w:rsidR="00B57938" w:rsidRPr="00B81BC0" w:rsidRDefault="00B57938" w:rsidP="00B57938">
      <w:pPr>
        <w:rPr>
          <w:b/>
        </w:rPr>
      </w:pPr>
      <w:r w:rsidRPr="00B81BC0">
        <w:rPr>
          <w:b/>
        </w:rPr>
        <w:t>Als Ziel sind in der integrierten Biotopbewertung wieder so viele Biotopwertpunkte zu erreichen wie im Kompensationsbedarf errechnet</w:t>
      </w:r>
      <w:r>
        <w:rPr>
          <w:b/>
        </w:rPr>
        <w:t xml:space="preserve"> wurde</w:t>
      </w:r>
      <w:r w:rsidRPr="00B81BC0">
        <w:rPr>
          <w:b/>
        </w:rPr>
        <w:t xml:space="preserve">. </w:t>
      </w:r>
    </w:p>
    <w:p w14:paraId="2431AC6D" w14:textId="2EDA1E0D" w:rsidR="00B57938" w:rsidRDefault="00B57938" w:rsidP="00B57938">
      <w:r>
        <w:t>Die Kompensation ist gemäß Festlegung mit dem MKUEM</w:t>
      </w:r>
      <w:r w:rsidR="00F95A7F">
        <w:rPr>
          <w:rStyle w:val="Funotenzeichen"/>
        </w:rPr>
        <w:footnoteReference w:id="71"/>
      </w:r>
      <w:r>
        <w:t xml:space="preserve"> wie folgt zu ermitteln:</w:t>
      </w:r>
    </w:p>
    <w:p w14:paraId="20B09483" w14:textId="0C773886" w:rsidR="00B57938" w:rsidRPr="001444E3" w:rsidRDefault="00B57938" w:rsidP="00B57938">
      <w:pPr>
        <w:pStyle w:val="Aufzhlung1fortlnach6pt"/>
        <w:rPr>
          <w:lang w:eastAsia="x-none"/>
        </w:rPr>
      </w:pPr>
      <w:r w:rsidRPr="001444E3">
        <w:rPr>
          <w:lang w:eastAsia="x-none"/>
        </w:rPr>
        <w:t xml:space="preserve">Es wird davon ausgegangen, dass ein neuer Baum mit einem Stammumfang von 12-14 cm gepflanzt wird. </w:t>
      </w:r>
      <w:r w:rsidR="00DD3697">
        <w:t xml:space="preserve">(Es kann auch mit einer anderen Pflanzgröße / einem anderen Stammumfang gerechnet werden) </w:t>
      </w:r>
      <w:r w:rsidRPr="001444E3">
        <w:rPr>
          <w:lang w:eastAsia="x-none"/>
        </w:rPr>
        <w:t>Der gemittelte STU von 13 cm entspricht 4 cm BHD.</w:t>
      </w:r>
    </w:p>
    <w:p w14:paraId="313E20EF" w14:textId="1F8FD74E" w:rsidR="00B57938" w:rsidRDefault="00B57938" w:rsidP="00B57938">
      <w:pPr>
        <w:pStyle w:val="Aufzhlung1fortlnach6pt"/>
        <w:rPr>
          <w:lang w:eastAsia="x-none"/>
        </w:rPr>
      </w:pPr>
      <w:r w:rsidRPr="001444E3">
        <w:rPr>
          <w:lang w:eastAsia="x-none"/>
        </w:rPr>
        <w:t xml:space="preserve">Eine </w:t>
      </w:r>
      <w:r w:rsidRPr="00B57938">
        <w:rPr>
          <w:lang w:eastAsia="x-none"/>
        </w:rPr>
        <w:t xml:space="preserve">Entwicklungszeit von </w:t>
      </w:r>
      <w:r w:rsidR="00E35959">
        <w:rPr>
          <w:lang w:eastAsia="x-none"/>
        </w:rPr>
        <w:t xml:space="preserve">mindestens </w:t>
      </w:r>
      <w:r w:rsidRPr="00B57938">
        <w:rPr>
          <w:lang w:eastAsia="x-none"/>
        </w:rPr>
        <w:t>25 Jahren</w:t>
      </w:r>
      <w:r w:rsidRPr="001444E3">
        <w:rPr>
          <w:lang w:eastAsia="x-none"/>
        </w:rPr>
        <w:t xml:space="preserve"> </w:t>
      </w:r>
      <w:r>
        <w:rPr>
          <w:lang w:eastAsia="x-none"/>
        </w:rPr>
        <w:t xml:space="preserve">ist </w:t>
      </w:r>
      <w:r w:rsidR="00E35959">
        <w:rPr>
          <w:lang w:eastAsia="x-none"/>
        </w:rPr>
        <w:t xml:space="preserve">immer </w:t>
      </w:r>
      <w:r w:rsidRPr="001444E3">
        <w:rPr>
          <w:lang w:eastAsia="x-none"/>
        </w:rPr>
        <w:t xml:space="preserve">zu beachten. Dabei geht man für die Kalkulation pauschal von einem Zuwachs von 1 cm </w:t>
      </w:r>
      <w:r>
        <w:rPr>
          <w:lang w:eastAsia="x-none"/>
        </w:rPr>
        <w:t>pro</w:t>
      </w:r>
      <w:r w:rsidRPr="001444E3">
        <w:rPr>
          <w:lang w:eastAsia="x-none"/>
        </w:rPr>
        <w:t xml:space="preserve"> Jahr aus, so dass der neu gepflanzte Baum in 25 Jahren einen BHD von 29 cm haben kann, was einem STU von 91 cm </w:t>
      </w:r>
      <w:r>
        <w:rPr>
          <w:lang w:eastAsia="x-none"/>
        </w:rPr>
        <w:t xml:space="preserve">oder 91 m² Fläche </w:t>
      </w:r>
      <w:r w:rsidRPr="001444E3">
        <w:rPr>
          <w:lang w:eastAsia="x-none"/>
        </w:rPr>
        <w:t>gleichkommt</w:t>
      </w:r>
      <w:r>
        <w:rPr>
          <w:lang w:eastAsia="x-none"/>
        </w:rPr>
        <w:t>.</w:t>
      </w:r>
    </w:p>
    <w:p w14:paraId="37824545" w14:textId="77777777" w:rsidR="00B57938" w:rsidRPr="00B57938" w:rsidRDefault="00B57938" w:rsidP="00B57938">
      <w:pPr>
        <w:pStyle w:val="Aufzhlung1fortlnach6pt"/>
        <w:rPr>
          <w:lang w:eastAsia="x-none"/>
        </w:rPr>
      </w:pPr>
      <w:r w:rsidRPr="00B57938">
        <w:rPr>
          <w:lang w:eastAsia="x-none"/>
        </w:rPr>
        <w:t>Ein neuer Baum hat somit nach 25 Jahren 91 m² x 11 BW = 1.001 BW. Für die Entwicklungszeit von 25 Jahren ist nun ein Timelag-Faktor von 1,5 zu beachten:</w:t>
      </w:r>
    </w:p>
    <w:p w14:paraId="1BA836BE" w14:textId="7D2E75D4" w:rsidR="00B57938" w:rsidRPr="00B57938" w:rsidRDefault="00B57938" w:rsidP="00B57938">
      <w:pPr>
        <w:pStyle w:val="Aufzhlung1fortlnach6pt"/>
        <w:rPr>
          <w:lang w:eastAsia="x-none"/>
        </w:rPr>
      </w:pPr>
      <w:r>
        <w:rPr>
          <w:lang w:eastAsia="x-none"/>
        </w:rPr>
        <w:t xml:space="preserve">1.001 BW : 1,5 = 667 BW. </w:t>
      </w:r>
      <w:r w:rsidRPr="00B57938">
        <w:rPr>
          <w:lang w:eastAsia="x-none"/>
        </w:rPr>
        <w:t>Somit sind für einen neu zu pflanzenden Baum 667 BW Kompensationswert (KW) anzusetzen.</w:t>
      </w:r>
    </w:p>
    <w:p w14:paraId="4AB4F252" w14:textId="082BD6E9" w:rsidR="00B57938" w:rsidRPr="001444E3" w:rsidRDefault="00B57938" w:rsidP="00B57938">
      <w:pPr>
        <w:pStyle w:val="Aufzhlung1fortlnach6pt"/>
        <w:rPr>
          <w:lang w:eastAsia="x-none"/>
        </w:rPr>
      </w:pPr>
      <w:r>
        <w:rPr>
          <w:lang w:eastAsia="x-none"/>
        </w:rPr>
        <w:t>Für die Berechnung der Anzahl der zu pflanzenden Bäume ist abschließend der Kompensationsbedarf in Biotopwertpunkten durch den Kompensationswert für einen Baum zu teilen.</w:t>
      </w:r>
    </w:p>
    <w:p w14:paraId="1A4DF86C" w14:textId="403F505B" w:rsidR="00B57938" w:rsidRDefault="00B57938" w:rsidP="00EF6334">
      <w:pPr>
        <w:spacing w:after="200" w:line="276" w:lineRule="auto"/>
      </w:pPr>
      <w:r>
        <w:t xml:space="preserve">Die Berechnung wurde beispielhaft in </w:t>
      </w:r>
      <w:r w:rsidR="007E6F73">
        <w:t xml:space="preserve">der Arbeitsmaterialie </w:t>
      </w:r>
      <w:r>
        <w:t xml:space="preserve">AM 4 dem </w:t>
      </w:r>
      <w:r w:rsidR="007E6F73">
        <w:t>„</w:t>
      </w:r>
      <w:r>
        <w:t>Fallbeispiel zum Ausbau einer Landesstraße</w:t>
      </w:r>
      <w:r w:rsidR="007E6F73">
        <w:t>“</w:t>
      </w:r>
      <w:r>
        <w:t xml:space="preserve"> dargelegt. Zudem sind in der Anlage </w:t>
      </w:r>
      <w:r w:rsidR="007E6F73">
        <w:t>V „Integrierte Biotopbewertung – Berechnungstabelle“ Formeln in Excel eingefügt.</w:t>
      </w:r>
    </w:p>
    <w:p w14:paraId="0BA8C24C" w14:textId="59E30DA8" w:rsidR="00EF6334" w:rsidRDefault="001F5D17" w:rsidP="00EF6334">
      <w:pPr>
        <w:spacing w:after="200" w:line="276" w:lineRule="auto"/>
        <w:rPr>
          <w:rFonts w:eastAsia="Calibri" w:cs="Arial"/>
          <w:szCs w:val="22"/>
          <w:lang w:eastAsia="en-US"/>
        </w:rPr>
      </w:pPr>
      <w:r w:rsidRPr="001D70E1">
        <w:t xml:space="preserve">Bei der Darstellung von Bäumen in der </w:t>
      </w:r>
      <w:r w:rsidR="00DA43FF">
        <w:t>tabellarische</w:t>
      </w:r>
      <w:r w:rsidR="00CB0E48" w:rsidRPr="001D70E1">
        <w:t xml:space="preserve">n </w:t>
      </w:r>
      <w:r w:rsidRPr="001D70E1">
        <w:t xml:space="preserve">Gegenüberstellung von Eingriff und Kompensation ist zu beachten, dass die Kompensation </w:t>
      </w:r>
      <w:r w:rsidR="00BD36C6">
        <w:t xml:space="preserve">also </w:t>
      </w:r>
      <w:r w:rsidRPr="001D70E1">
        <w:rPr>
          <w:b/>
        </w:rPr>
        <w:t>maximal wertgleich</w:t>
      </w:r>
      <w:r w:rsidRPr="001D70E1">
        <w:t xml:space="preserve"> sein kann. Das bedeutet, dass wenn Bäume im o.g. Verhältnis gepflanzt werden, der</w:t>
      </w:r>
      <w:r w:rsidRPr="00486C92">
        <w:t xml:space="preserve"> Kompensationswert der Bäume dem Kompensationsbedarf entspricht. Ist es</w:t>
      </w:r>
      <w:r w:rsidR="003D676B" w:rsidRPr="00486C92">
        <w:t xml:space="preserve"> jedoch</w:t>
      </w:r>
      <w:r w:rsidRPr="00486C92">
        <w:t xml:space="preserve"> beispielsweise nur möglich, für den Verlust eines alten Einzelbaumes zwei von </w:t>
      </w:r>
      <w:r w:rsidR="003D676B" w:rsidRPr="00486C92">
        <w:t xml:space="preserve">eigentlich drei erforderlichen </w:t>
      </w:r>
      <w:r w:rsidRPr="00486C92">
        <w:t xml:space="preserve">Bäumen als Kompensation zu pflanzen, </w:t>
      </w:r>
      <w:r w:rsidR="003D676B" w:rsidRPr="00486C92">
        <w:t xml:space="preserve">sind 2/3 der Wertpunkte des Kompensationsbedarfs als Kompensationswert in die Bilanz einzustellen. Die restlichen Wertpunkte müssen dann durch andere geeignete Maßnahmen </w:t>
      </w:r>
      <w:r w:rsidR="00591DED">
        <w:t xml:space="preserve">(z.B. Gehölzpflanzungen) </w:t>
      </w:r>
      <w:r w:rsidR="003D676B" w:rsidRPr="00486C92">
        <w:t xml:space="preserve">kompensiert werden. </w:t>
      </w:r>
    </w:p>
    <w:p w14:paraId="7BB2473E" w14:textId="07695FDE" w:rsidR="0056264D" w:rsidRPr="00464E49" w:rsidRDefault="003D676B" w:rsidP="00053AA4">
      <w:pPr>
        <w:pStyle w:val="Textkrperaltt"/>
      </w:pPr>
      <w:r w:rsidRPr="00D3613B">
        <w:t xml:space="preserve">Werden </w:t>
      </w:r>
      <w:r w:rsidRPr="00D3613B">
        <w:rPr>
          <w:b/>
        </w:rPr>
        <w:t xml:space="preserve">zusätzliche </w:t>
      </w:r>
      <w:r w:rsidR="001771A7" w:rsidRPr="00D3613B">
        <w:rPr>
          <w:b/>
        </w:rPr>
        <w:t xml:space="preserve">Einzelbäume </w:t>
      </w:r>
      <w:r w:rsidRPr="00D3613B">
        <w:t xml:space="preserve">gepflanzt, ermittelt sich der Kompensationswert </w:t>
      </w:r>
      <w:r w:rsidR="00BD36C6">
        <w:t>ebenfalls n</w:t>
      </w:r>
      <w:r w:rsidR="001C54EC">
        <w:t>a</w:t>
      </w:r>
      <w:r w:rsidR="00BD36C6">
        <w:t>ch der oben genannten Vorgehensweise.</w:t>
      </w:r>
      <w:r w:rsidR="00C663DC" w:rsidRPr="00464E49">
        <w:t xml:space="preserve"> </w:t>
      </w:r>
    </w:p>
    <w:p w14:paraId="0164167B" w14:textId="5C475ECA" w:rsidR="00C663DC" w:rsidRPr="00464E49" w:rsidRDefault="00C663DC" w:rsidP="00C663DC">
      <w:pPr>
        <w:pStyle w:val="Textkrperaltt"/>
      </w:pPr>
      <w:r w:rsidRPr="00464E49">
        <w:t xml:space="preserve">Bei </w:t>
      </w:r>
      <w:r w:rsidRPr="00464E49">
        <w:rPr>
          <w:b/>
        </w:rPr>
        <w:t>linienförmigen Biotopen</w:t>
      </w:r>
      <w:r w:rsidRPr="00464E49">
        <w:t xml:space="preserve"> (Säume, Gräben, Quellbäche) ist </w:t>
      </w:r>
      <w:r w:rsidR="0084565F" w:rsidRPr="00D3613B">
        <w:t>gemäß Anlage 7.6 des Praxisleitfadens</w:t>
      </w:r>
      <w:r w:rsidR="0084565F" w:rsidRPr="00464E49">
        <w:t xml:space="preserve"> </w:t>
      </w:r>
      <w:r w:rsidRPr="00464E49">
        <w:t>eine Mindestbreite von 1 m zugrunde zu legen, soweit keine größere Breite ermittelbar ist.</w:t>
      </w:r>
    </w:p>
    <w:p w14:paraId="77BF1105" w14:textId="26286057" w:rsidR="00C663DC" w:rsidRPr="00464E49" w:rsidRDefault="00C663DC" w:rsidP="00C663DC">
      <w:pPr>
        <w:pStyle w:val="Textkrperaltt"/>
      </w:pPr>
      <w:r w:rsidRPr="00D3613B">
        <w:t xml:space="preserve">Bei </w:t>
      </w:r>
      <w:r w:rsidRPr="00D3613B">
        <w:rPr>
          <w:b/>
        </w:rPr>
        <w:t>Amphibienleiteinrichtungen</w:t>
      </w:r>
      <w:r w:rsidRPr="00D3613B">
        <w:t xml:space="preserve">, zu deren Bau keine gesetzliche Verpflichtung besteht (Nachrüstung an bestehenden Verkehrswegen), sind </w:t>
      </w:r>
      <w:r w:rsidR="0084565F" w:rsidRPr="00D3613B">
        <w:t xml:space="preserve">gemäß Anlage 7.6 des Praxisleitfadens </w:t>
      </w:r>
      <w:r w:rsidRPr="00D3613B">
        <w:t>für 1 lfm Leiteinrichtung/Querungshilfe (addierte Länge) 70 m² als fiktive Entsiegelung anzuerkennen, sofern die Maßnahme im selben Naturraum liegt</w:t>
      </w:r>
      <w:r w:rsidR="00761FC9" w:rsidRPr="00D3613B">
        <w:t>.</w:t>
      </w:r>
    </w:p>
    <w:p w14:paraId="77FCF0B0" w14:textId="77777777" w:rsidR="00D0697C" w:rsidRPr="00D3613B" w:rsidRDefault="00D0697C" w:rsidP="006F39B7">
      <w:pPr>
        <w:pStyle w:val="Zwischenberschrift"/>
      </w:pPr>
      <w:r w:rsidRPr="00D3613B">
        <w:t>Herstellung der Durchgängigkeit von Fließgewässern</w:t>
      </w:r>
    </w:p>
    <w:p w14:paraId="3DAA8FB1" w14:textId="2C67424A" w:rsidR="00B3425C" w:rsidRPr="00761FC9" w:rsidRDefault="00D0697C" w:rsidP="00053AA4">
      <w:pPr>
        <w:pStyle w:val="Textkrperaltt"/>
      </w:pPr>
      <w:r w:rsidRPr="00D3613B">
        <w:t xml:space="preserve">Bei der Bewertung von Rückbaumaßnahmen </w:t>
      </w:r>
      <w:r w:rsidR="00B3425C" w:rsidRPr="00D3613B">
        <w:t>an Fließgewässern (z.B. Rückbau Querbauwerken), die der</w:t>
      </w:r>
      <w:r w:rsidRPr="00D3613B">
        <w:t xml:space="preserve"> Herstellung der Durchgängigkeit von Gewässern </w:t>
      </w:r>
      <w:r w:rsidR="00B3425C" w:rsidRPr="00D3613B">
        <w:t xml:space="preserve">dienen, </w:t>
      </w:r>
      <w:r w:rsidRPr="00D3613B">
        <w:t>sind die fiktiven Baukosten der Rückbaumaßnahme als Bemessungsgrundlage heran</w:t>
      </w:r>
      <w:r w:rsidR="00485936">
        <w:t>zu</w:t>
      </w:r>
      <w:r w:rsidRPr="00D3613B">
        <w:t>ziehen. Soweit der Rückbau von Querbauwerken an Gewässern als gewässerbezogene Kompensation angerechnet werden soll, sind die Kosten der Rückbaumaßnahme entsprechend den Berechnungspositionen nach § 15 Abs. 6 Satz 2 BNatSchG den fiktiven Maßnahmenkosten einer ansonsten nicht realisierbaren Maßnahme gegenzurechnen und mit dem Wert des Kompensationsbedarfs der zugrunde gelegten fiktiven Maßnahme anzusetz</w:t>
      </w:r>
      <w:r w:rsidR="00B3425C" w:rsidRPr="00D3613B">
        <w:t>en.</w:t>
      </w:r>
      <w:r w:rsidR="00B3425C" w:rsidRPr="00761FC9">
        <w:t xml:space="preserve"> </w:t>
      </w:r>
    </w:p>
    <w:p w14:paraId="5357479A" w14:textId="77777777" w:rsidR="00D0697C" w:rsidRPr="00761FC9" w:rsidRDefault="00B3425C" w:rsidP="00053AA4">
      <w:pPr>
        <w:pStyle w:val="Textkrperaltt"/>
      </w:pPr>
      <w:r w:rsidRPr="00761FC9">
        <w:t>Sofern hierdurch Kompensationsüberschüsse entstehen, sind diese Maß</w:t>
      </w:r>
      <w:r w:rsidR="00D0697C" w:rsidRPr="00761FC9">
        <w:t xml:space="preserve">nahmen </w:t>
      </w:r>
      <w:r w:rsidRPr="00761FC9">
        <w:t xml:space="preserve">nach § 16 BNatSchG </w:t>
      </w:r>
      <w:r w:rsidR="00D0697C" w:rsidRPr="00761FC9">
        <w:t>als vorgezogene Kompensation anzuerkennen, soweit sie ohne rechtliche Verpflichtung durchgeführt wurden und dafür keine öffentlichen Fördermittel in Anspruch genommen wurden.</w:t>
      </w:r>
    </w:p>
    <w:p w14:paraId="3F361DBE" w14:textId="1DBAB3CD" w:rsidR="00DF4075" w:rsidRPr="00761FC9" w:rsidRDefault="00DF4075" w:rsidP="00BC6D32">
      <w:pPr>
        <w:pStyle w:val="berschrift4"/>
        <w:numPr>
          <w:ilvl w:val="2"/>
          <w:numId w:val="34"/>
        </w:numPr>
        <w:tabs>
          <w:tab w:val="num" w:pos="1474"/>
        </w:tabs>
        <w:ind w:left="1191" w:hanging="1191"/>
        <w:rPr>
          <w:lang w:eastAsia="x-none"/>
        </w:rPr>
      </w:pPr>
      <w:bookmarkStart w:id="254" w:name="_Toc143588052"/>
      <w:r w:rsidRPr="00761FC9">
        <w:rPr>
          <w:lang w:eastAsia="x-none"/>
        </w:rPr>
        <w:t>Gesamtbilanz</w:t>
      </w:r>
      <w:r w:rsidR="00DB1B1C" w:rsidRPr="00761FC9">
        <w:rPr>
          <w:lang w:eastAsia="x-none"/>
        </w:rPr>
        <w:t xml:space="preserve"> Biotope</w:t>
      </w:r>
      <w:r w:rsidR="00D538B9" w:rsidRPr="00761FC9">
        <w:rPr>
          <w:lang w:eastAsia="x-none"/>
        </w:rPr>
        <w:t xml:space="preserve"> nach integrierter Biotopbewertung</w:t>
      </w:r>
      <w:bookmarkEnd w:id="254"/>
    </w:p>
    <w:p w14:paraId="7279C710" w14:textId="45B3AA59" w:rsidR="00D26302" w:rsidRDefault="00DB1B1C" w:rsidP="00053AA4">
      <w:pPr>
        <w:pStyle w:val="Textkrperaltt"/>
      </w:pPr>
      <w:r>
        <w:t>In diesem Kapitel der Mustergliederung (AM 1) kann bei Bedarf eine Zusammenfassung aller zur Kompensation von Biotopen erforderlichen Maßnahmen (Integrier</w:t>
      </w:r>
      <w:r w:rsidR="00761FC9">
        <w:t>te Biotopbewertung, Einzelbäume</w:t>
      </w:r>
      <w:r>
        <w:t xml:space="preserve">) vorgenommen werden. </w:t>
      </w:r>
    </w:p>
    <w:p w14:paraId="51541533" w14:textId="18B7665F" w:rsidR="00351F04" w:rsidRPr="00761FC9" w:rsidRDefault="00351F04" w:rsidP="00BC6D32">
      <w:pPr>
        <w:pStyle w:val="berschrift3"/>
        <w:keepLines/>
        <w:numPr>
          <w:ilvl w:val="1"/>
          <w:numId w:val="34"/>
        </w:numPr>
        <w:tabs>
          <w:tab w:val="num" w:pos="6181"/>
        </w:tabs>
        <w:ind w:left="1077" w:hanging="1077"/>
      </w:pPr>
      <w:bookmarkStart w:id="255" w:name="_Toc143588053"/>
      <w:bookmarkStart w:id="256" w:name="_Toc33721250"/>
      <w:r w:rsidRPr="00761FC9">
        <w:t xml:space="preserve">Funktionsspezifische Kompensation </w:t>
      </w:r>
      <w:r w:rsidR="004C62E6">
        <w:t>im Rahmen der schutzgutbezogenen Bewertung</w:t>
      </w:r>
      <w:bookmarkEnd w:id="255"/>
    </w:p>
    <w:p w14:paraId="21BE3134" w14:textId="25911F24" w:rsidR="009A4976" w:rsidRPr="009A4976" w:rsidRDefault="00B3425C" w:rsidP="00C130A8">
      <w:pPr>
        <w:pStyle w:val="Textkrperaltt"/>
        <w:keepNext/>
        <w:keepLines/>
      </w:pPr>
      <w:r w:rsidRPr="00B3425C">
        <w:t>Bei Eingriffen, bei denen erhebliche Beeinträchtigung</w:t>
      </w:r>
      <w:r>
        <w:t>en</w:t>
      </w:r>
      <w:r w:rsidRPr="00B3425C">
        <w:t xml:space="preserve"> besonderer Schwere (eBS)</w:t>
      </w:r>
      <w:r w:rsidR="00567F49">
        <w:t xml:space="preserve"> von Schutzgutfunktionen</w:t>
      </w:r>
      <w:r w:rsidRPr="00B3425C">
        <w:t xml:space="preserve"> zu erwarten</w:t>
      </w:r>
      <w:r>
        <w:t xml:space="preserve"> sind,</w:t>
      </w:r>
      <w:r w:rsidRPr="00B3425C">
        <w:t xml:space="preserve"> </w:t>
      </w:r>
      <w:r>
        <w:t>werden</w:t>
      </w:r>
      <w:r w:rsidRPr="00B3425C">
        <w:t xml:space="preserve"> </w:t>
      </w:r>
      <w:r w:rsidR="009A4976" w:rsidRPr="009A4976">
        <w:t xml:space="preserve">Art und Umfang der </w:t>
      </w:r>
      <w:r w:rsidR="009A4976">
        <w:t xml:space="preserve">funktionsspezifischen </w:t>
      </w:r>
      <w:r w:rsidR="009A4976" w:rsidRPr="009A4976">
        <w:t>Ko</w:t>
      </w:r>
      <w:r w:rsidR="009A4976">
        <w:t xml:space="preserve">mpensationsmaßnahmen </w:t>
      </w:r>
      <w:r w:rsidRPr="00761FC9">
        <w:rPr>
          <w:b/>
        </w:rPr>
        <w:t>verbal-argumentativ</w:t>
      </w:r>
      <w:r w:rsidR="009A4976">
        <w:t xml:space="preserve"> </w:t>
      </w:r>
      <w:r w:rsidR="009A4976" w:rsidRPr="009A4976">
        <w:t xml:space="preserve">auf Grundlage der ermittelten Beeinträchtigungen mit fachgutachterlichem Augenmerk abgeleitet. </w:t>
      </w:r>
      <w:r w:rsidR="008740BD">
        <w:t xml:space="preserve">Für die </w:t>
      </w:r>
      <w:r w:rsidR="009A4976" w:rsidRPr="009A4976">
        <w:t>Inanspruchna</w:t>
      </w:r>
      <w:r w:rsidR="009A4976">
        <w:t xml:space="preserve">hme von Böden </w:t>
      </w:r>
      <w:r w:rsidR="008740BD">
        <w:t xml:space="preserve">werden separate </w:t>
      </w:r>
      <w:r w:rsidR="009A4976">
        <w:t>Konventio</w:t>
      </w:r>
      <w:r w:rsidR="009A4976" w:rsidRPr="009A4976">
        <w:t xml:space="preserve">nen zum Umfang der Kompensation getroffen (vgl. Kap. </w:t>
      </w:r>
      <w:r w:rsidR="00224584">
        <w:fldChar w:fldCharType="begin"/>
      </w:r>
      <w:r w:rsidR="00224584">
        <w:instrText xml:space="preserve"> REF _Ref25655693 \r \h </w:instrText>
      </w:r>
      <w:r w:rsidR="00224584">
        <w:fldChar w:fldCharType="separate"/>
      </w:r>
      <w:r w:rsidR="00E24AB8">
        <w:t>6.4.4</w:t>
      </w:r>
      <w:r w:rsidR="00224584">
        <w:fldChar w:fldCharType="end"/>
      </w:r>
      <w:r w:rsidR="009A4976" w:rsidRPr="009A4976">
        <w:t>).</w:t>
      </w:r>
    </w:p>
    <w:p w14:paraId="18724C0B" w14:textId="54E5E9D6" w:rsidR="00B3425C" w:rsidRDefault="00B3425C" w:rsidP="009A4976">
      <w:pPr>
        <w:pStyle w:val="Textkrperaltt"/>
      </w:pPr>
      <w:r w:rsidRPr="00B3425C">
        <w:t xml:space="preserve">Um in den Fällen einer erheblichen Beeinträchtigung besonderer Schwere eine fachlich möglichst hochwertige Kompensation zu gewährleisten, ist die nachfolgende Abfolge einzuhalten, nach der zu prüfen ist, ob durch die Maßnahmen </w:t>
      </w:r>
    </w:p>
    <w:p w14:paraId="73DC05A7" w14:textId="77777777" w:rsidR="00B3425C" w:rsidRDefault="00B3425C" w:rsidP="00BC6D32">
      <w:pPr>
        <w:pStyle w:val="Textkrperaltt"/>
        <w:numPr>
          <w:ilvl w:val="0"/>
          <w:numId w:val="35"/>
        </w:numPr>
      </w:pPr>
      <w:r w:rsidRPr="00B3425C">
        <w:t xml:space="preserve">die beeinträchtigte Funktion, </w:t>
      </w:r>
    </w:p>
    <w:p w14:paraId="5AD1D8B1" w14:textId="77777777" w:rsidR="00B3425C" w:rsidRDefault="00B3425C" w:rsidP="00BC6D32">
      <w:pPr>
        <w:pStyle w:val="Textkrperaltt"/>
        <w:numPr>
          <w:ilvl w:val="0"/>
          <w:numId w:val="35"/>
        </w:numPr>
      </w:pPr>
      <w:r w:rsidRPr="00B3425C">
        <w:t xml:space="preserve">eine ähnliche Funktion des gleichen Schutzgutes oder </w:t>
      </w:r>
    </w:p>
    <w:p w14:paraId="3F72F669" w14:textId="77777777" w:rsidR="00B3425C" w:rsidRDefault="00B3425C" w:rsidP="00BC6D32">
      <w:pPr>
        <w:pStyle w:val="Textkrperaltt"/>
        <w:numPr>
          <w:ilvl w:val="0"/>
          <w:numId w:val="35"/>
        </w:numPr>
      </w:pPr>
      <w:r w:rsidRPr="00B3425C">
        <w:t xml:space="preserve">eine andere Funktion mit Rückwirkung auf die beeinträchtigte Funktion des gleichen Schutzgutes </w:t>
      </w:r>
    </w:p>
    <w:p w14:paraId="3863FA81" w14:textId="2E8EA142" w:rsidR="009A4976" w:rsidRDefault="00B3425C" w:rsidP="009A4976">
      <w:pPr>
        <w:pStyle w:val="Textkrperaltt"/>
      </w:pPr>
      <w:r w:rsidRPr="00B3425C">
        <w:t xml:space="preserve">jeweils im betroffenen Funktionsraum </w:t>
      </w:r>
      <w:r w:rsidR="00D2434E">
        <w:t>ausgeglichen oder ersetzt</w:t>
      </w:r>
      <w:r w:rsidRPr="00B3425C">
        <w:t xml:space="preserve"> werden kann.</w:t>
      </w:r>
    </w:p>
    <w:p w14:paraId="6E8DF0F7" w14:textId="57AD7EE5" w:rsidR="00792671" w:rsidRDefault="00D0697C" w:rsidP="00D0697C">
      <w:pPr>
        <w:pStyle w:val="Textkrper"/>
      </w:pPr>
      <w:r w:rsidRPr="00792671">
        <w:t xml:space="preserve">Der </w:t>
      </w:r>
      <w:r w:rsidRPr="00792671">
        <w:rPr>
          <w:b/>
        </w:rPr>
        <w:t>Umfang</w:t>
      </w:r>
      <w:r w:rsidRPr="00792671">
        <w:t xml:space="preserve"> der Maßnahmen für die funktionsspezifische Kompensation der erheblichen Beeinträchtigungen besonderer Schwere (eBS) ergibt </w:t>
      </w:r>
      <w:r w:rsidR="00792671" w:rsidRPr="00792671">
        <w:t>sich aus der Wiederher</w:t>
      </w:r>
      <w:r w:rsidRPr="00792671">
        <w:t xml:space="preserve">stellung der beeinträchtigten Funktionen des Naturhaushaltes und des Landschaftsbildes und wird einzelfallbezogen abgeleitet. </w:t>
      </w:r>
      <w:r w:rsidR="00E249A3">
        <w:t>A</w:t>
      </w:r>
      <w:r w:rsidR="00792671">
        <w:t xml:space="preserve">uch hier </w:t>
      </w:r>
      <w:r w:rsidR="00E249A3">
        <w:t xml:space="preserve">gilt </w:t>
      </w:r>
      <w:r w:rsidR="00792671">
        <w:t xml:space="preserve">der Grundsatz der Multifunktionalität der Funktionen untereinander und mit Bezug zum Biotopwertverfahren. </w:t>
      </w:r>
    </w:p>
    <w:p w14:paraId="56622638" w14:textId="02E4D8B9" w:rsidR="00792671" w:rsidRDefault="00792671" w:rsidP="00D0697C">
      <w:pPr>
        <w:pStyle w:val="Textkrper"/>
      </w:pPr>
      <w:r>
        <w:t xml:space="preserve">Hinsichtlich der </w:t>
      </w:r>
      <w:r w:rsidRPr="00792671">
        <w:rPr>
          <w:b/>
        </w:rPr>
        <w:t>Art</w:t>
      </w:r>
      <w:r>
        <w:t xml:space="preserve"> der funktionsspezifischen Maßnahmen kann auf Anlage 7.3 des Praxisleitfadens verwiesen werden. Diese </w:t>
      </w:r>
      <w:r w:rsidR="00761FC9">
        <w:t>beschreibt</w:t>
      </w:r>
      <w:r>
        <w:t xml:space="preserve"> für alle Schutzgutfunktionen, welche </w:t>
      </w:r>
      <w:r w:rsidRPr="00792671">
        <w:t>räumlich funktionalen Anforderungen an die Kompensation</w:t>
      </w:r>
      <w:r>
        <w:t xml:space="preserve"> der Schutzgutfunktion bestehen</w:t>
      </w:r>
      <w:r w:rsidR="00761FC9">
        <w:t xml:space="preserve"> und nennt Beispiele für mögliche Maßnahmen</w:t>
      </w:r>
      <w:r>
        <w:t xml:space="preserve">. </w:t>
      </w:r>
      <w:r w:rsidRPr="00792671">
        <w:t>Die Aufstellung soll die Auswahl geeigneter Maßnahmen unterstützen</w:t>
      </w:r>
      <w:r>
        <w:t>, ist aber nicht abschließend</w:t>
      </w:r>
      <w:r w:rsidRPr="00792671">
        <w:t>.</w:t>
      </w:r>
      <w:r>
        <w:t xml:space="preserve"> In den folgenden Kapiteln werden für die Schutzgüter des Naturhaushalts und das Landschaftsbild weitere Hinweise zur Ableitung von Art und Umfang der Kompensation aufgeführt.</w:t>
      </w:r>
    </w:p>
    <w:p w14:paraId="0DA76A0B" w14:textId="77777777" w:rsidR="00761FC9" w:rsidRPr="00761FC9" w:rsidRDefault="00761FC9" w:rsidP="00BC6D32">
      <w:pPr>
        <w:pStyle w:val="berschrift4"/>
        <w:numPr>
          <w:ilvl w:val="2"/>
          <w:numId w:val="34"/>
        </w:numPr>
        <w:tabs>
          <w:tab w:val="num" w:pos="1474"/>
        </w:tabs>
        <w:ind w:left="1191" w:hanging="1191"/>
        <w:rPr>
          <w:lang w:eastAsia="x-none"/>
        </w:rPr>
      </w:pPr>
      <w:bookmarkStart w:id="257" w:name="_Toc143588054"/>
      <w:r w:rsidRPr="00761FC9">
        <w:rPr>
          <w:lang w:eastAsia="x-none"/>
        </w:rPr>
        <w:t>Funktionsspezifische Kompensation Biotope</w:t>
      </w:r>
      <w:bookmarkEnd w:id="257"/>
      <w:r w:rsidRPr="00761FC9">
        <w:rPr>
          <w:lang w:eastAsia="x-none"/>
        </w:rPr>
        <w:t xml:space="preserve"> </w:t>
      </w:r>
    </w:p>
    <w:p w14:paraId="6A9BE369" w14:textId="77777777" w:rsidR="00761FC9" w:rsidRDefault="00761FC9" w:rsidP="00761FC9">
      <w:pPr>
        <w:pStyle w:val="Textkrperaltt"/>
      </w:pPr>
      <w:r w:rsidRPr="009B5B85">
        <w:t xml:space="preserve">Bei Eingriffen, bei denen erhebliche Beeinträchtigungen besonderer Schwere (eBS) von </w:t>
      </w:r>
      <w:r>
        <w:t>Biotopen</w:t>
      </w:r>
      <w:r w:rsidRPr="009B5B85">
        <w:t xml:space="preserve"> </w:t>
      </w:r>
      <w:r>
        <w:t>bilanziert wurden</w:t>
      </w:r>
      <w:r w:rsidRPr="009B5B85">
        <w:t xml:space="preserve">, </w:t>
      </w:r>
      <w:r>
        <w:t>sind</w:t>
      </w:r>
      <w:r w:rsidRPr="009B5B85">
        <w:t xml:space="preserve"> funktionsspezifische Kompensationsmaßnahmen verbal-argumentativ mit fachgutachterlichem Augenmerk </w:t>
      </w:r>
      <w:r>
        <w:t>abzuleiten</w:t>
      </w:r>
      <w:r w:rsidRPr="009B5B85">
        <w:t>.</w:t>
      </w:r>
    </w:p>
    <w:p w14:paraId="797034EB" w14:textId="47C2F469" w:rsidR="00761FC9" w:rsidRDefault="00761FC9" w:rsidP="00761FC9">
      <w:pPr>
        <w:pStyle w:val="Textkrperaltt"/>
      </w:pPr>
      <w:r>
        <w:t xml:space="preserve">Hinsichtlich der </w:t>
      </w:r>
      <w:r w:rsidRPr="00792671">
        <w:rPr>
          <w:b/>
        </w:rPr>
        <w:t>Art</w:t>
      </w:r>
      <w:r>
        <w:t xml:space="preserve"> der funktionsspezifischen Maßnahmen kann auf Anlage 7.3 des Praxisleitfadens verwiesen werden. Die Kompensation zielt demnach ab auf eine </w:t>
      </w:r>
      <w:r w:rsidRPr="009B5B85">
        <w:t>Wiederherstellung</w:t>
      </w:r>
      <w:r>
        <w:t xml:space="preserve">, Neuschaffung oder </w:t>
      </w:r>
      <w:r w:rsidRPr="009B5B85">
        <w:t>Optimierung der vom Eingriff betroffenen Biotope unter Berücksichtigung von Art und Umfang des betroffenen Bestandes sowie von Mindestgrößen von Biotopen</w:t>
      </w:r>
      <w:r>
        <w:t xml:space="preserve">. </w:t>
      </w:r>
      <w:r w:rsidRPr="009B5B85">
        <w:t>Als Ausgangszustand der Entwicklung bzw. Wiederherstellung sind Biotope zu wählen, die gemessen an dem Wert des betroffenen Biotoptyps (siehe Anlage 7.1</w:t>
      </w:r>
      <w:r>
        <w:t xml:space="preserve"> des Praxisleitfadens</w:t>
      </w:r>
      <w:r w:rsidRPr="009B5B85">
        <w:t>) aufwertungsfähig sind und die unter Berücksichtigung des erforderlichen Maßnahmenaufwands und der Entwicklungszeiten (im Kompensationszeitraum, i. d. R. innerhalb von max. 30 Jahren) geeignet sind.</w:t>
      </w:r>
    </w:p>
    <w:p w14:paraId="1D272C0D" w14:textId="37BAD7A1" w:rsidR="0006554C" w:rsidRDefault="0006554C" w:rsidP="0006554C">
      <w:pPr>
        <w:pStyle w:val="Textkrperaltt"/>
        <w:spacing w:after="120"/>
      </w:pPr>
      <w:r>
        <w:t>Als mögliche Maßnahmen nennt Anlage 7.</w:t>
      </w:r>
      <w:r w:rsidR="001020B5">
        <w:t>3</w:t>
      </w:r>
      <w:r>
        <w:t xml:space="preserve"> des Praxisleitfadens:</w:t>
      </w:r>
    </w:p>
    <w:p w14:paraId="67DE6374" w14:textId="45F9EF83" w:rsidR="0006554C" w:rsidRDefault="0006554C" w:rsidP="00C130A8">
      <w:pPr>
        <w:pStyle w:val="Aufzhlung1fortlnach6pt"/>
      </w:pPr>
      <w:r>
        <w:t>Nährstoffentzug</w:t>
      </w:r>
    </w:p>
    <w:p w14:paraId="20664A63" w14:textId="78BBAF1C" w:rsidR="0006554C" w:rsidRDefault="0006554C" w:rsidP="00C130A8">
      <w:pPr>
        <w:pStyle w:val="Aufzhlung1fortlnach6pt"/>
      </w:pPr>
      <w:r>
        <w:t>Wiedervernässung</w:t>
      </w:r>
    </w:p>
    <w:p w14:paraId="20A75FB7" w14:textId="42FFCD77" w:rsidR="0006554C" w:rsidRDefault="0006554C" w:rsidP="00C130A8">
      <w:pPr>
        <w:pStyle w:val="Aufzhlung1fortlnach6pt"/>
      </w:pPr>
      <w:r>
        <w:t>wasserwirtschaftliche Renaturierungsmaßnahmen</w:t>
      </w:r>
    </w:p>
    <w:p w14:paraId="5339CFA3" w14:textId="7DD37557" w:rsidR="0006554C" w:rsidRDefault="0006554C" w:rsidP="00C130A8">
      <w:pPr>
        <w:pStyle w:val="Aufzhlung1fortlnach6pt"/>
      </w:pPr>
      <w:r>
        <w:t>B</w:t>
      </w:r>
      <w:r w:rsidRPr="0006554C">
        <w:t>ewirtschaftungs- oder Pflegemaßnahmen</w:t>
      </w:r>
      <w:r>
        <w:t xml:space="preserve"> </w:t>
      </w:r>
    </w:p>
    <w:p w14:paraId="2D1F7210" w14:textId="0312D8C7" w:rsidR="0006554C" w:rsidRDefault="0006554C" w:rsidP="00C130A8">
      <w:pPr>
        <w:pStyle w:val="Aufzhlung1schlussnach12pt"/>
      </w:pPr>
      <w:r w:rsidRPr="0006554C">
        <w:t xml:space="preserve">Zielgerichteter Einsatz von forstlichen Bewirtschaftungsmaßnahmen (z. B. Aufforstung mit Baumarten der natürlichen Waldgesellschaft oder natürliche Sukzession; Entnahme standortfremder Baumarten, Belassen von Biotop- und Höhlenbäumen und Totholz) sofern die Maßnahmen über die gute forstliche Praxis (Ziele der Forsteinrichtung) hinausgehen und </w:t>
      </w:r>
      <w:r w:rsidR="00A73F7D" w:rsidRPr="0006554C">
        <w:t>von besonderem naturschutzfachlichem Interesse</w:t>
      </w:r>
      <w:r w:rsidRPr="0006554C">
        <w:t xml:space="preserve"> sind</w:t>
      </w:r>
    </w:p>
    <w:p w14:paraId="747A1D16" w14:textId="65527A29" w:rsidR="00B625A3" w:rsidRDefault="00761FC9" w:rsidP="00B625A3">
      <w:pPr>
        <w:pStyle w:val="Textkrperaltt"/>
      </w:pPr>
      <w:r>
        <w:t xml:space="preserve">Für den Nachweis eines ausreichenden </w:t>
      </w:r>
      <w:r w:rsidRPr="009B5B85">
        <w:rPr>
          <w:b/>
        </w:rPr>
        <w:t>Umfangs</w:t>
      </w:r>
      <w:r>
        <w:t xml:space="preserve"> der Kompensation kann die integrierte Biotopbewertung herangezogen werden. Die Kompensation von eBS-Fällen hat mindestens wertgleich zu erfolgen.</w:t>
      </w:r>
      <w:r w:rsidR="00B625A3">
        <w:t xml:space="preserve"> </w:t>
      </w:r>
      <w:r w:rsidR="00B625A3" w:rsidRPr="00B625A3">
        <w:t>Bei der Kompensation von FFH-LRT und gesetzlich geschützten Biotopen (vgl. Kap</w:t>
      </w:r>
      <w:r w:rsidR="00B625A3" w:rsidRPr="00A55554">
        <w:t>.</w:t>
      </w:r>
      <w:r w:rsidR="00A55554">
        <w:t xml:space="preserve"> </w:t>
      </w:r>
      <w:r w:rsidR="00A55554">
        <w:fldChar w:fldCharType="begin"/>
      </w:r>
      <w:r w:rsidR="00A55554">
        <w:instrText xml:space="preserve"> REF _Ref142057562 \r \h </w:instrText>
      </w:r>
      <w:r w:rsidR="00A55554">
        <w:fldChar w:fldCharType="separate"/>
      </w:r>
      <w:r w:rsidR="00E24AB8">
        <w:t>6.2.4</w:t>
      </w:r>
      <w:r w:rsidR="00A55554">
        <w:fldChar w:fldCharType="end"/>
      </w:r>
      <w:r w:rsidR="00B625A3" w:rsidRPr="00A55554">
        <w:t>)</w:t>
      </w:r>
      <w:r w:rsidR="00B625A3" w:rsidRPr="00B625A3">
        <w:t xml:space="preserve"> ist im Regelfall eine mindestens flächengleiche Wiederherstellung desselben Biotoptyps erforderlich.</w:t>
      </w:r>
    </w:p>
    <w:p w14:paraId="0E61212B" w14:textId="023E9C15" w:rsidR="00E80E16" w:rsidRDefault="00DF4075" w:rsidP="00BC6D32">
      <w:pPr>
        <w:pStyle w:val="berschrift4"/>
        <w:numPr>
          <w:ilvl w:val="2"/>
          <w:numId w:val="34"/>
        </w:numPr>
        <w:tabs>
          <w:tab w:val="num" w:pos="1474"/>
        </w:tabs>
        <w:ind w:left="1191" w:hanging="1191"/>
      </w:pPr>
      <w:bookmarkStart w:id="258" w:name="_Toc143588055"/>
      <w:r>
        <w:t xml:space="preserve">Funktionsspezifische </w:t>
      </w:r>
      <w:r w:rsidR="00E80E16">
        <w:t>Kompensation Tier</w:t>
      </w:r>
      <w:bookmarkEnd w:id="256"/>
      <w:r>
        <w:t>e</w:t>
      </w:r>
      <w:bookmarkEnd w:id="258"/>
      <w:r w:rsidR="00E80E16">
        <w:t xml:space="preserve"> </w:t>
      </w:r>
    </w:p>
    <w:p w14:paraId="3F421489" w14:textId="509E2A6F" w:rsidR="00E80E16" w:rsidRDefault="00E80E16" w:rsidP="00E80E16">
      <w:pPr>
        <w:pStyle w:val="Textkrperaltt"/>
      </w:pPr>
      <w:r>
        <w:t xml:space="preserve">Der Kompensationsumfang </w:t>
      </w:r>
      <w:r w:rsidR="007762F8">
        <w:t xml:space="preserve">für eBS-Fälle beim Schutzgut Tiere bzw. </w:t>
      </w:r>
      <w:r>
        <w:t xml:space="preserve">für die Beeinträchtigung </w:t>
      </w:r>
      <w:r w:rsidRPr="001B7A5E">
        <w:rPr>
          <w:b/>
        </w:rPr>
        <w:t>faunistischer Habitate</w:t>
      </w:r>
      <w:r>
        <w:t xml:space="preserve"> kann nur einzelfallspezifisch ermittelt werden</w:t>
      </w:r>
      <w:r w:rsidR="000950A5">
        <w:t>. H</w:t>
      </w:r>
      <w:r>
        <w:t xml:space="preserve">ierbei ist u.a. zu berücksichtigen: </w:t>
      </w:r>
    </w:p>
    <w:p w14:paraId="651AA229" w14:textId="77777777" w:rsidR="00E80E16" w:rsidRDefault="00E80E16" w:rsidP="00E80E16">
      <w:pPr>
        <w:pStyle w:val="Aufzhlung1fortlnach6pt"/>
      </w:pPr>
      <w:r>
        <w:t xml:space="preserve">Wirksamkeit von Vermeidungsmaßnahmen und verbleibende Beeinträchtigungsintensität, </w:t>
      </w:r>
    </w:p>
    <w:p w14:paraId="49CBE94B" w14:textId="77777777" w:rsidR="00E80E16" w:rsidRDefault="00E80E16" w:rsidP="00E80E16">
      <w:pPr>
        <w:pStyle w:val="Aufzhlung1fortlnach6pt"/>
      </w:pPr>
      <w:r>
        <w:t>Anzahl der Individuen</w:t>
      </w:r>
      <w:r w:rsidR="00A77CBE">
        <w:t xml:space="preserve"> bzw. der Lokalpopulation</w:t>
      </w:r>
      <w:r>
        <w:t>, die ihren Lebensraum verlieren oder deren Lebensraum</w:t>
      </w:r>
      <w:r w:rsidR="00A77CBE">
        <w:t>, Reviergröße, Minimalareal</w:t>
      </w:r>
      <w:r w:rsidR="00115B32">
        <w:t>, Aktionsraum</w:t>
      </w:r>
      <w:r>
        <w:t xml:space="preserve"> in seiner Funktion beeinträchtigt wird, </w:t>
      </w:r>
    </w:p>
    <w:p w14:paraId="2EC1B964" w14:textId="77777777" w:rsidR="00E80E16" w:rsidRDefault="00E80E16" w:rsidP="00E80E16">
      <w:pPr>
        <w:pStyle w:val="Aufzhlung1fortlnach6pt"/>
      </w:pPr>
      <w:r>
        <w:t>Arealansprüche der Art</w:t>
      </w:r>
      <w:r w:rsidR="00A77CBE">
        <w:t xml:space="preserve"> bzw. der Lokalpopulation</w:t>
      </w:r>
      <w:r>
        <w:t xml:space="preserve">, </w:t>
      </w:r>
    </w:p>
    <w:p w14:paraId="324DD0BB" w14:textId="0B2B3BCB" w:rsidR="00E80E16" w:rsidRDefault="0006554C" w:rsidP="0006554C">
      <w:pPr>
        <w:pStyle w:val="Aufzhlung1schlussnach12pt"/>
      </w:pPr>
      <w:r w:rsidRPr="0006554C">
        <w:t>artspezifischen Habitatstrukturen (entsprechend den beeinträchtigten Schlüsselhabitaten) und deren zeitlicher Wiederherstellbarkeit</w:t>
      </w:r>
      <w:r w:rsidR="00E80E16">
        <w:t>.</w:t>
      </w:r>
    </w:p>
    <w:p w14:paraId="543D5726" w14:textId="2B6E73CA" w:rsidR="007C52ED" w:rsidRDefault="007C52ED" w:rsidP="007C52ED">
      <w:pPr>
        <w:pStyle w:val="Textkrper"/>
      </w:pPr>
      <w:r>
        <w:t xml:space="preserve">Dabei werden Maßnahmen aus dem Fachbeitrag Artenschutz sowie der FFH-Verträglichkeitsstudie in den LBP übertragen. Für weitere planungsrelevante Arten sind bei eBS-Fällen ebenfalls Kompensationsmaßnahmen </w:t>
      </w:r>
      <w:r w:rsidR="0047184F">
        <w:t xml:space="preserve">im Rahmen des LBP </w:t>
      </w:r>
      <w:r>
        <w:t>zu ergreifen.</w:t>
      </w:r>
    </w:p>
    <w:p w14:paraId="6E4D6D5F" w14:textId="049C3867" w:rsidR="00E80E16" w:rsidRDefault="00E80E16" w:rsidP="00E80E16">
      <w:pPr>
        <w:pStyle w:val="Textkrper"/>
      </w:pPr>
      <w:r>
        <w:t xml:space="preserve">Heranzuziehen </w:t>
      </w:r>
      <w:r w:rsidR="00502F38">
        <w:t>ist</w:t>
      </w:r>
      <w:r>
        <w:t xml:space="preserve"> hierbei d</w:t>
      </w:r>
      <w:r w:rsidR="00502F38">
        <w:t>er</w:t>
      </w:r>
      <w:r>
        <w:t xml:space="preserve"> „</w:t>
      </w:r>
      <w:r w:rsidR="00502F38">
        <w:t xml:space="preserve">Leitfaden CEF-Maßnahmen - </w:t>
      </w:r>
      <w:r w:rsidRPr="001D6A5D">
        <w:rPr>
          <w:b/>
        </w:rPr>
        <w:t>Hinweise für den Straßenbau in Rheinland-Pfalz zur Konzeption von vorgezogenen Ausgleichsmaßnahmen (CEF)</w:t>
      </w:r>
      <w:r>
        <w:t>“ (LBM 2018).</w:t>
      </w:r>
      <w:r w:rsidR="000B5257">
        <w:t xml:space="preserve"> Der Leitfaden enthält geprüfte wirksame Artenschutzmaßnahmen</w:t>
      </w:r>
      <w:r w:rsidR="00792671">
        <w:t xml:space="preserve"> (CEF-Maßnahmen)</w:t>
      </w:r>
      <w:r w:rsidR="000B5257">
        <w:t>, die auch als FCS</w:t>
      </w:r>
      <w:r w:rsidR="007C52ED">
        <w:t>-</w:t>
      </w:r>
      <w:r w:rsidR="000B5257">
        <w:t xml:space="preserve"> oder Habita</w:t>
      </w:r>
      <w:r w:rsidR="00792671">
        <w:t>t</w:t>
      </w:r>
      <w:r w:rsidR="000B5257">
        <w:t xml:space="preserve">schutzmaßnahmen </w:t>
      </w:r>
      <w:r w:rsidR="00792671">
        <w:t>herangezogen</w:t>
      </w:r>
      <w:r w:rsidR="000B5257">
        <w:t xml:space="preserve"> werd</w:t>
      </w:r>
      <w:r w:rsidR="0048209A">
        <w:t>e</w:t>
      </w:r>
      <w:r w:rsidR="000B5257">
        <w:t>n</w:t>
      </w:r>
      <w:r w:rsidR="0048209A">
        <w:t xml:space="preserve"> können.</w:t>
      </w:r>
    </w:p>
    <w:p w14:paraId="1A6C69A2" w14:textId="77777777" w:rsidR="0006554C" w:rsidRPr="001B7A5E" w:rsidRDefault="0006554C" w:rsidP="0006554C">
      <w:pPr>
        <w:pStyle w:val="Textkrper"/>
      </w:pPr>
      <w:r>
        <w:t>Die Kompensation hat sicher zu stellen, dass in ausreichendem Umfang neue Lebensräume geschaffen bzw. vorhandene Lebensräume aufgewertet werden, die in der Summe einer gleich großen Individuenzahl als Habitat dienen können.</w:t>
      </w:r>
    </w:p>
    <w:p w14:paraId="06E56BBF" w14:textId="7A75D5FC" w:rsidR="0006554C" w:rsidRDefault="0006554C" w:rsidP="0006554C">
      <w:pPr>
        <w:pStyle w:val="Textkrper"/>
        <w:spacing w:after="120"/>
      </w:pPr>
      <w:r>
        <w:t>A</w:t>
      </w:r>
      <w:r w:rsidR="001020B5">
        <w:t>nlage 7.3</w:t>
      </w:r>
      <w:r>
        <w:t xml:space="preserve"> des Praxisleitfadens nennt als mögliche Maßnahmen:</w:t>
      </w:r>
    </w:p>
    <w:p w14:paraId="39C76CCD" w14:textId="77777777" w:rsidR="0006554C" w:rsidRDefault="0006554C" w:rsidP="00C130A8">
      <w:pPr>
        <w:pStyle w:val="Aufzhlung1fortlnach6pt"/>
      </w:pPr>
      <w:r>
        <w:t xml:space="preserve">Optimierung/Aufwertung bestehender artspezifischer Habitatstrukturen (insbesondere Schlüsselhabitate wie Fortpflanzungs- und Ruhestätten, Jagdhabitate) </w:t>
      </w:r>
    </w:p>
    <w:p w14:paraId="2ED22564" w14:textId="77777777" w:rsidR="0006554C" w:rsidRDefault="0006554C" w:rsidP="00C130A8">
      <w:pPr>
        <w:pStyle w:val="Aufzhlung1fortlnach6pt"/>
      </w:pPr>
      <w:r>
        <w:t xml:space="preserve">Entwicklung/Wiederherstellung/Neuanlage artspezifischer Habitatstrukturen (insbesondere Schlüsselhabitate wie Fortpflanzungs- und Ruhestätten, Jagdhabitate) </w:t>
      </w:r>
    </w:p>
    <w:p w14:paraId="5EB0FF2D" w14:textId="77777777" w:rsidR="0006554C" w:rsidRDefault="0006554C" w:rsidP="00C130A8">
      <w:pPr>
        <w:pStyle w:val="Aufzhlung1fortlnach6pt"/>
      </w:pPr>
      <w:r>
        <w:t xml:space="preserve">Reaktivierung/Schaffung von Vernetzungsstrukturen und Wanderkorridoren, Wiedervernetzung von Lebensräumen </w:t>
      </w:r>
    </w:p>
    <w:p w14:paraId="062BB27A" w14:textId="13B1CBBE" w:rsidR="0006554C" w:rsidRDefault="0006554C" w:rsidP="001020B5">
      <w:pPr>
        <w:pStyle w:val="Aufzhlung1schlussnach12pt"/>
      </w:pPr>
      <w:r>
        <w:t>Bewirtschaftungs- oder Pflegemaßnahmen</w:t>
      </w:r>
      <w:r w:rsidR="001020B5">
        <w:t xml:space="preserve"> </w:t>
      </w:r>
      <w:r w:rsidR="001020B5" w:rsidRPr="001020B5">
        <w:t>(für Beispiel siehe Anlage 7.3)</w:t>
      </w:r>
    </w:p>
    <w:p w14:paraId="10AAA243" w14:textId="0D5F99E9" w:rsidR="000950A5" w:rsidRDefault="00E80E16" w:rsidP="00E80E16">
      <w:pPr>
        <w:pStyle w:val="Aufzhlung1fortlnach6pt"/>
        <w:numPr>
          <w:ilvl w:val="0"/>
          <w:numId w:val="0"/>
        </w:numPr>
      </w:pPr>
      <w:r>
        <w:t>Ist der Kompensationsbedarf für die Beeinträchtigungen faunistischer Funktionen größer als der für die Biotopfunktion, bestimmt dieser i.d.R. die Gesamtkompensation.</w:t>
      </w:r>
    </w:p>
    <w:p w14:paraId="27A03838" w14:textId="2C1A0455" w:rsidR="00B32115" w:rsidRDefault="00B32115" w:rsidP="00E80E16">
      <w:pPr>
        <w:pStyle w:val="Aufzhlung1fortlnach6pt"/>
        <w:numPr>
          <w:ilvl w:val="0"/>
          <w:numId w:val="0"/>
        </w:numPr>
      </w:pPr>
      <w:r>
        <w:t>Bei allen Maßnahmen ist anzugeben, für welche Tierarten sie ergriffen wurden (spätere Eingabe in Maßnahmenblätter, Eingriffs-/Ausgleichstabelle und FLISTR</w:t>
      </w:r>
      <w:r w:rsidRPr="00B32115">
        <w:rPr>
          <w:i/>
        </w:rPr>
        <w:t>neo</w:t>
      </w:r>
      <w:r>
        <w:t>).</w:t>
      </w:r>
    </w:p>
    <w:p w14:paraId="7BB0D3B8" w14:textId="3D1A0A2D" w:rsidR="001060CA" w:rsidRDefault="00DF4075" w:rsidP="00BC6D32">
      <w:pPr>
        <w:pStyle w:val="berschrift4"/>
        <w:numPr>
          <w:ilvl w:val="2"/>
          <w:numId w:val="34"/>
        </w:numPr>
        <w:tabs>
          <w:tab w:val="num" w:pos="1474"/>
        </w:tabs>
        <w:ind w:left="1191" w:hanging="1191"/>
      </w:pPr>
      <w:bookmarkStart w:id="259" w:name="_Toc143588056"/>
      <w:r>
        <w:t xml:space="preserve">Funktionsspezifische Kompensation </w:t>
      </w:r>
      <w:r w:rsidR="001060CA">
        <w:t>Pflanzen</w:t>
      </w:r>
      <w:bookmarkEnd w:id="259"/>
      <w:r w:rsidR="001060CA">
        <w:t xml:space="preserve"> </w:t>
      </w:r>
    </w:p>
    <w:p w14:paraId="49B72152" w14:textId="77777777" w:rsidR="00477667" w:rsidRDefault="007762F8" w:rsidP="00E80E16">
      <w:pPr>
        <w:pStyle w:val="Aufzhlung1fortlnach6pt"/>
        <w:numPr>
          <w:ilvl w:val="0"/>
          <w:numId w:val="0"/>
        </w:numPr>
      </w:pPr>
      <w:r w:rsidRPr="007762F8">
        <w:t xml:space="preserve">Der Kompensationsumfang für die </w:t>
      </w:r>
      <w:r>
        <w:t xml:space="preserve">erhebliche Beeinträchtigung besonderer Schwere von Pflanzen bzw. Pflanzenstandorten </w:t>
      </w:r>
      <w:r w:rsidRPr="007762F8">
        <w:t>kann nur einzelfallspezifisch ermittelt werden</w:t>
      </w:r>
      <w:r>
        <w:t>. H</w:t>
      </w:r>
      <w:r w:rsidRPr="007762F8">
        <w:t>ierbei ist u.a. zu berücksichtigen</w:t>
      </w:r>
    </w:p>
    <w:p w14:paraId="11861AC9" w14:textId="77777777" w:rsidR="007762F8" w:rsidRDefault="007762F8" w:rsidP="007762F8">
      <w:pPr>
        <w:pStyle w:val="Aufzhlung1fortlnach6pt"/>
      </w:pPr>
      <w:r>
        <w:t xml:space="preserve">Wirksamkeit von Vermeidungsmaßnahmen und verbleibende Beeinträchtigungsintensität, </w:t>
      </w:r>
    </w:p>
    <w:p w14:paraId="60BE5C3F" w14:textId="77777777" w:rsidR="007762F8" w:rsidRDefault="007762F8" w:rsidP="007762F8">
      <w:pPr>
        <w:pStyle w:val="Aufzhlung1fortlnach6pt"/>
      </w:pPr>
      <w:r w:rsidRPr="007762F8">
        <w:t>Ausbreitungsmechanismen der betroffenen Art, Verbreitungsareale</w:t>
      </w:r>
      <w:r>
        <w:t xml:space="preserve">, </w:t>
      </w:r>
    </w:p>
    <w:p w14:paraId="01E5C4D1" w14:textId="7F7282BB" w:rsidR="007762F8" w:rsidRDefault="007762F8" w:rsidP="007762F8">
      <w:pPr>
        <w:pStyle w:val="Aufzhlung1fortlnach6pt"/>
      </w:pPr>
      <w:r w:rsidRPr="007762F8">
        <w:t>artspezifische Standortbedingungen</w:t>
      </w:r>
      <w:r>
        <w:t xml:space="preserve">, </w:t>
      </w:r>
    </w:p>
    <w:p w14:paraId="66BC36ED" w14:textId="74204220" w:rsidR="007762F8" w:rsidRDefault="007762F8" w:rsidP="001020B5">
      <w:pPr>
        <w:pStyle w:val="Aufzhlung1schlussnach12pt"/>
      </w:pPr>
      <w:r>
        <w:t>Entwicklungszeiten</w:t>
      </w:r>
      <w:r w:rsidR="000950A5">
        <w:t>.</w:t>
      </w:r>
    </w:p>
    <w:p w14:paraId="1495BAAA" w14:textId="536F2801" w:rsidR="000950A5" w:rsidRDefault="000950A5" w:rsidP="001020B5">
      <w:pPr>
        <w:pStyle w:val="Textkrper"/>
      </w:pPr>
      <w:r>
        <w:t>Hauptaugenmerk liegt hier auf der Vermeidung von erheblichen Eingriffen besonderer Schwerer, z.B. durch Verpflanzen / Umsiedeln wertvoller Beständen</w:t>
      </w:r>
      <w:r w:rsidR="00B072F1">
        <w:t xml:space="preserve"> (oder Gewinnung von Saatgut seltener Pflanzen) in geeignete Biotoptypenflächen, die im Zuge der </w:t>
      </w:r>
      <w:r w:rsidR="0006554C">
        <w:t>i</w:t>
      </w:r>
      <w:r w:rsidR="00B072F1">
        <w:t>ntegrierten Biotopbewertung als Kompensationsflächen festgelegt wurden</w:t>
      </w:r>
      <w:r w:rsidR="0006554C">
        <w:t>.</w:t>
      </w:r>
    </w:p>
    <w:p w14:paraId="6A5E8C9F" w14:textId="36B664EE" w:rsidR="0006554C" w:rsidRDefault="001020B5" w:rsidP="0006554C">
      <w:pPr>
        <w:pStyle w:val="Aufzhlung1fortlnach6pt"/>
        <w:numPr>
          <w:ilvl w:val="0"/>
          <w:numId w:val="0"/>
        </w:numPr>
      </w:pPr>
      <w:r>
        <w:t xml:space="preserve">Kompensationsmaßnahmen für unvermeidbare Beeinträchtigungen zielen auf eine </w:t>
      </w:r>
      <w:r w:rsidRPr="001020B5">
        <w:t xml:space="preserve">Wiederherstellung / Optimierung / Neuschaffung der Standorte der betroffenen Art </w:t>
      </w:r>
      <w:r>
        <w:t>ab. Als mögliche Maßnahmen nennt Anlage 7.3 des Praxisleitfadens:</w:t>
      </w:r>
    </w:p>
    <w:p w14:paraId="2F492FC9" w14:textId="0D91D8BE" w:rsidR="001020B5" w:rsidRPr="00B625A3" w:rsidRDefault="001020B5" w:rsidP="00C130A8">
      <w:pPr>
        <w:pStyle w:val="Aufzhlung1fortlnach6pt"/>
      </w:pPr>
      <w:r w:rsidRPr="00B625A3">
        <w:t>Optimierung der artspezifisch erforderlichen Standortbedingungen und/oder Wiederherstellung von Lebensräumen, z.</w:t>
      </w:r>
      <w:r w:rsidR="00B625A3">
        <w:t> </w:t>
      </w:r>
      <w:r w:rsidRPr="00B625A3">
        <w:t>B. Freistellung und Offenhaltung von Sandrasenflächen, Entfernen von Gehölzen</w:t>
      </w:r>
    </w:p>
    <w:p w14:paraId="502088B5" w14:textId="5068349F" w:rsidR="001020B5" w:rsidRPr="00B625A3" w:rsidRDefault="001020B5" w:rsidP="00C130A8">
      <w:pPr>
        <w:pStyle w:val="Aufzhlung1fortlnach6pt"/>
      </w:pPr>
      <w:r w:rsidRPr="00B625A3">
        <w:t>Maßnahmen zur Wiederansiedlung/Umsiedlung von Pflanzenarten, z.</w:t>
      </w:r>
      <w:r w:rsidR="00B625A3">
        <w:t> </w:t>
      </w:r>
      <w:r w:rsidRPr="00B625A3">
        <w:t>B. Entnahme und Ausbringung von Diasporen, Heumulchverfahren auf Dauergrünland</w:t>
      </w:r>
    </w:p>
    <w:p w14:paraId="7F4F2C34" w14:textId="5E8A3D3F" w:rsidR="001020B5" w:rsidRPr="00B625A3" w:rsidRDefault="001020B5" w:rsidP="00B625A3">
      <w:pPr>
        <w:pStyle w:val="Aufzhlung1schlussnach12pt"/>
      </w:pPr>
      <w:r w:rsidRPr="00B625A3">
        <w:t>spezielle Bewirtschaftungs- oder Pflegemaßnahmen (für Beispiel siehe Anlage 7.3)</w:t>
      </w:r>
    </w:p>
    <w:p w14:paraId="15C41A5C" w14:textId="16E9B94C" w:rsidR="00E80E16" w:rsidRDefault="00DF4075" w:rsidP="00BC6D32">
      <w:pPr>
        <w:pStyle w:val="berschrift4"/>
        <w:numPr>
          <w:ilvl w:val="2"/>
          <w:numId w:val="34"/>
        </w:numPr>
        <w:tabs>
          <w:tab w:val="num" w:pos="1474"/>
        </w:tabs>
        <w:ind w:left="1191" w:hanging="1191"/>
      </w:pPr>
      <w:bookmarkStart w:id="260" w:name="_Ref25655693"/>
      <w:bookmarkStart w:id="261" w:name="_Ref25657282"/>
      <w:bookmarkStart w:id="262" w:name="_Toc33721251"/>
      <w:bookmarkStart w:id="263" w:name="_Ref114217040"/>
      <w:bookmarkStart w:id="264" w:name="_Toc143588057"/>
      <w:r>
        <w:t xml:space="preserve">Funktionsspezifische Kompensation </w:t>
      </w:r>
      <w:r w:rsidR="00E80E16">
        <w:t>Boden</w:t>
      </w:r>
      <w:bookmarkEnd w:id="260"/>
      <w:bookmarkEnd w:id="261"/>
      <w:bookmarkEnd w:id="262"/>
      <w:bookmarkEnd w:id="263"/>
      <w:bookmarkEnd w:id="264"/>
    </w:p>
    <w:p w14:paraId="1F33F438" w14:textId="77777777" w:rsidR="00271A2B" w:rsidRDefault="00271A2B" w:rsidP="00271A2B">
      <w:pPr>
        <w:pStyle w:val="Zwischenberschrift"/>
      </w:pPr>
      <w:r>
        <w:t>Natürliche Bodenfunktionen</w:t>
      </w:r>
    </w:p>
    <w:p w14:paraId="272CD60C" w14:textId="77777777" w:rsidR="00C0283C" w:rsidRDefault="00E80E16" w:rsidP="005D7AC4">
      <w:pPr>
        <w:pStyle w:val="Aufzhlung1fortlnach6pt"/>
        <w:numPr>
          <w:ilvl w:val="0"/>
          <w:numId w:val="0"/>
        </w:numPr>
      </w:pPr>
      <w:r>
        <w:t xml:space="preserve">Gemäß § 2 Abs. 1 </w:t>
      </w:r>
      <w:r w:rsidR="00C0283C">
        <w:t xml:space="preserve">Satz 3 </w:t>
      </w:r>
      <w:r>
        <w:t xml:space="preserve">LKompVO kommen </w:t>
      </w:r>
      <w:r w:rsidRPr="00091DEB">
        <w:t>als Kompensationsmaßnahme</w:t>
      </w:r>
      <w:r>
        <w:t xml:space="preserve"> für Bodenversiegelungen </w:t>
      </w:r>
      <w:r w:rsidRPr="00091DEB">
        <w:t>nur Entsiegelung</w:t>
      </w:r>
      <w:r>
        <w:t>en (</w:t>
      </w:r>
      <w:r w:rsidRPr="00091DEB">
        <w:t>Voll- oder Teilentsiegelung</w:t>
      </w:r>
      <w:r>
        <w:t>)</w:t>
      </w:r>
      <w:r w:rsidRPr="00091DEB">
        <w:t xml:space="preserve"> oder </w:t>
      </w:r>
      <w:r w:rsidR="00C0283C">
        <w:t xml:space="preserve">eine dieser gleichwertigen </w:t>
      </w:r>
      <w:r w:rsidRPr="00091DEB">
        <w:t>bodenfunktionsaufwertende</w:t>
      </w:r>
      <w:r w:rsidR="00C0283C">
        <w:t>n</w:t>
      </w:r>
      <w:r w:rsidRPr="00091DEB">
        <w:t xml:space="preserve"> Maßnahme</w:t>
      </w:r>
      <w:r>
        <w:t>n (z.B.</w:t>
      </w:r>
      <w:r w:rsidRPr="00091DEB">
        <w:t xml:space="preserve"> Herstellung oder Verbesserung eines durchwurzelbaren Bodenraums, produktionsintegrierte Maßnahmen mit bodenschützender Wirkung, Nutzungsextensivierung</w:t>
      </w:r>
      <w:r>
        <w:t>,</w:t>
      </w:r>
      <w:r w:rsidRPr="00091DEB">
        <w:t xml:space="preserve"> Erosionsschutzmaßnahmen</w:t>
      </w:r>
      <w:r>
        <w:t>)</w:t>
      </w:r>
      <w:r w:rsidRPr="00091DEB">
        <w:t xml:space="preserve"> infrage</w:t>
      </w:r>
      <w:r>
        <w:t>.</w:t>
      </w:r>
      <w:r w:rsidR="00C0283C">
        <w:t xml:space="preserve"> Bodenversiegelungen stellen </w:t>
      </w:r>
      <w:r w:rsidR="007762F8">
        <w:t xml:space="preserve">hinsichtlich der natürlichen Bodenfunktionen </w:t>
      </w:r>
      <w:r w:rsidR="00C0283C">
        <w:t xml:space="preserve">daher grundsätzlich eine Beeinträchtigung besonderer Schwere dar, die immer funktionsspezifisch zu kompensieren sind.  </w:t>
      </w:r>
    </w:p>
    <w:p w14:paraId="7E1C4BB2" w14:textId="5F1A72C0" w:rsidR="00E80E16" w:rsidRDefault="00E80E16" w:rsidP="00E80E16">
      <w:pPr>
        <w:pStyle w:val="Aufzhlung1fortlnach6pt"/>
        <w:numPr>
          <w:ilvl w:val="0"/>
          <w:numId w:val="0"/>
        </w:numPr>
      </w:pPr>
      <w:r>
        <w:t xml:space="preserve">Der </w:t>
      </w:r>
      <w:r w:rsidRPr="007762F8">
        <w:t>Kompensationsbedarf für den Boden ist anhand der nachfolgend aufgeführten Konventionen zu ermitteln</w:t>
      </w:r>
      <w:r w:rsidR="007762F8">
        <w:t xml:space="preserve">. Dabei ist zu beachten, dass der Kompensationsbedarf Boden mit Ausnahme der Entsiegelung (Entsiegelungszuschlag, vgl. Kap. </w:t>
      </w:r>
      <w:r w:rsidR="007762F8">
        <w:fldChar w:fldCharType="begin"/>
      </w:r>
      <w:r w:rsidR="007762F8">
        <w:instrText xml:space="preserve"> REF _Ref114225968 \r \h </w:instrText>
      </w:r>
      <w:r w:rsidR="007762F8">
        <w:fldChar w:fldCharType="separate"/>
      </w:r>
      <w:r w:rsidR="00E24AB8">
        <w:t>6.3.1</w:t>
      </w:r>
      <w:r w:rsidR="007762F8">
        <w:fldChar w:fldCharType="end"/>
      </w:r>
      <w:r w:rsidR="007762F8">
        <w:t>) nicht im Rahmen des Biotopwertverfahrens berücksichtigt wird (additive Maßnahmen). Eine multifunktionale Anrechnung als funktionsspezifische Kompensation der weiteren Schutzgüter ist jedoch möglich</w:t>
      </w:r>
      <w:r w:rsidR="009F0D28">
        <w:t xml:space="preserve"> (z.B. für Klimaschutzfunktion durch Treibhausgassenken / -speicher)</w:t>
      </w:r>
      <w:r w:rsidR="007762F8">
        <w:t>.</w:t>
      </w:r>
    </w:p>
    <w:p w14:paraId="1E90D47E" w14:textId="77777777" w:rsidR="00E80E16" w:rsidRPr="00271A2B" w:rsidRDefault="00E80E16" w:rsidP="00E80E16">
      <w:pPr>
        <w:pStyle w:val="Zwischenberschrift"/>
        <w:rPr>
          <w:b w:val="0"/>
          <w:u w:val="single"/>
        </w:rPr>
      </w:pPr>
      <w:r w:rsidRPr="00271A2B">
        <w:rPr>
          <w:b w:val="0"/>
          <w:u w:val="single"/>
        </w:rPr>
        <w:t>Versiegelung von Böden</w:t>
      </w:r>
    </w:p>
    <w:p w14:paraId="30FC9F7B" w14:textId="6B1985DD" w:rsidR="00B625A3" w:rsidRDefault="00B625A3" w:rsidP="00E80E16">
      <w:pPr>
        <w:pStyle w:val="Textkrperaltt"/>
      </w:pPr>
      <w:r>
        <w:t xml:space="preserve">Die Nettoneuversiegelung wird im Rahmen der Konfliktanalyse beim Schutzgut Boden ermittelt (vgl. Kap. </w:t>
      </w:r>
      <w:r>
        <w:fldChar w:fldCharType="begin"/>
      </w:r>
      <w:r>
        <w:instrText xml:space="preserve"> REF _Ref121392640 \r \h </w:instrText>
      </w:r>
      <w:r>
        <w:fldChar w:fldCharType="separate"/>
      </w:r>
      <w:r w:rsidR="00E24AB8">
        <w:t>5.3.4</w:t>
      </w:r>
      <w:r>
        <w:fldChar w:fldCharType="end"/>
      </w:r>
      <w:r>
        <w:t>). Eine Kompensation ist im Verhältnis 1:1 festzulegen (für 1 m² Nettoneuversiegelungsfläche ist 1 m² Maßnahmenfläche erforderlich).</w:t>
      </w:r>
    </w:p>
    <w:p w14:paraId="35349DBF" w14:textId="0482390E" w:rsidR="00E80E16" w:rsidRDefault="00E80E16" w:rsidP="00E80E16">
      <w:pPr>
        <w:pStyle w:val="Textkrperaltt"/>
      </w:pPr>
      <w:r w:rsidRPr="001C58B7">
        <w:t>Als Ausgleichsmaßnahme für Bodenversiegelung wird die Entsiegelung von bisher versiegelten Flächen im Verhältnis 1:1 bezeichnet. Die Entsiegelung umfasst die Herausnahme der Schwarzdecke mit Unterbau</w:t>
      </w:r>
      <w:r w:rsidR="00556B19">
        <w:t>, die fachgerechnete Entsorgung des Aushubs oder ggf. falls zulässig der Wiedereinbau als hydraulisch gebundene Tragschicht (HGT)</w:t>
      </w:r>
      <w:r w:rsidRPr="001C58B7">
        <w:t xml:space="preserve"> und </w:t>
      </w:r>
      <w:r w:rsidR="00556B19">
        <w:t xml:space="preserve">die finale </w:t>
      </w:r>
      <w:r w:rsidR="00B625A3">
        <w:t>Herstellung eines begrünungsfähigen Standortes</w:t>
      </w:r>
      <w:r w:rsidRPr="001C58B7">
        <w:t>.</w:t>
      </w:r>
      <w:r w:rsidR="00B625A3">
        <w:t xml:space="preserve"> </w:t>
      </w:r>
    </w:p>
    <w:p w14:paraId="190EF8BB" w14:textId="3E2E227F" w:rsidR="00B625A3" w:rsidRDefault="00E80E16" w:rsidP="00E80E16">
      <w:pPr>
        <w:pStyle w:val="Textkrperaltt"/>
      </w:pPr>
      <w:r w:rsidRPr="001C58B7">
        <w:t xml:space="preserve">Als Ersatzmaßnahme für </w:t>
      </w:r>
      <w:r w:rsidR="00B625A3">
        <w:t>Boden</w:t>
      </w:r>
      <w:r w:rsidRPr="001C58B7">
        <w:t>versiegelungen kommen wirksame bodenfunktionsaufwertende Maßnahmen in Betracht</w:t>
      </w:r>
      <w:r w:rsidR="00B625A3">
        <w:t xml:space="preserve">. </w:t>
      </w:r>
      <w:r w:rsidR="00177ADB">
        <w:t>D</w:t>
      </w:r>
      <w:r w:rsidRPr="00C62D17">
        <w:t xml:space="preserve">ie Maßnahmenumsetzung </w:t>
      </w:r>
      <w:r w:rsidR="00177ADB">
        <w:t xml:space="preserve">hat </w:t>
      </w:r>
      <w:r w:rsidRPr="00C62D17">
        <w:t xml:space="preserve">bevorzugt über Ökokonten </w:t>
      </w:r>
      <w:r w:rsidR="00177ADB">
        <w:t xml:space="preserve">zu </w:t>
      </w:r>
      <w:r w:rsidRPr="00C62D17">
        <w:t xml:space="preserve">erfolgen. </w:t>
      </w:r>
    </w:p>
    <w:p w14:paraId="3035C390" w14:textId="1D75C909" w:rsidR="008C23D0" w:rsidRDefault="008C23D0" w:rsidP="00B625A3">
      <w:pPr>
        <w:pStyle w:val="Textkrperaltt"/>
        <w:spacing w:after="120"/>
      </w:pPr>
      <w:r>
        <w:t xml:space="preserve">Der Praxisleitfaden nennt </w:t>
      </w:r>
      <w:r w:rsidR="00B625A3">
        <w:t>in Anlage 7.3</w:t>
      </w:r>
      <w:r>
        <w:t xml:space="preserve"> </w:t>
      </w:r>
      <w:r w:rsidR="00B625A3">
        <w:t xml:space="preserve">folgende Maßnahmen </w:t>
      </w:r>
      <w:r w:rsidR="00B625A3" w:rsidRPr="00B625A3">
        <w:t>zur Wiederherstellung oder Optimierung der natürlichen Bodenfunktionen</w:t>
      </w:r>
      <w:r w:rsidR="00B625A3">
        <w:t>:</w:t>
      </w:r>
      <w:r>
        <w:t xml:space="preserve"> </w:t>
      </w:r>
    </w:p>
    <w:p w14:paraId="0E8E390D" w14:textId="08390A66" w:rsidR="008C23D0" w:rsidRDefault="008C23D0" w:rsidP="00C130A8">
      <w:pPr>
        <w:pStyle w:val="Aufzhlung1fortlnach6pt"/>
      </w:pPr>
      <w:r>
        <w:t xml:space="preserve">Entsiegelung oder Teilentsiegelung </w:t>
      </w:r>
      <w:r w:rsidR="005A4224">
        <w:rPr>
          <w:rStyle w:val="Funotenzeichen"/>
        </w:rPr>
        <w:footnoteReference w:id="72"/>
      </w:r>
    </w:p>
    <w:p w14:paraId="012F50B6" w14:textId="26BCCA83" w:rsidR="008C23D0" w:rsidRDefault="008C23D0" w:rsidP="00C130A8">
      <w:pPr>
        <w:pStyle w:val="Aufzhlung1fortlnach6pt"/>
      </w:pPr>
      <w:r>
        <w:t xml:space="preserve">Herstellung einer durchwurzelbaren Bodenschicht </w:t>
      </w:r>
    </w:p>
    <w:p w14:paraId="0F38174F" w14:textId="33B1D03E" w:rsidR="008C23D0" w:rsidRDefault="008C23D0" w:rsidP="00C130A8">
      <w:pPr>
        <w:pStyle w:val="Aufzhlung1fortlnach6pt"/>
      </w:pPr>
      <w:r>
        <w:t xml:space="preserve">Erosionsschutz </w:t>
      </w:r>
    </w:p>
    <w:p w14:paraId="75E2E639" w14:textId="478EAD65" w:rsidR="008C23D0" w:rsidRDefault="008C23D0" w:rsidP="00C130A8">
      <w:pPr>
        <w:pStyle w:val="Aufzhlung1fortlnach6pt"/>
      </w:pPr>
      <w:r>
        <w:t xml:space="preserve">Extensivierungsmaßnahmen Grünland </w:t>
      </w:r>
    </w:p>
    <w:p w14:paraId="1CA70AB7" w14:textId="479ED17C" w:rsidR="008C23D0" w:rsidRDefault="008C23D0" w:rsidP="00C130A8">
      <w:pPr>
        <w:pStyle w:val="Aufzhlung1fortlnach6pt"/>
      </w:pPr>
      <w:r>
        <w:t xml:space="preserve">Bewirtschaftungs- oder Pflegemaßnahmen </w:t>
      </w:r>
    </w:p>
    <w:p w14:paraId="4F52BCDC" w14:textId="32D75B10" w:rsidR="008C23D0" w:rsidRDefault="008C23D0" w:rsidP="00C130A8">
      <w:pPr>
        <w:pStyle w:val="Aufzhlung1fortlnach6pt"/>
      </w:pPr>
      <w:r>
        <w:t xml:space="preserve">Wiedervernässung von hydromorphen Böden, Mooren </w:t>
      </w:r>
    </w:p>
    <w:p w14:paraId="6B1796AB" w14:textId="12D39173" w:rsidR="008C23D0" w:rsidRDefault="008C23D0" w:rsidP="004B5B56">
      <w:pPr>
        <w:pStyle w:val="Aufzhlung1fortlnach6pt"/>
      </w:pPr>
      <w:r>
        <w:t xml:space="preserve">Beseitigung von Bodenverdichtungen, z. B. mechanisches und biologisches Tiefenlockern, ggf. mit Untergrundmelioration </w:t>
      </w:r>
    </w:p>
    <w:p w14:paraId="07EE7CA3" w14:textId="327824DD" w:rsidR="008C23D0" w:rsidRDefault="008C23D0" w:rsidP="00B625A3">
      <w:pPr>
        <w:pStyle w:val="Aufzhlung1schlussnach12pt"/>
      </w:pPr>
      <w:r>
        <w:t>Fruchtfolgeerweiterung durch vielfältige Kulturen im Ackerbau in Anlehnung an AUKM</w:t>
      </w:r>
    </w:p>
    <w:p w14:paraId="3D92125B" w14:textId="77777777" w:rsidR="00E80E16" w:rsidRPr="00B625A3" w:rsidRDefault="00E80E16" w:rsidP="00E80E16">
      <w:pPr>
        <w:pStyle w:val="Zwischenberschrift"/>
        <w:rPr>
          <w:b w:val="0"/>
          <w:u w:val="single"/>
        </w:rPr>
      </w:pPr>
      <w:r w:rsidRPr="00B625A3">
        <w:rPr>
          <w:b w:val="0"/>
          <w:u w:val="single"/>
        </w:rPr>
        <w:t>Überbauung</w:t>
      </w:r>
      <w:r w:rsidR="001C58B7" w:rsidRPr="00B625A3">
        <w:rPr>
          <w:b w:val="0"/>
          <w:u w:val="single"/>
        </w:rPr>
        <w:t>, Anlage von Erdmassendeponien und Abgrabungen sowie baubedingte Beeinträchtigungen</w:t>
      </w:r>
    </w:p>
    <w:p w14:paraId="704E3AE5" w14:textId="77777777" w:rsidR="00B625A3" w:rsidRDefault="00E80E16" w:rsidP="00E80E16">
      <w:pPr>
        <w:pStyle w:val="Textkrperaltt"/>
      </w:pPr>
      <w:r w:rsidRPr="00B625A3">
        <w:t xml:space="preserve">Bei einer </w:t>
      </w:r>
      <w:r w:rsidR="006F726E" w:rsidRPr="00B625A3">
        <w:t xml:space="preserve">erheblichen </w:t>
      </w:r>
      <w:r w:rsidRPr="00B625A3">
        <w:t xml:space="preserve">Beeinträchtigung von Boden durch </w:t>
      </w:r>
      <w:r w:rsidR="001C58B7" w:rsidRPr="00B625A3">
        <w:t xml:space="preserve">Erdmassendeponien oder Abgrabungen sowie </w:t>
      </w:r>
      <w:r w:rsidRPr="00B625A3">
        <w:t xml:space="preserve">Überbauung (z.B. Anlage von Böschungen und Einschnitten) erfolgt die Kompensation </w:t>
      </w:r>
      <w:r w:rsidR="00567F49" w:rsidRPr="00B625A3">
        <w:t xml:space="preserve">von erheblichen Beeinträchtigungen </w:t>
      </w:r>
      <w:r w:rsidRPr="00B625A3">
        <w:t>multifunktional über die biotoptypenbezogenen Kompensationsmaßnahmen</w:t>
      </w:r>
      <w:r w:rsidR="00B625A3">
        <w:t xml:space="preserve"> (i</w:t>
      </w:r>
      <w:r w:rsidR="00EE06BA" w:rsidRPr="00B625A3">
        <w:t>ntegrierte Biotopbewertung)</w:t>
      </w:r>
      <w:r w:rsidRPr="00B625A3">
        <w:t>.</w:t>
      </w:r>
      <w:r w:rsidR="001C58B7" w:rsidRPr="00B625A3">
        <w:t xml:space="preserve"> Eine gesonderte </w:t>
      </w:r>
      <w:r w:rsidR="00744F86" w:rsidRPr="00B625A3">
        <w:t xml:space="preserve">Bilanz mit Zuordnung von bodenfunktionsverbessernden Maßnahmen ist </w:t>
      </w:r>
      <w:r w:rsidR="00567F49" w:rsidRPr="00B625A3">
        <w:t>nur dann</w:t>
      </w:r>
      <w:r w:rsidR="00744F86" w:rsidRPr="00B625A3">
        <w:t xml:space="preserve"> erforderlich</w:t>
      </w:r>
      <w:r w:rsidR="00567F49" w:rsidRPr="00B625A3">
        <w:t xml:space="preserve">, wenn </w:t>
      </w:r>
      <w:r w:rsidR="002226DE" w:rsidRPr="00B625A3">
        <w:t xml:space="preserve">unvermeidbare </w:t>
      </w:r>
      <w:r w:rsidR="00567F49" w:rsidRPr="00B625A3">
        <w:t xml:space="preserve">erhebliche Beeinträchtigungen besonderer Schwere vorliegen. </w:t>
      </w:r>
      <w:r w:rsidR="00B625A3">
        <w:t>Wie auch bei der Kompensation von Versiegelungen zielen die</w:t>
      </w:r>
      <w:r w:rsidR="00567F49" w:rsidRPr="00B625A3">
        <w:t xml:space="preserve"> funktionsspezifische</w:t>
      </w:r>
      <w:r w:rsidR="00B625A3">
        <w:t>n</w:t>
      </w:r>
      <w:r w:rsidR="00567F49" w:rsidRPr="00B625A3">
        <w:t xml:space="preserve"> Maßnahmen </w:t>
      </w:r>
      <w:r w:rsidR="006F726E" w:rsidRPr="00B625A3">
        <w:t>auf eine Wiederherstellung oder Optimierung der natürlichen Bodenfunktionen ab</w:t>
      </w:r>
      <w:r w:rsidR="00B625A3">
        <w:t xml:space="preserve"> (zu möglichen Maßnahmen siehe die oben genannten). </w:t>
      </w:r>
    </w:p>
    <w:p w14:paraId="0119213F" w14:textId="4EC17FBC" w:rsidR="00E80E16" w:rsidRPr="00B625A3" w:rsidRDefault="002226DE" w:rsidP="00E80E16">
      <w:pPr>
        <w:pStyle w:val="Textkrperaltt"/>
      </w:pPr>
      <w:r w:rsidRPr="00B625A3">
        <w:t>Anders als bei Versiegelungen sind diese Maßnahmen nicht additiv, sondern können multifunktional im Rahmen der integrierten Biotopbewertung berücksichtigt werden.</w:t>
      </w:r>
      <w:r w:rsidR="00567F49" w:rsidRPr="00B625A3">
        <w:t xml:space="preserve"> </w:t>
      </w:r>
    </w:p>
    <w:p w14:paraId="3C1D16E0" w14:textId="7B0DB17C" w:rsidR="00744F86" w:rsidRDefault="00744F86" w:rsidP="00E80E16">
      <w:pPr>
        <w:pStyle w:val="Textkrperaltt"/>
      </w:pPr>
      <w:r w:rsidRPr="00B625A3">
        <w:t xml:space="preserve">Gleiches gilt für baubedingte Beeinträchtigungen, sofern diese nicht durch Maßnahmen zum Schutz des Bodens während der Bauphase (vgl. Kap. </w:t>
      </w:r>
      <w:r w:rsidRPr="00B625A3">
        <w:fldChar w:fldCharType="begin"/>
      </w:r>
      <w:r w:rsidRPr="00B625A3">
        <w:instrText xml:space="preserve"> REF _Ref48228065 \r \h </w:instrText>
      </w:r>
      <w:r w:rsidR="0052609E" w:rsidRPr="00B625A3">
        <w:instrText xml:space="preserve"> \* MERGEFORMAT </w:instrText>
      </w:r>
      <w:r w:rsidRPr="00B625A3">
        <w:fldChar w:fldCharType="separate"/>
      </w:r>
      <w:r w:rsidR="00E24AB8">
        <w:t>4.2</w:t>
      </w:r>
      <w:r w:rsidRPr="00B625A3">
        <w:fldChar w:fldCharType="end"/>
      </w:r>
      <w:r w:rsidRPr="00B625A3">
        <w:t>) vermi</w:t>
      </w:r>
      <w:r w:rsidR="00A14895" w:rsidRPr="00B625A3">
        <w:t>e</w:t>
      </w:r>
      <w:r w:rsidRPr="00B625A3">
        <w:t>den werden können.</w:t>
      </w:r>
    </w:p>
    <w:p w14:paraId="43035090" w14:textId="77777777" w:rsidR="00271A2B" w:rsidRPr="00D060DE" w:rsidRDefault="00D060DE" w:rsidP="00D060DE">
      <w:pPr>
        <w:pStyle w:val="Zwischenberschrift"/>
      </w:pPr>
      <w:r w:rsidRPr="00D060DE">
        <w:t>Vielfalt von Bodentypen und Bodenformen sowie von Geotopen als Ausdruck des natürlichen und kulturellen Erbes</w:t>
      </w:r>
    </w:p>
    <w:p w14:paraId="71368AA9" w14:textId="0DCDE3E8" w:rsidR="00271A2B" w:rsidRDefault="00D060DE" w:rsidP="00271A2B">
      <w:pPr>
        <w:pStyle w:val="Textkrper"/>
      </w:pPr>
      <w:r>
        <w:t xml:space="preserve">Grundsätzlich erfolgt die funktionsspezifische Kompensation der Vielfalt von Bodentypen und Bodenformen multifunktional mit den natürlichen Bodenfunktionen. Dies ist immer der Fall, wenn sich der eBS-Fall bei einer hohen Intensität der vorhabenbezogenen Wirkungen und einer mittleren Bedeutung der Schutzgutfunktion ergibt (d.h. in diesen Fällen ist kein Nachweis der funktionsspezifischen Kompensation zu erbringen). </w:t>
      </w:r>
    </w:p>
    <w:p w14:paraId="3D35FB5C" w14:textId="6B997FC2" w:rsidR="00F4379D" w:rsidRDefault="00D060DE" w:rsidP="00271A2B">
      <w:pPr>
        <w:pStyle w:val="Textkrper"/>
      </w:pPr>
      <w:r>
        <w:t>Erst wenn eine mindestens hohe Bedeutung der Schutzgutfunktion vorliegt</w:t>
      </w:r>
      <w:r w:rsidR="00B625A3">
        <w:t xml:space="preserve"> (d.h. </w:t>
      </w:r>
      <w:r w:rsidR="007F283C">
        <w:t>wenn die vorhandene Kartengrundlage</w:t>
      </w:r>
      <w:r w:rsidR="007F283C" w:rsidRPr="003E2A79">
        <w:t xml:space="preserve"> kultur-</w:t>
      </w:r>
      <w:r w:rsidR="007F283C">
        <w:t xml:space="preserve"> und naturhistorisch bedeutsame</w:t>
      </w:r>
      <w:r w:rsidR="007F283C" w:rsidRPr="003E2A79">
        <w:t xml:space="preserve"> Böden</w:t>
      </w:r>
      <w:r w:rsidR="00B625A3">
        <w:t xml:space="preserve"> ausweist, vgl. Kap. </w:t>
      </w:r>
      <w:r w:rsidR="00B625A3">
        <w:fldChar w:fldCharType="begin"/>
      </w:r>
      <w:r w:rsidR="00B625A3">
        <w:instrText xml:space="preserve"> REF _Ref121392640 \r \h </w:instrText>
      </w:r>
      <w:r w:rsidR="00B625A3">
        <w:fldChar w:fldCharType="separate"/>
      </w:r>
      <w:r w:rsidR="00E24AB8">
        <w:t>5.3.4</w:t>
      </w:r>
      <w:r w:rsidR="00B625A3">
        <w:fldChar w:fldCharType="end"/>
      </w:r>
      <w:r w:rsidR="00B625A3">
        <w:t>)</w:t>
      </w:r>
      <w:r>
        <w:t>, ist anhand Anlage 7.3 des Praxisleitfadens zu prüfen, ob funktionsspezifische Maßnahmen möglich sind</w:t>
      </w:r>
      <w:r w:rsidR="007F283C">
        <w:t xml:space="preserve">. </w:t>
      </w:r>
      <w:r w:rsidR="00F4379D">
        <w:t>Als Ausgleich</w:t>
      </w:r>
      <w:r w:rsidR="007F283C">
        <w:t xml:space="preserve"> kommen hier </w:t>
      </w:r>
      <w:r>
        <w:t>z.B. Maßnahmen</w:t>
      </w:r>
      <w:r w:rsidR="006F726E" w:rsidRPr="006F726E">
        <w:t xml:space="preserve"> </w:t>
      </w:r>
      <w:r w:rsidR="007F283C">
        <w:t xml:space="preserve">zur </w:t>
      </w:r>
      <w:r w:rsidR="006F726E" w:rsidRPr="006F726E">
        <w:t>Wiederherstellung / Optimierung</w:t>
      </w:r>
      <w:r w:rsidR="006F726E">
        <w:t xml:space="preserve"> </w:t>
      </w:r>
      <w:r w:rsidR="00F4379D">
        <w:t>in einem</w:t>
      </w:r>
      <w:r>
        <w:t xml:space="preserve"> Bereich </w:t>
      </w:r>
      <w:r w:rsidR="00F4379D" w:rsidRPr="00F4379D">
        <w:t xml:space="preserve">mit vergleichbaren Bodengesellschaften und </w:t>
      </w:r>
      <w:r w:rsidR="00F4379D">
        <w:t>–</w:t>
      </w:r>
      <w:r w:rsidR="00F4379D" w:rsidRPr="00F4379D">
        <w:t>typen</w:t>
      </w:r>
      <w:r w:rsidR="00F4379D">
        <w:t xml:space="preserve"> infrage</w:t>
      </w:r>
      <w:r w:rsidR="00850F78">
        <w:t xml:space="preserve">. </w:t>
      </w:r>
    </w:p>
    <w:p w14:paraId="3BA03FB2" w14:textId="77777777" w:rsidR="00F4379D" w:rsidRDefault="00F4379D" w:rsidP="00F4379D">
      <w:pPr>
        <w:pStyle w:val="Textkrper"/>
        <w:spacing w:after="120"/>
      </w:pPr>
      <w:r>
        <w:t>Anlage 7.3 des Praxisleitfadens nennt beispielhaft folgende mögliche Maßnahmen:</w:t>
      </w:r>
    </w:p>
    <w:p w14:paraId="0DDDB617" w14:textId="77777777" w:rsidR="00F4379D" w:rsidRDefault="00F4379D" w:rsidP="00C130A8">
      <w:pPr>
        <w:pStyle w:val="Aufzhlung1fortlnach6pt"/>
      </w:pPr>
      <w:r w:rsidRPr="00F4379D">
        <w:t>Fortführung von kulturhistorischen Bewirtschaftungsformen, z. B. Plaggen, Streunutzung, Bewirtschaftung von Wölbäckern, Kalkscherbenäckern</w:t>
      </w:r>
    </w:p>
    <w:p w14:paraId="1DE8214E" w14:textId="77777777" w:rsidR="00F4379D" w:rsidRDefault="00F4379D" w:rsidP="00C130A8">
      <w:pPr>
        <w:pStyle w:val="Aufzhlung1fortlnach6pt"/>
      </w:pPr>
      <w:r w:rsidRPr="00F4379D">
        <w:t xml:space="preserve">Wiedervernässung von hydromorphen Böden, Mooren </w:t>
      </w:r>
    </w:p>
    <w:p w14:paraId="55F67B91" w14:textId="77777777" w:rsidR="00F4379D" w:rsidRDefault="00F4379D" w:rsidP="00C130A8">
      <w:pPr>
        <w:pStyle w:val="Aufzhlung1fortlnach6pt"/>
      </w:pPr>
      <w:r w:rsidRPr="00F4379D">
        <w:t>Wiederherstellung der Auenspezifität von Böden durch die Wiederherstellung von fließgewässertypischen Abfluss- und Überflutungsverhältnissen</w:t>
      </w:r>
    </w:p>
    <w:p w14:paraId="703CCFCD" w14:textId="5166B72F" w:rsidR="00F4379D" w:rsidRDefault="00F4379D" w:rsidP="00C130A8">
      <w:pPr>
        <w:pStyle w:val="Aufzhlung1fortlnach6pt"/>
      </w:pPr>
      <w:r w:rsidRPr="00F4379D">
        <w:t>Freistellung im Bereich von zugewachsenen Geotopen</w:t>
      </w:r>
      <w:r>
        <w:t xml:space="preserve"> </w:t>
      </w:r>
      <w:r w:rsidRPr="00F4379D">
        <w:t xml:space="preserve"> </w:t>
      </w:r>
    </w:p>
    <w:p w14:paraId="21C7E559" w14:textId="77777777" w:rsidR="00F4379D" w:rsidRDefault="00F4379D" w:rsidP="00C130A8">
      <w:pPr>
        <w:pStyle w:val="Aufzhlung1fortlnach6pt"/>
      </w:pPr>
      <w:r w:rsidRPr="00F4379D">
        <w:t xml:space="preserve">Wiederherstellung des ursprünglichen Zustands überprägter Geotope </w:t>
      </w:r>
    </w:p>
    <w:p w14:paraId="2AEE86D5" w14:textId="7D5BEC36" w:rsidR="00F4379D" w:rsidRDefault="00F4379D" w:rsidP="00C130A8">
      <w:pPr>
        <w:pStyle w:val="Aufzhlung1fortlnach6pt"/>
      </w:pPr>
      <w:r w:rsidRPr="00F4379D">
        <w:t xml:space="preserve">Extensivierung, Steuerung intensiver Flächennutzungen </w:t>
      </w:r>
      <w:r>
        <w:t>im Umfeld oder auf Geotopen (z.</w:t>
      </w:r>
      <w:r w:rsidRPr="00F4379D">
        <w:t xml:space="preserve">B. Sand- und Kalksteinfelsen) </w:t>
      </w:r>
    </w:p>
    <w:p w14:paraId="0DB869A8" w14:textId="652A8FE0" w:rsidR="00F4379D" w:rsidRDefault="00F4379D" w:rsidP="00F4379D">
      <w:pPr>
        <w:pStyle w:val="Aufzhlung1schlussnach12pt"/>
      </w:pPr>
      <w:r w:rsidRPr="00F4379D">
        <w:t>Sicherung von Geotopen, wie z. B. Lösssteilwände in Hohlwegen</w:t>
      </w:r>
    </w:p>
    <w:p w14:paraId="54727A3E" w14:textId="0266BCC7" w:rsidR="00D060DE" w:rsidRDefault="00850F78" w:rsidP="00271A2B">
      <w:pPr>
        <w:pStyle w:val="Textkrper"/>
      </w:pPr>
      <w:r>
        <w:t xml:space="preserve">Im Sinne der Multifunktionalität sind die Maßnahmen für die beiden Bodenfunktionen möglichst aufeinander abzustimmen, d.h. es sind bevorzugt Maßnahmenflächen zu wählen, auf denen beide Bodenfunktionen funktional kompensiert werden können. </w:t>
      </w:r>
    </w:p>
    <w:p w14:paraId="46C8784F" w14:textId="6D516BA8" w:rsidR="00850F78" w:rsidRDefault="00850F78" w:rsidP="00271A2B">
      <w:pPr>
        <w:pStyle w:val="Textkrper"/>
      </w:pPr>
      <w:r>
        <w:t xml:space="preserve">Ist eine </w:t>
      </w:r>
      <w:r w:rsidR="00F4379D">
        <w:t>gleichartige</w:t>
      </w:r>
      <w:r>
        <w:t xml:space="preserve"> </w:t>
      </w:r>
      <w:r w:rsidR="00F4379D">
        <w:t>Kompensation</w:t>
      </w:r>
      <w:r>
        <w:t xml:space="preserve"> nicht möglich, gelten im Regelfall die Maßnahmen für die natürlichen Bodenfunktionen als gleichwertige Kompensation (Ersatz).</w:t>
      </w:r>
    </w:p>
    <w:p w14:paraId="13BC5C19" w14:textId="1C2152B6" w:rsidR="00E80E16" w:rsidRPr="004D1396" w:rsidRDefault="00DF4075" w:rsidP="00BC6D32">
      <w:pPr>
        <w:pStyle w:val="berschrift4"/>
        <w:numPr>
          <w:ilvl w:val="2"/>
          <w:numId w:val="34"/>
        </w:numPr>
        <w:tabs>
          <w:tab w:val="num" w:pos="1474"/>
        </w:tabs>
        <w:ind w:left="1191" w:hanging="1191"/>
        <w:rPr>
          <w:color w:val="000000" w:themeColor="text1"/>
        </w:rPr>
      </w:pPr>
      <w:bookmarkStart w:id="265" w:name="_Toc33721252"/>
      <w:bookmarkStart w:id="266" w:name="_Toc143588058"/>
      <w:r w:rsidRPr="004D1396">
        <w:rPr>
          <w:color w:val="000000" w:themeColor="text1"/>
        </w:rPr>
        <w:t xml:space="preserve">Funktionsspezifische Kompensation </w:t>
      </w:r>
      <w:r w:rsidR="00E80E16" w:rsidRPr="004D1396">
        <w:rPr>
          <w:color w:val="000000" w:themeColor="text1"/>
        </w:rPr>
        <w:t>Wasser</w:t>
      </w:r>
      <w:bookmarkEnd w:id="265"/>
      <w:bookmarkEnd w:id="266"/>
    </w:p>
    <w:p w14:paraId="3C25E60D" w14:textId="597FA791" w:rsidR="00744F86" w:rsidRDefault="00E80E16" w:rsidP="0052609E">
      <w:pPr>
        <w:pStyle w:val="Textkrper"/>
      </w:pPr>
      <w:r w:rsidRPr="00EE69D7">
        <w:t xml:space="preserve">Die Beurteilung der Beeinträchtigungsintensität sowie die Ableitung der </w:t>
      </w:r>
      <w:r>
        <w:t xml:space="preserve">Kompensationsmaßnahmen beim Vorliegen von planungsrelevanten Funktionen beim </w:t>
      </w:r>
      <w:r w:rsidR="00AC6637">
        <w:t>Schutzgut</w:t>
      </w:r>
      <w:r>
        <w:t xml:space="preserve"> Wasser</w:t>
      </w:r>
      <w:r w:rsidRPr="00EE69D7">
        <w:t xml:space="preserve"> er</w:t>
      </w:r>
      <w:r>
        <w:t xml:space="preserve">folgt nicht </w:t>
      </w:r>
      <w:r w:rsidRPr="00EE69D7">
        <w:t>rechnerisch, sondern verbal-argumentativ an Hand der gestörten Funktionen.</w:t>
      </w:r>
      <w:r w:rsidR="00744F86">
        <w:t xml:space="preserve"> Dabei werden Kompensationsmaßnahmen in Rückkopplung mit dem Fachbeitrag WRRL gewählt</w:t>
      </w:r>
      <w:r w:rsidR="00AE4456">
        <w:t xml:space="preserve"> und können multifunktional den Maßnahmen des Schutzgut Biotope entsprechen.</w:t>
      </w:r>
    </w:p>
    <w:p w14:paraId="14F758B1" w14:textId="7507E573" w:rsidR="00C2463D" w:rsidRDefault="00744F86" w:rsidP="0052609E">
      <w:pPr>
        <w:pStyle w:val="Textkrper"/>
      </w:pPr>
      <w:r w:rsidRPr="00744F86">
        <w:t>Grundsätzlich sind zur</w:t>
      </w:r>
      <w:r w:rsidR="00E80E16" w:rsidRPr="00744F86">
        <w:t xml:space="preserve"> Kompensation der Beeinträchtigung planungsrelevanter Funktionen des </w:t>
      </w:r>
      <w:r w:rsidR="00AC6637">
        <w:t>Schutzgut</w:t>
      </w:r>
      <w:r w:rsidR="00E80E16" w:rsidRPr="00744F86">
        <w:t>es Wasser insbesondere folgende Ausgleichs- und Ersatzmaßnahmen möglich</w:t>
      </w:r>
      <w:r w:rsidR="00F4379D">
        <w:t xml:space="preserve"> (siehe auch Anlage 7.3 des Praxisleitfadens)</w:t>
      </w:r>
      <w:r w:rsidR="007B270D">
        <w:t>:</w:t>
      </w:r>
    </w:p>
    <w:p w14:paraId="70123B37" w14:textId="3F1BA37E" w:rsidR="001C20F9" w:rsidRDefault="007B270D" w:rsidP="008762AD">
      <w:pPr>
        <w:pStyle w:val="Aufzhlung1fortlnach6pt"/>
      </w:pPr>
      <w:r w:rsidRPr="007B270D">
        <w:rPr>
          <w:u w:val="single"/>
        </w:rPr>
        <w:t>Funktionen bezüglich der Qualität und der Quantität der Oberflächengewässer</w:t>
      </w:r>
      <w:r>
        <w:t>:</w:t>
      </w:r>
      <w:r>
        <w:tab/>
      </w:r>
      <w:r>
        <w:br/>
      </w:r>
      <w:r w:rsidR="001C20F9">
        <w:t>Neuschaffung/Wiederherstellung/Optimierung von Oberflächengewässern unter Berücksichtigung des Fließgewässerabschnitts, der Stillgewässerzone, der Größe des betroffenen Gewässers sowie der Gewässergüte und Strukturgüte</w:t>
      </w:r>
    </w:p>
    <w:p w14:paraId="564CEAD2" w14:textId="77777777" w:rsidR="00F4379D" w:rsidRDefault="00F4379D" w:rsidP="00F4379D">
      <w:pPr>
        <w:pStyle w:val="Aufzhlung2fortlnach0pt"/>
      </w:pPr>
      <w:r w:rsidRPr="00F4379D">
        <w:t>Renaturierung von Fließgewässerabschnitten, Beseitigung von Gewässerverbauen (z.</w:t>
      </w:r>
      <w:r>
        <w:t> </w:t>
      </w:r>
      <w:r w:rsidRPr="00F4379D">
        <w:t>B. Aufhebung von Verrohrungen, Sohl-, Uferbefestigungen, Rückbau von Wehren)</w:t>
      </w:r>
    </w:p>
    <w:p w14:paraId="0593A438" w14:textId="7011416C" w:rsidR="00F4379D" w:rsidRDefault="00F4379D" w:rsidP="00F4379D">
      <w:pPr>
        <w:pStyle w:val="Aufzhlung2fortlnach0pt"/>
      </w:pPr>
      <w:r w:rsidRPr="00F4379D">
        <w:t>Reduzierung bestehender Belastungen durch Optimierung der Selbstreinigungskraft des Gewässers z. B. durch Nutzungsextensivierungen im Randbereich der Gewässer, Entwicklung von natürlichen Uferstrukturen, Uferrandstreifen an Gewässern, Uferrückbau- oder -vorschüttung, Schaffung eine</w:t>
      </w:r>
      <w:r>
        <w:t>r vielgestaltigen Fließgewässer</w:t>
      </w:r>
      <w:r w:rsidRPr="00F4379D">
        <w:t xml:space="preserve">morphologie zur Sauerstoffanreicherung </w:t>
      </w:r>
    </w:p>
    <w:p w14:paraId="4DF83B00" w14:textId="77777777" w:rsidR="00F4379D" w:rsidRDefault="00F4379D" w:rsidP="00F4379D">
      <w:pPr>
        <w:pStyle w:val="Aufzhlung2fortlnach0pt"/>
      </w:pPr>
      <w:r w:rsidRPr="00F4379D">
        <w:t xml:space="preserve">Anbindung von Altarmen und Nebengewässern, Anlage </w:t>
      </w:r>
      <w:r>
        <w:t xml:space="preserve">von Auefließgewässern </w:t>
      </w:r>
    </w:p>
    <w:p w14:paraId="204762A2" w14:textId="77777777" w:rsidR="00F4379D" w:rsidRDefault="00F4379D" w:rsidP="00F4379D">
      <w:pPr>
        <w:pStyle w:val="Aufzhlung2fortlnach0pt"/>
      </w:pPr>
      <w:r w:rsidRPr="00F4379D">
        <w:t xml:space="preserve">Neuanlage, Erweiterung oder Renaturierung von Stillgewässern </w:t>
      </w:r>
    </w:p>
    <w:p w14:paraId="3595B493" w14:textId="77777777" w:rsidR="00F4379D" w:rsidRDefault="00F4379D" w:rsidP="00F4379D">
      <w:pPr>
        <w:pStyle w:val="Aufzhlung2fortlnach0pt"/>
      </w:pPr>
      <w:r w:rsidRPr="00F4379D">
        <w:t>Wiederherstellung von fließgewässertypischen Abfluss- und Überflutungsverhältnissen durch z. B.: Rückbau von</w:t>
      </w:r>
      <w:r>
        <w:t xml:space="preserve"> </w:t>
      </w:r>
      <w:r w:rsidRPr="00F4379D">
        <w:t xml:space="preserve">abflussregulierenden Bauwerken, Deichrückverlegungen, Geschiebemanagement zur Vermeidung weiterer Sohlvertiefungen oder -erosion, Anhebung der Fließgewässersohle, Anbindung der Aue (Wasserrückhalt) </w:t>
      </w:r>
    </w:p>
    <w:p w14:paraId="2428A11C" w14:textId="114C47C3" w:rsidR="00F4379D" w:rsidRPr="004F2A5E" w:rsidRDefault="00F4379D" w:rsidP="00F4379D">
      <w:pPr>
        <w:pStyle w:val="Aufzhlung2fortlnach0pt"/>
      </w:pPr>
      <w:r w:rsidRPr="00F4379D">
        <w:t>Extensivierung intensiver Flächennutzungen im Umfeld der Gewässer zur Verringerung von Stoffeinträgen durch Oberflächenabfluss, Erosionsschutzmaßnahmen auf erosionsgefährdeten Böden oder bei ackerbaulicher Nutzung in Hanglagen</w:t>
      </w:r>
      <w:r>
        <w:t>, z.B.:</w:t>
      </w:r>
      <w:r w:rsidRPr="00F4379D">
        <w:t xml:space="preserve"> Verzicht auf Herbizide und Zulassen von Spontanvegetation</w:t>
      </w:r>
      <w:r>
        <w:t xml:space="preserve">, </w:t>
      </w:r>
      <w:r w:rsidRPr="00F4379D">
        <w:t>Einsaat oder mechanische Bodenbearbeitung in der Reihe (z.B. Mulch- oder Direktsaatverfahren)</w:t>
      </w:r>
      <w:r>
        <w:t xml:space="preserve">, </w:t>
      </w:r>
      <w:r w:rsidRPr="00F4379D">
        <w:t xml:space="preserve">Erosionsschutzstreifen wie etwa Getreidestreifen im Maisfeld, durch Mulchsaat, durch Minimalbodenbearbeitung oder durch „Strip-Till“ </w:t>
      </w:r>
      <w:r w:rsidR="004F2A5E" w:rsidRPr="004F2A5E">
        <w:t>(</w:t>
      </w:r>
      <w:r w:rsidR="004F2A5E" w:rsidRPr="004F2A5E">
        <w:rPr>
          <w:rFonts w:cs="Arial"/>
          <w:bCs/>
          <w:color w:val="202124"/>
          <w:shd w:val="clear" w:color="auto" w:fill="FFFFFF"/>
        </w:rPr>
        <w:t>streifenweise Bearbeitung des Bodens zur Aussaat von Reihenkulturen)</w:t>
      </w:r>
    </w:p>
    <w:p w14:paraId="14A2356E" w14:textId="77777777" w:rsidR="00F4379D" w:rsidRDefault="00F4379D" w:rsidP="00F4379D">
      <w:pPr>
        <w:pStyle w:val="Aufzhlung2fortlnach0pt"/>
      </w:pPr>
      <w:r w:rsidRPr="00F4379D">
        <w:t xml:space="preserve">Bewirtschaftungs- oder Pflegemaßnahmen </w:t>
      </w:r>
    </w:p>
    <w:p w14:paraId="13FABFF3" w14:textId="77777777" w:rsidR="00F4379D" w:rsidRDefault="00F4379D" w:rsidP="00F4379D">
      <w:pPr>
        <w:pStyle w:val="Aufzhlung2fortlnach0pt"/>
      </w:pPr>
      <w:r w:rsidRPr="00F4379D">
        <w:t xml:space="preserve">Wiederherstellung von auentypischen Biotoptypen bzw. Biotoptypen der Uferzonierungen an Stillgewässern </w:t>
      </w:r>
    </w:p>
    <w:p w14:paraId="02C7BB9D" w14:textId="77777777" w:rsidR="00F4379D" w:rsidRDefault="00F4379D" w:rsidP="00F4379D">
      <w:pPr>
        <w:pStyle w:val="Aufzhlung2fortlnach0pt"/>
      </w:pPr>
      <w:r w:rsidRPr="00F4379D">
        <w:t xml:space="preserve">Reduzierung von Direkteinleitungen aus Regenwasserüberläufen, Oberflächenabflüssen, Fischteichen </w:t>
      </w:r>
    </w:p>
    <w:p w14:paraId="69B33F6F" w14:textId="77777777" w:rsidR="00F4379D" w:rsidRDefault="00F4379D" w:rsidP="00F4379D">
      <w:pPr>
        <w:pStyle w:val="Aufzhlung2fortlnach0pt"/>
      </w:pPr>
      <w:r w:rsidRPr="00F4379D">
        <w:t xml:space="preserve">Wiederherstellung der Durchgängigkeit von Fließgewässern </w:t>
      </w:r>
    </w:p>
    <w:p w14:paraId="09E4BF41" w14:textId="0D738D9B" w:rsidR="00F4379D" w:rsidRDefault="00F4379D" w:rsidP="00F4379D">
      <w:pPr>
        <w:pStyle w:val="Aufzhlung2schlussnach12pt"/>
      </w:pPr>
      <w:r w:rsidRPr="00F4379D">
        <w:t>Fruchtfolgeerweiterung durch vielfältige Kulturen im Ackerbau in Anlehnung an AUKM</w:t>
      </w:r>
      <w:r w:rsidR="00E22B1A">
        <w:t xml:space="preserve"> (Agrarumwelt- und Klimamaßnahmen </w:t>
      </w:r>
      <w:r w:rsidR="004F2A5E">
        <w:t>R</w:t>
      </w:r>
      <w:r w:rsidR="00E22B1A">
        <w:t>LP</w:t>
      </w:r>
      <w:r w:rsidR="004F2A5E">
        <w:t>) und EULLa (</w:t>
      </w:r>
      <w:r w:rsidR="004F2A5E" w:rsidRPr="00C018D2">
        <w:t>Fördermaßnahmen im Rahmen der Entwicklung von Umwelt, Landwirtschaft und Landschaft RLP</w:t>
      </w:r>
      <w:r w:rsidR="001962ED">
        <w:rPr>
          <w:rFonts w:cs="Arial"/>
          <w:color w:val="666666"/>
          <w:spacing w:val="3"/>
          <w:sz w:val="21"/>
          <w:szCs w:val="21"/>
          <w:shd w:val="clear" w:color="auto" w:fill="FFFFFF"/>
        </w:rPr>
        <w:t xml:space="preserve">, </w:t>
      </w:r>
      <w:r w:rsidR="0085742E">
        <w:rPr>
          <w:rFonts w:cs="Arial"/>
          <w:color w:val="666666"/>
          <w:spacing w:val="3"/>
          <w:sz w:val="21"/>
          <w:szCs w:val="21"/>
          <w:shd w:val="clear" w:color="auto" w:fill="FFFFFF"/>
        </w:rPr>
        <w:t>(</w:t>
      </w:r>
      <w:hyperlink r:id="rId119" w:history="1">
        <w:r w:rsidR="00C31A38">
          <w:rPr>
            <w:rStyle w:val="Hyperlink"/>
          </w:rPr>
          <w:t>Agrarumwelt (rlp.de)</w:t>
        </w:r>
      </w:hyperlink>
      <w:r w:rsidR="0085742E">
        <w:t>)</w:t>
      </w:r>
    </w:p>
    <w:p w14:paraId="0676A0AC" w14:textId="705A223D" w:rsidR="00E80E16" w:rsidRDefault="007B270D" w:rsidP="00E80E16">
      <w:pPr>
        <w:pStyle w:val="Aufzhlung1fortlnach6pt"/>
      </w:pPr>
      <w:r w:rsidRPr="007B270D">
        <w:rPr>
          <w:u w:val="single"/>
        </w:rPr>
        <w:t>Funktionen bezüglich</w:t>
      </w:r>
      <w:r>
        <w:rPr>
          <w:u w:val="single"/>
        </w:rPr>
        <w:t xml:space="preserve"> der Qualität und der Quantität des Grundwassers</w:t>
      </w:r>
      <w:r w:rsidRPr="007B270D">
        <w:t xml:space="preserve">: </w:t>
      </w:r>
      <w:r w:rsidRPr="007B270D">
        <w:tab/>
      </w:r>
      <w:r>
        <w:rPr>
          <w:u w:val="single"/>
        </w:rPr>
        <w:br/>
      </w:r>
      <w:r>
        <w:t>Optimierung / Wiederherstellung der Grundwasserfunktionen</w:t>
      </w:r>
    </w:p>
    <w:p w14:paraId="4CE066C2" w14:textId="200DDD8F" w:rsidR="00F4379D" w:rsidRDefault="00F4379D" w:rsidP="00F4379D">
      <w:pPr>
        <w:pStyle w:val="Aufzhlung1fortlnach0pt"/>
        <w:numPr>
          <w:ilvl w:val="0"/>
          <w:numId w:val="0"/>
        </w:numPr>
        <w:ind w:firstLine="357"/>
      </w:pPr>
      <w:r>
        <w:t>M</w:t>
      </w:r>
      <w:r w:rsidRPr="00F4379D">
        <w:t>ögliche Maßnahmen für die Qualität</w:t>
      </w:r>
      <w:r>
        <w:t>:</w:t>
      </w:r>
    </w:p>
    <w:p w14:paraId="7423905A" w14:textId="77777777" w:rsidR="00F4379D" w:rsidRDefault="00F4379D" w:rsidP="00F4379D">
      <w:pPr>
        <w:pStyle w:val="Aufzhlung2fortlnach0pt"/>
      </w:pPr>
      <w:r w:rsidRPr="00F4379D">
        <w:t xml:space="preserve">Extensivierung intensiver Flächennutzungen zur Verringerung von Stoffeinträgen insbesondere bei hoch anstehendem Grundwasser </w:t>
      </w:r>
    </w:p>
    <w:p w14:paraId="2766C833" w14:textId="3669AE66" w:rsidR="00F4379D" w:rsidRDefault="00F4379D" w:rsidP="00F4379D">
      <w:pPr>
        <w:pStyle w:val="Aufzhlung2fortlnach0pt"/>
      </w:pPr>
      <w:r w:rsidRPr="00F4379D">
        <w:t>Bewirtschaftungs- oder Pflegemaßnahmen, z. B. Fruchtfolgeerweiterung durch vielfältige Kulturen im Ackerbau in Anlehnung an AUKM</w:t>
      </w:r>
      <w:r>
        <w:t xml:space="preserve">; </w:t>
      </w:r>
      <w:r w:rsidRPr="00F4379D">
        <w:t xml:space="preserve">Anlage von Erosionsschutzstreifen wie etwa Getreidestreifen im Maisfeld, durch Mulchsaat, durch Minimalbodenbearbeitung oder durch „Strip-Till“ </w:t>
      </w:r>
    </w:p>
    <w:p w14:paraId="542C4222" w14:textId="77777777" w:rsidR="00F4379D" w:rsidRDefault="00F4379D" w:rsidP="00F4379D">
      <w:pPr>
        <w:pStyle w:val="Aufzhlung2fortlnach6pt"/>
      </w:pPr>
      <w:r w:rsidRPr="00F4379D">
        <w:t xml:space="preserve">Reduzierung/Beseitigung von Grundwasserverschmutzungen z. B. durch Altlastensanierung </w:t>
      </w:r>
    </w:p>
    <w:p w14:paraId="0DDFC450" w14:textId="77777777" w:rsidR="00F4379D" w:rsidRDefault="00F4379D" w:rsidP="00F4379D">
      <w:pPr>
        <w:pStyle w:val="Aufzhlung1fortlnach0pt"/>
        <w:numPr>
          <w:ilvl w:val="0"/>
          <w:numId w:val="0"/>
        </w:numPr>
        <w:ind w:firstLine="357"/>
      </w:pPr>
      <w:r w:rsidRPr="00F4379D">
        <w:t xml:space="preserve">Mögliche Maßnahmen für die Quantität: </w:t>
      </w:r>
    </w:p>
    <w:p w14:paraId="645301E1" w14:textId="77777777" w:rsidR="00F4379D" w:rsidRDefault="00F4379D" w:rsidP="00F4379D">
      <w:pPr>
        <w:pStyle w:val="Aufzhlung2fortlnach0pt"/>
      </w:pPr>
      <w:r w:rsidRPr="00F4379D">
        <w:t xml:space="preserve">Entsiegelung zur Erhöhung der Grundwasserneubildung </w:t>
      </w:r>
    </w:p>
    <w:p w14:paraId="475DCEE3" w14:textId="77777777" w:rsidR="00F4379D" w:rsidRDefault="00F4379D" w:rsidP="00F4379D">
      <w:pPr>
        <w:pStyle w:val="Aufzhlung2fortlnach0pt"/>
      </w:pPr>
      <w:r w:rsidRPr="00F4379D">
        <w:t xml:space="preserve">Maßnahmen zur Erhöhung der Grundwasserneubildung durch Reduzierung des Direktabflusses, in Ausnahmefällen Infiltration von Niederschlagswasser </w:t>
      </w:r>
    </w:p>
    <w:p w14:paraId="04575A59" w14:textId="77777777" w:rsidR="00F4379D" w:rsidRDefault="00F4379D" w:rsidP="00F4379D">
      <w:pPr>
        <w:pStyle w:val="Aufzhlung2fortlnach0pt"/>
      </w:pPr>
      <w:r w:rsidRPr="00F4379D">
        <w:t xml:space="preserve">Wiederherstellung von natürlichen Grundwasserverhältnissen, insbes. bei Poren-grundwasserleitern in Auen, durch die Wiederherstellung von fließgewässertypischen Abfluss- und Überflutungsverhältnissen </w:t>
      </w:r>
    </w:p>
    <w:p w14:paraId="1F9F911C" w14:textId="7EB50635" w:rsidR="00F4379D" w:rsidRDefault="00F4379D" w:rsidP="00F4379D">
      <w:pPr>
        <w:pStyle w:val="Aufzhlung2schlussnach12pt"/>
      </w:pPr>
      <w:r w:rsidRPr="00F4379D">
        <w:t>Anbindung der Aue (Wasserrückhalt) Beseitigung bestehender Grundwasserbarrieren (z. B. Spundwände)</w:t>
      </w:r>
    </w:p>
    <w:p w14:paraId="0FFEAB59" w14:textId="54AF70C2" w:rsidR="007B270D" w:rsidRDefault="007B270D" w:rsidP="007B270D">
      <w:pPr>
        <w:pStyle w:val="Aufzhlung1fortlnach6pt"/>
      </w:pPr>
      <w:r w:rsidRPr="007B270D">
        <w:rPr>
          <w:u w:val="single"/>
        </w:rPr>
        <w:t xml:space="preserve">Funktionen bezüglich der Qualität und der Quantität </w:t>
      </w:r>
      <w:r>
        <w:rPr>
          <w:u w:val="single"/>
        </w:rPr>
        <w:t>der Retentionsfunktion</w:t>
      </w:r>
      <w:r w:rsidRPr="007B270D">
        <w:t xml:space="preserve">: </w:t>
      </w:r>
      <w:r w:rsidRPr="007B270D">
        <w:tab/>
      </w:r>
      <w:r>
        <w:rPr>
          <w:u w:val="single"/>
        </w:rPr>
        <w:br/>
      </w:r>
      <w:r w:rsidRPr="007B270D">
        <w:t>Optimierung</w:t>
      </w:r>
      <w:r>
        <w:t xml:space="preserve"> </w:t>
      </w:r>
      <w:r w:rsidRPr="007B270D">
        <w:t>/</w:t>
      </w:r>
      <w:r>
        <w:t xml:space="preserve"> </w:t>
      </w:r>
      <w:r w:rsidRPr="007B270D">
        <w:t>Wiederherstellung der Hochwasserschutz- und Retentionsfunktionen</w:t>
      </w:r>
    </w:p>
    <w:p w14:paraId="34A19143" w14:textId="77777777" w:rsidR="00F4379D" w:rsidRDefault="00F4379D" w:rsidP="00F4379D">
      <w:pPr>
        <w:pStyle w:val="Aufzhlung2fortlnach0pt"/>
      </w:pPr>
      <w:r w:rsidRPr="00F4379D">
        <w:t>Entsiegelungen</w:t>
      </w:r>
    </w:p>
    <w:p w14:paraId="4B7146BB" w14:textId="7BE19012" w:rsidR="00F4379D" w:rsidRDefault="00F4379D" w:rsidP="00F4379D">
      <w:pPr>
        <w:pStyle w:val="Aufzhlung2fortlnach0pt"/>
      </w:pPr>
      <w:r w:rsidRPr="00F4379D">
        <w:t>Maßnahmen zur Erhöhung der Grundwasserneubildung durch Reduzierung des Di</w:t>
      </w:r>
      <w:r w:rsidR="009912CF">
        <w:t>-</w:t>
      </w:r>
      <w:r w:rsidRPr="00F4379D">
        <w:t>rektabflusses, ggf. Infiltration von Niederschlagswasser und Regenwasserrückhaltung</w:t>
      </w:r>
    </w:p>
    <w:p w14:paraId="43217B22" w14:textId="77777777" w:rsidR="00F4379D" w:rsidRDefault="00F4379D" w:rsidP="00F4379D">
      <w:pPr>
        <w:pStyle w:val="Aufzhlung2fortlnach0pt"/>
      </w:pPr>
      <w:r w:rsidRPr="00F4379D">
        <w:t>Nutzungsextensivierung zur Aufwertung beeinträchtigter Retentionsbereiche im Retentionsraum oder Einzugsgebiet</w:t>
      </w:r>
    </w:p>
    <w:p w14:paraId="2A5BEC51" w14:textId="77777777" w:rsidR="00F4379D" w:rsidRDefault="00F4379D" w:rsidP="00F4379D">
      <w:pPr>
        <w:pStyle w:val="Aufzhlung2fortlnach0pt"/>
      </w:pPr>
      <w:r>
        <w:t>R</w:t>
      </w:r>
      <w:r w:rsidRPr="00F4379D">
        <w:t xml:space="preserve">ückbau von Barrieren, Querbauwerken im Retentionsraum und Abflussquerschnitt von Auen und Fließgewässern </w:t>
      </w:r>
    </w:p>
    <w:p w14:paraId="05555760" w14:textId="77777777" w:rsidR="00F4379D" w:rsidRDefault="00F4379D" w:rsidP="00F4379D">
      <w:pPr>
        <w:pStyle w:val="Aufzhlung2fortlnach0pt"/>
      </w:pPr>
      <w:r w:rsidRPr="00F4379D">
        <w:t xml:space="preserve">Renaturierung von Fließgewässern, Beseitigung von Gewässerverbauungen </w:t>
      </w:r>
    </w:p>
    <w:p w14:paraId="530A9281" w14:textId="77777777" w:rsidR="00F4379D" w:rsidRDefault="00F4379D" w:rsidP="00F4379D">
      <w:pPr>
        <w:pStyle w:val="Aufzhlung2fortlnach0pt"/>
      </w:pPr>
      <w:r w:rsidRPr="00F4379D">
        <w:t xml:space="preserve">Anbindung von Altarmen, Anlage von Flutmulden und von Auefließgewässern </w:t>
      </w:r>
    </w:p>
    <w:p w14:paraId="10EBF54C" w14:textId="77777777" w:rsidR="00F4379D" w:rsidRDefault="00F4379D" w:rsidP="00F4379D">
      <w:pPr>
        <w:pStyle w:val="Aufzhlung2fortlnach0pt"/>
      </w:pPr>
      <w:r w:rsidRPr="00F4379D">
        <w:t xml:space="preserve">Wiederherstellung von fließgewässertypischen Abfluss- und Überflutungsverhältnissen durch z. B.: Rückbau von abflussregulierenden Bauwerken, Geschiebemanagement zur Vermeidung weiterer Sohlvertiefungen oder -erosion, Anhebung der Fließgewässersohle </w:t>
      </w:r>
    </w:p>
    <w:p w14:paraId="1A5942E5" w14:textId="77777777" w:rsidR="00F4379D" w:rsidRDefault="00F4379D" w:rsidP="00F4379D">
      <w:pPr>
        <w:pStyle w:val="Aufzhlung2fortlnach0pt"/>
      </w:pPr>
      <w:r w:rsidRPr="00F4379D">
        <w:t xml:space="preserve">Extensivierung der Auenutzung, Anbindung der Aue (Wasserrückhalt) </w:t>
      </w:r>
    </w:p>
    <w:p w14:paraId="6985950C" w14:textId="73201627" w:rsidR="00F4379D" w:rsidRDefault="00F4379D" w:rsidP="00F4379D">
      <w:pPr>
        <w:pStyle w:val="Aufzhlung2fortlnach0pt"/>
      </w:pPr>
      <w:r>
        <w:t>B</w:t>
      </w:r>
      <w:r w:rsidRPr="00F4379D">
        <w:t xml:space="preserve">ewirtschaftungs- </w:t>
      </w:r>
      <w:r>
        <w:t>oder Pflegemaßnahmen (vgl. Grundwasser)</w:t>
      </w:r>
    </w:p>
    <w:p w14:paraId="4BC18DB0" w14:textId="77777777" w:rsidR="00F4379D" w:rsidRDefault="00F4379D" w:rsidP="00F4379D">
      <w:pPr>
        <w:pStyle w:val="Aufzhlung2fortlnach0pt"/>
      </w:pPr>
      <w:r w:rsidRPr="00F4379D">
        <w:t>Deichrückverlegung zur Erweiterung des Retentionsraumes</w:t>
      </w:r>
    </w:p>
    <w:p w14:paraId="5937A3E9" w14:textId="77777777" w:rsidR="00F4379D" w:rsidRDefault="00F4379D" w:rsidP="00F4379D">
      <w:pPr>
        <w:pStyle w:val="Aufzhlung2fortlnach0pt"/>
      </w:pPr>
      <w:r w:rsidRPr="00F4379D">
        <w:t xml:space="preserve">Schaffung von Poldern, Regenwasserrückhalteräumen oder -becken </w:t>
      </w:r>
    </w:p>
    <w:p w14:paraId="1009C5EF" w14:textId="02A90E23" w:rsidR="00F4379D" w:rsidRPr="00F4379D" w:rsidRDefault="00F4379D" w:rsidP="00F4379D">
      <w:pPr>
        <w:pStyle w:val="Aufzhlung2fortlnach0pt"/>
      </w:pPr>
      <w:r w:rsidRPr="00F4379D">
        <w:t>Vorlandmanagement in den Deichvorländern</w:t>
      </w:r>
    </w:p>
    <w:p w14:paraId="10D0D8A4" w14:textId="1B35C3EF" w:rsidR="00E80E16" w:rsidRDefault="00DF4075" w:rsidP="00BC6D32">
      <w:pPr>
        <w:pStyle w:val="berschrift4"/>
        <w:numPr>
          <w:ilvl w:val="2"/>
          <w:numId w:val="34"/>
        </w:numPr>
        <w:tabs>
          <w:tab w:val="num" w:pos="1474"/>
        </w:tabs>
        <w:ind w:left="1191" w:hanging="1191"/>
      </w:pPr>
      <w:bookmarkStart w:id="267" w:name="_Toc33721253"/>
      <w:bookmarkStart w:id="268" w:name="_Toc143588059"/>
      <w:r>
        <w:t xml:space="preserve">Funktionsspezifische Kompensation </w:t>
      </w:r>
      <w:r w:rsidR="00E80E16">
        <w:t>Klima / Luft</w:t>
      </w:r>
      <w:bookmarkEnd w:id="267"/>
      <w:bookmarkEnd w:id="268"/>
    </w:p>
    <w:p w14:paraId="3713B96F" w14:textId="77777777" w:rsidR="00477667" w:rsidRDefault="00477667" w:rsidP="007B270D">
      <w:pPr>
        <w:pStyle w:val="Zwischenberschrift"/>
      </w:pPr>
      <w:r>
        <w:t>Klimatische und lufthygienische Ausgleichsfunktion</w:t>
      </w:r>
    </w:p>
    <w:p w14:paraId="0ABDB776" w14:textId="292FC766" w:rsidR="00E80E16" w:rsidRDefault="00E80E16" w:rsidP="008516FD">
      <w:pPr>
        <w:pStyle w:val="Textkrperaltt"/>
        <w:spacing w:after="120"/>
      </w:pPr>
      <w:r w:rsidRPr="00375C6D">
        <w:t xml:space="preserve">Die Beurteilung der Beeinträchtigungsintensität sowie die Ableitung der Kompensationsmaßnahmen beim Vorliegen von planungsrelevanten Funktionen beim </w:t>
      </w:r>
      <w:r w:rsidR="00AC6637">
        <w:t>Schutzgut</w:t>
      </w:r>
      <w:r w:rsidRPr="00375C6D">
        <w:t xml:space="preserve"> Klima / Luft erfolgt nicht rechnerisch, sondern verbal-argumentativ an Hand der gestörten Funktionen.</w:t>
      </w:r>
      <w:r w:rsidR="006B7229">
        <w:t xml:space="preserve"> Primär sind Maßnahmen gemäß Anlage 7.3 des Praxisleitfadens zu ergreifen.</w:t>
      </w:r>
      <w:r w:rsidR="00E37AD3">
        <w:t xml:space="preserve"> Die Maßnahmen zielen ab auf</w:t>
      </w:r>
      <w:r w:rsidR="00E37AD3" w:rsidRPr="00E37AD3">
        <w:t xml:space="preserve"> </w:t>
      </w:r>
      <w:r w:rsidR="00E37AD3">
        <w:t xml:space="preserve">eine </w:t>
      </w:r>
      <w:r w:rsidR="00E37AD3" w:rsidRPr="00E37AD3">
        <w:t>Wiederherstellung / Neuschaffung / Optimierung der klimatischen und lufthygienischen Ausgleichsfunktion, insbesondere hinsichtlich der bioklimatischen Qualität in den Siedlungsräumen unter Berücksichtigung von Art und Umfang der beeinträchtigten, klimarelevanten Fläche</w:t>
      </w:r>
      <w:r w:rsidR="00E37AD3">
        <w:t xml:space="preserve">. </w:t>
      </w:r>
      <w:r w:rsidR="008516FD">
        <w:t>Mögliche Maßnahmen sind:</w:t>
      </w:r>
    </w:p>
    <w:p w14:paraId="3DF8EFC8" w14:textId="77777777" w:rsidR="008516FD" w:rsidRDefault="008516FD" w:rsidP="00C130A8">
      <w:pPr>
        <w:pStyle w:val="Aufzhlung1fortlnach6pt"/>
      </w:pPr>
      <w:r>
        <w:t xml:space="preserve">Schaffung bioklimatisch wirksamer Freiflächen (z. B. zusätzliche Grünflächen, Erweiterung von Parkanlagen, insbesondere auf bisher versiegelten Flächen) innerhalb belasteter Siedlungsräume, Einbringung von Vegetationselementen (Verschattung) z. B. durch Bäume, Sträucher, Fassadenbegrünung </w:t>
      </w:r>
    </w:p>
    <w:p w14:paraId="639E9CA9" w14:textId="77777777" w:rsidR="008516FD" w:rsidRDefault="008516FD" w:rsidP="00C130A8">
      <w:pPr>
        <w:pStyle w:val="Aufzhlung1fortlnach6pt"/>
      </w:pPr>
      <w:r>
        <w:t xml:space="preserve">Entwicklung lufthygienisch wirksamer Gehölzstrukturen/Waldflächen mit Siedlungsbezug </w:t>
      </w:r>
    </w:p>
    <w:p w14:paraId="29016CB2" w14:textId="5230A686" w:rsidR="008516FD" w:rsidRPr="00375C6D" w:rsidRDefault="008516FD" w:rsidP="008516FD">
      <w:pPr>
        <w:pStyle w:val="Aufzhlung1schlussnach12pt"/>
      </w:pPr>
      <w:r>
        <w:t>Wiederherstellung/Optimierung des Kalt- und Frischluftflusses durch Beseitigung von Barrieren (z. B. Aufweitung von Durchlassbauwerke) oder Entfernung von Strömungshindernissen</w:t>
      </w:r>
    </w:p>
    <w:p w14:paraId="2B33DF11" w14:textId="3BA5F0A4" w:rsidR="00E80E16" w:rsidRPr="003F3E78" w:rsidRDefault="00412DF1" w:rsidP="00E80E16">
      <w:pPr>
        <w:pStyle w:val="Textkrperaltt"/>
      </w:pPr>
      <w:r w:rsidRPr="003F3E78">
        <w:t>Hinsichtlich</w:t>
      </w:r>
      <w:r w:rsidR="00E80E16" w:rsidRPr="003F3E78">
        <w:t xml:space="preserve"> der Kompensation der Beeinträchtigungen des </w:t>
      </w:r>
      <w:r w:rsidR="00AC6637">
        <w:t>Schutzgut</w:t>
      </w:r>
      <w:r w:rsidR="00E80E16" w:rsidRPr="003F3E78">
        <w:t xml:space="preserve">es Klima / Luft im Rahmen der Entwicklung des Kompensationskonzeptes </w:t>
      </w:r>
      <w:r w:rsidRPr="003F3E78">
        <w:t>ist</w:t>
      </w:r>
      <w:r w:rsidR="008516FD">
        <w:t xml:space="preserve"> weiterhin</w:t>
      </w:r>
      <w:r w:rsidRPr="003F3E78">
        <w:t xml:space="preserve"> </w:t>
      </w:r>
      <w:r w:rsidR="00E80E16" w:rsidRPr="003F3E78">
        <w:t>zu beachten:</w:t>
      </w:r>
    </w:p>
    <w:p w14:paraId="000167AC" w14:textId="470FC9C8" w:rsidR="00412DF1" w:rsidRPr="003F3E78" w:rsidRDefault="00412DF1" w:rsidP="00412DF1">
      <w:pPr>
        <w:pStyle w:val="Aufzhlung1fortlnach6pt"/>
      </w:pPr>
      <w:r w:rsidRPr="003F3E78">
        <w:t>Die Beeinträchtigung der klimatischen oder lufthygienischen Ausgleichsfunktion durch Bauwerke und Reliefveränderungen (Dämme, Einschnitte) sind durch die Wahl der Lage der Trasse und Höhe von Brückenbauwerken vermeidbar. Soweit erforderlich (z.B. bei Durchschneidung bedeutender Kaltluft-/Frischluft-Abflussbahnen), ist aus klimatischen Gründen auch der Ersatz eines Dammbauwerkes durch ein Brückenbauwerk zu begründen</w:t>
      </w:r>
      <w:r w:rsidR="003F3E78">
        <w:t xml:space="preserve"> (vgl. Kap. </w:t>
      </w:r>
      <w:r w:rsidR="003F3E78">
        <w:fldChar w:fldCharType="begin"/>
      </w:r>
      <w:r w:rsidR="003F3E78">
        <w:instrText xml:space="preserve"> REF _Ref48233743 \r \h </w:instrText>
      </w:r>
      <w:r w:rsidR="003F3E78">
        <w:fldChar w:fldCharType="separate"/>
      </w:r>
      <w:r w:rsidR="00E24AB8">
        <w:t>4.1</w:t>
      </w:r>
      <w:r w:rsidR="003F3E78">
        <w:fldChar w:fldCharType="end"/>
      </w:r>
      <w:r w:rsidR="003F3E78">
        <w:t>)</w:t>
      </w:r>
      <w:r w:rsidRPr="003F3E78">
        <w:t>.</w:t>
      </w:r>
    </w:p>
    <w:p w14:paraId="50F2D274" w14:textId="77777777" w:rsidR="00412DF1" w:rsidRPr="003F3E78" w:rsidRDefault="00412DF1" w:rsidP="00412DF1">
      <w:pPr>
        <w:pStyle w:val="Aufzhlung1fortlnach6pt"/>
      </w:pPr>
      <w:r w:rsidRPr="003F3E78">
        <w:t>Eine Kompensation der klimatischen Ausgleichsfunktion ist durch Schaffung von Kaltluft produzierenden Strukturen (Gewässer, Grünland, Wiedervernässung), Entsiegelungen sowie durch einen Rückbau von Barrieren, Querbauwerken im Bereich von (gestörten) Kaltluft</w:t>
      </w:r>
      <w:r w:rsidR="003F3E78" w:rsidRPr="003F3E78">
        <w:t>-A</w:t>
      </w:r>
      <w:r w:rsidRPr="003F3E78">
        <w:t>bflussbahnen möglich.</w:t>
      </w:r>
    </w:p>
    <w:p w14:paraId="0E8082FD" w14:textId="77777777" w:rsidR="00412DF1" w:rsidRDefault="003F3E78" w:rsidP="00412DF1">
      <w:pPr>
        <w:pStyle w:val="Aufzhlung1fortlnach6pt"/>
      </w:pPr>
      <w:r w:rsidRPr="003F3E78">
        <w:t>Eine Kompensation der lufthygienischen Ausgleichsfunktion ist durch Schaffung von Frischluft produzierenden Strukturen (Wälder, Gehölze)</w:t>
      </w:r>
      <w:r w:rsidR="006B7229">
        <w:t xml:space="preserve"> mit Siedlungsbezug</w:t>
      </w:r>
      <w:r w:rsidRPr="003F3E78">
        <w:t>, Abpflanzung der Trasse sowie durch einen Rückbau von Barrieren, Querbauwerken im Bereich von (gestörten) Frischluft-Abflussbahnen möglich.</w:t>
      </w:r>
    </w:p>
    <w:p w14:paraId="732DD2E3" w14:textId="77777777" w:rsidR="00B516B5" w:rsidRDefault="00B516B5" w:rsidP="00E37AD3">
      <w:pPr>
        <w:pStyle w:val="Zwischenberschrift"/>
      </w:pPr>
      <w:r w:rsidRPr="00A40775">
        <w:t>Klimaschutzfunktion durch Treibhausgassenken</w:t>
      </w:r>
    </w:p>
    <w:p w14:paraId="78B16866" w14:textId="77777777" w:rsidR="008516FD" w:rsidRDefault="00B516B5" w:rsidP="008516FD">
      <w:pPr>
        <w:pStyle w:val="Textkrperaltt"/>
        <w:spacing w:after="120"/>
      </w:pPr>
      <w:r>
        <w:t xml:space="preserve">Gemäß Anl. 7.3 Praxisleitfaden </w:t>
      </w:r>
      <w:r w:rsidR="006B7229">
        <w:t>ist die Wiederherstellung / Optimierung der Klimaschutzfunktion unter Berücksichtigung von Art und Umfang der beeinträchtigten Böden und Ökosysteme zu erreichen</w:t>
      </w:r>
      <w:r w:rsidR="008516FD">
        <w:t>. Mögliche Maßnahmen sind:</w:t>
      </w:r>
    </w:p>
    <w:p w14:paraId="4F768CD2" w14:textId="77777777" w:rsidR="008516FD" w:rsidRDefault="00F8275C" w:rsidP="00C130A8">
      <w:pPr>
        <w:pStyle w:val="Aufzhlung1fortlnach6pt"/>
      </w:pPr>
      <w:r>
        <w:t xml:space="preserve">Renaturierung von Mooren, Moorböden, u.a. durch Wiedervernässung (u. a.: Schließen von Drainagen, Aufstau in Gräben, Versickern und Einstau von Sümpfungswasser) </w:t>
      </w:r>
    </w:p>
    <w:p w14:paraId="4C5386AF" w14:textId="266507D4" w:rsidR="008516FD" w:rsidRDefault="00B07513" w:rsidP="00C130A8">
      <w:pPr>
        <w:pStyle w:val="Aufzhlung1fortlnach6pt"/>
      </w:pPr>
      <w:r>
        <w:t xml:space="preserve">Entwicklung von Biotopen mit einem hohen Kohlenstoff-Speichervermögen, </w:t>
      </w:r>
      <w:r w:rsidR="00F8275C">
        <w:t>Neuaufforstung von Waldflächen mit standortgerechten Arten</w:t>
      </w:r>
      <w:r w:rsidR="004B5B56">
        <w:t xml:space="preserve"> und Neupflanzungen von Gehölzen</w:t>
      </w:r>
    </w:p>
    <w:p w14:paraId="08DF8238" w14:textId="3838F55A" w:rsidR="008516FD" w:rsidRDefault="00F8275C" w:rsidP="00C130A8">
      <w:pPr>
        <w:pStyle w:val="Aufzhlung1fortlnach6pt"/>
      </w:pPr>
      <w:r>
        <w:t xml:space="preserve">Umwandlung von Ackerflächen in Dauergrünland </w:t>
      </w:r>
    </w:p>
    <w:p w14:paraId="564EE35B" w14:textId="7BC163AC" w:rsidR="008F0078" w:rsidRDefault="00F8275C" w:rsidP="008F0078">
      <w:pPr>
        <w:pStyle w:val="Aufzhlung1schlussnach12pt"/>
      </w:pPr>
      <w:r>
        <w:t>Aufbau eines standortangepassten Humusgehaltes (z.B. Ökolandbau, vielfältige Fruchtfolgen, Extensivierung von Grünlandnutzung, Bodenverbesserungsmaßnahmen)</w:t>
      </w:r>
    </w:p>
    <w:p w14:paraId="701FCB84" w14:textId="30953B2C" w:rsidR="00FB7CE9" w:rsidRDefault="00FB7CE9" w:rsidP="008F0078">
      <w:pPr>
        <w:pStyle w:val="Aufzhlung1schlussnach12pt"/>
      </w:pPr>
      <w:r>
        <w:t>Entsiegelun</w:t>
      </w:r>
      <w:r w:rsidR="008F0078">
        <w:t>g und Wiederbegrünung von Böden</w:t>
      </w:r>
    </w:p>
    <w:p w14:paraId="4B13BC1C" w14:textId="3810B8BE" w:rsidR="00E80E16" w:rsidRPr="004B5B56" w:rsidRDefault="00DF4075" w:rsidP="00BC6D32">
      <w:pPr>
        <w:pStyle w:val="berschrift4"/>
        <w:numPr>
          <w:ilvl w:val="2"/>
          <w:numId w:val="34"/>
        </w:numPr>
        <w:tabs>
          <w:tab w:val="num" w:pos="1474"/>
        </w:tabs>
        <w:ind w:left="1191" w:hanging="1191"/>
      </w:pPr>
      <w:bookmarkStart w:id="269" w:name="_Toc143588060"/>
      <w:bookmarkStart w:id="270" w:name="_Toc33721254"/>
      <w:bookmarkStart w:id="271" w:name="_Ref48221162"/>
      <w:r w:rsidRPr="004B5B56">
        <w:t xml:space="preserve">Funktionsspezifische Kompensation </w:t>
      </w:r>
      <w:r w:rsidR="00E80E16" w:rsidRPr="004B5B56">
        <w:t>Landschaftsbild</w:t>
      </w:r>
      <w:bookmarkEnd w:id="269"/>
      <w:r w:rsidR="00E80E16" w:rsidRPr="004B5B56">
        <w:t xml:space="preserve"> </w:t>
      </w:r>
      <w:bookmarkEnd w:id="270"/>
      <w:bookmarkEnd w:id="271"/>
    </w:p>
    <w:p w14:paraId="4F24552A" w14:textId="77777777" w:rsidR="00E80E16" w:rsidRPr="00FF6792" w:rsidRDefault="00E80E16" w:rsidP="00E80E16">
      <w:pPr>
        <w:pStyle w:val="Textkrperaltt"/>
      </w:pPr>
      <w:r w:rsidRPr="00FF6792">
        <w:t>Das Landschaftsbild ist durch Ausgleichs- und Ersatzmaßnahmen landschaftsgerecht wiederherzustellen oder neu zu gestalten.</w:t>
      </w:r>
    </w:p>
    <w:p w14:paraId="3FE401AD" w14:textId="77777777" w:rsidR="00E80E16" w:rsidRPr="00FF6792" w:rsidRDefault="00E80E16" w:rsidP="00E80E16">
      <w:pPr>
        <w:pStyle w:val="Textkrperaltt"/>
      </w:pPr>
      <w:r w:rsidRPr="00FF6792">
        <w:t xml:space="preserve">Die Beeinträchtigung des Landschaftsbildes lässt sich durch eine landschaftsgerechte Einbindung der Trasse reduzieren. Bereits durch die Trassenwahl, bei der landschaftsbildprägende Elemente geschont werden, ist auf eine harmonische Einbindung </w:t>
      </w:r>
      <w:r w:rsidR="00F8275C">
        <w:t xml:space="preserve">und Begrünung </w:t>
      </w:r>
      <w:r w:rsidRPr="00FF6792">
        <w:t>des Bauwerkes Straße, z.B. auch durch unterschiedliche Modellierung der Böschungs- und Einschnittslagen zu achten.</w:t>
      </w:r>
    </w:p>
    <w:p w14:paraId="29212663" w14:textId="4155D5C5" w:rsidR="001C20F9" w:rsidRDefault="00E80E16" w:rsidP="00E80E16">
      <w:pPr>
        <w:pStyle w:val="Textkrperaltt"/>
      </w:pPr>
      <w:r w:rsidRPr="00FF6792">
        <w:t>Grundlage zur Ableitung von Maßnahmen für das Landschaftsbild ist zum einen das vorhandene Landschaftsgefüge und zum anderen die Wirkung des Bauwerkes Straße inkl. Straßenbegleitgrün.</w:t>
      </w:r>
      <w:r w:rsidR="00CD01B0">
        <w:t xml:space="preserve"> </w:t>
      </w:r>
      <w:r>
        <w:t>Maßnahmen auf Straßennebenflächen, die der landschafts</w:t>
      </w:r>
      <w:r w:rsidRPr="00023969">
        <w:t>gerechte</w:t>
      </w:r>
      <w:r w:rsidR="00CD01B0">
        <w:t>n</w:t>
      </w:r>
      <w:r w:rsidRPr="00023969">
        <w:t xml:space="preserve"> Eingrünung der Trasse</w:t>
      </w:r>
      <w:r>
        <w:t xml:space="preserve"> dienen</w:t>
      </w:r>
      <w:r w:rsidR="00CD01B0">
        <w:t xml:space="preserve"> und einer intensiven Unterhaltung durch den Straßenbetrieb unterliegen</w:t>
      </w:r>
      <w:r>
        <w:t>,</w:t>
      </w:r>
      <w:r w:rsidR="00F8275C">
        <w:t xml:space="preserve"> sind nur </w:t>
      </w:r>
      <w:r w:rsidR="00CD01B0">
        <w:t>ausnahmeweise als Kompensation für das Schutzgut Landschaftsbild anzurechnen</w:t>
      </w:r>
      <w:r w:rsidR="00FC41FE">
        <w:t xml:space="preserve"> (s. Kap. </w:t>
      </w:r>
      <w:r w:rsidR="00FA03F6">
        <w:fldChar w:fldCharType="begin"/>
      </w:r>
      <w:r w:rsidR="00FA03F6">
        <w:instrText xml:space="preserve"> REF _Ref122447492 \r \h </w:instrText>
      </w:r>
      <w:r w:rsidR="00FA03F6">
        <w:fldChar w:fldCharType="separate"/>
      </w:r>
      <w:r w:rsidR="00E24AB8">
        <w:t>6.1.2</w:t>
      </w:r>
      <w:r w:rsidR="00FA03F6">
        <w:fldChar w:fldCharType="end"/>
      </w:r>
      <w:r w:rsidR="00FA03F6">
        <w:t xml:space="preserve"> </w:t>
      </w:r>
      <w:r w:rsidR="00A51341">
        <w:t xml:space="preserve">Begrünungsmaßnahmen </w:t>
      </w:r>
      <w:r w:rsidR="001508E6">
        <w:t>auf Straßennebenflächen</w:t>
      </w:r>
      <w:r w:rsidR="00A51341">
        <w:t>)</w:t>
      </w:r>
      <w:r w:rsidR="00CD01B0">
        <w:t xml:space="preserve">. Landschaftsbildmaßnahmen sind deshalb auch außerhalb des Wirkraums der Straße anzusiedeln. </w:t>
      </w:r>
      <w:r w:rsidR="00CD01B0" w:rsidRPr="00023969">
        <w:t>Maßnahmen für die Biotop- und Habitatfunktion</w:t>
      </w:r>
      <w:r w:rsidR="00CD01B0">
        <w:t xml:space="preserve"> können hier</w:t>
      </w:r>
      <w:r w:rsidR="0014245F">
        <w:t xml:space="preserve"> </w:t>
      </w:r>
      <w:r w:rsidRPr="00023969">
        <w:t>multifunktional</w:t>
      </w:r>
      <w:r w:rsidR="001C20F9">
        <w:t>e Zwecke erfüllen</w:t>
      </w:r>
      <w:r w:rsidRPr="00023969">
        <w:t>.</w:t>
      </w:r>
      <w:r w:rsidR="0014245F">
        <w:t xml:space="preserve"> </w:t>
      </w:r>
    </w:p>
    <w:p w14:paraId="77CA63F3" w14:textId="5A70D9BE" w:rsidR="00E80E16" w:rsidRDefault="0014245F" w:rsidP="00E80E16">
      <w:pPr>
        <w:pStyle w:val="Textkrperaltt"/>
      </w:pPr>
      <w:r>
        <w:t xml:space="preserve">Ein besonderes Augenmerk liegt dabei auf den als planungsrelevant eingestuften Landschaftsbildräumen (vgl. Kap. </w:t>
      </w:r>
      <w:r>
        <w:fldChar w:fldCharType="begin"/>
      </w:r>
      <w:r>
        <w:instrText xml:space="preserve"> REF _Ref48728094 \r \h </w:instrText>
      </w:r>
      <w:r>
        <w:fldChar w:fldCharType="separate"/>
      </w:r>
      <w:r w:rsidR="00E24AB8">
        <w:t>3.2.7</w:t>
      </w:r>
      <w:r>
        <w:fldChar w:fldCharType="end"/>
      </w:r>
      <w:r>
        <w:t xml:space="preserve">). Hier ist bei der multifunktionalen Zuordnung von Maßnahmen oder ggf. der Entwicklung weiterer Maßnahmen für das Landschaftsbild oder die Erholungsfunktion auf die landschaftsgerechte Wiederherstellung oder Neugestaltung des Landschaftsbildes in der betroffenen Landschaftsbildeinheit in besonderem Maße einzugehen (verbal-argumentative Ableitung im Rahmen der </w:t>
      </w:r>
      <w:r w:rsidR="00DA43FF">
        <w:t>tabellarische</w:t>
      </w:r>
      <w:r w:rsidR="00CB0E48">
        <w:t xml:space="preserve">n </w:t>
      </w:r>
      <w:r>
        <w:t xml:space="preserve">Gegenüberstellung von Eingriff und Kompensation, </w:t>
      </w:r>
      <w:r w:rsidRPr="008516FD">
        <w:t>vgl. Anlage I</w:t>
      </w:r>
      <w:r w:rsidR="008516FD" w:rsidRPr="008516FD">
        <w:t>V</w:t>
      </w:r>
      <w:r w:rsidRPr="008516FD">
        <w:t>).</w:t>
      </w:r>
    </w:p>
    <w:p w14:paraId="2A696620" w14:textId="77777777" w:rsidR="00E37AD3" w:rsidRDefault="00E37AD3" w:rsidP="00E37AD3">
      <w:pPr>
        <w:pStyle w:val="Zwischenberschrift"/>
      </w:pPr>
      <w:r>
        <w:t>Vielfalt von Landschaft als Ausdruck des natürlichen und kulturellen Erbes</w:t>
      </w:r>
    </w:p>
    <w:p w14:paraId="24585489" w14:textId="0F545F7E" w:rsidR="008516FD" w:rsidRDefault="00E37AD3" w:rsidP="008516FD">
      <w:pPr>
        <w:pStyle w:val="Textkrperaltt"/>
        <w:spacing w:after="120"/>
      </w:pPr>
      <w:r>
        <w:t xml:space="preserve">Die funktionsspezifische Kompensation zielt hier ab auf eine </w:t>
      </w:r>
      <w:r w:rsidRPr="00E37AD3">
        <w:t xml:space="preserve">Wiederherstellung beeinträchtigter Landschaftsbereiche durch </w:t>
      </w:r>
      <w:r w:rsidR="007406DA">
        <w:t>Kompensation</w:t>
      </w:r>
      <w:r w:rsidR="007406DA" w:rsidRPr="00E37AD3">
        <w:t xml:space="preserve"> </w:t>
      </w:r>
      <w:r w:rsidRPr="00E37AD3">
        <w:t>bereits vorgenommener Eingriffe und der eingetretenen Veränderung der Ausprägung charakteristischer Merkmale der jeweiligen Landschaftskategorie</w:t>
      </w:r>
      <w:r>
        <w:t xml:space="preserve">. </w:t>
      </w:r>
      <w:r w:rsidR="008516FD">
        <w:t>Als</w:t>
      </w:r>
      <w:r>
        <w:t xml:space="preserve"> mögliche Maßnahmen </w:t>
      </w:r>
      <w:r w:rsidR="008516FD">
        <w:t>nennt</w:t>
      </w:r>
      <w:r>
        <w:t xml:space="preserve"> Anlage 7.3 des Praxisleitfadens</w:t>
      </w:r>
      <w:r w:rsidR="008516FD">
        <w:t>:</w:t>
      </w:r>
    </w:p>
    <w:p w14:paraId="23E252DF" w14:textId="2FAFCCDC" w:rsidR="008516FD" w:rsidRDefault="008516FD" w:rsidP="008516FD">
      <w:pPr>
        <w:pStyle w:val="Aufzhlung1fortlnach6pt"/>
      </w:pPr>
      <w:r w:rsidRPr="008516FD">
        <w:t xml:space="preserve">Entfernung/Rückbau </w:t>
      </w:r>
      <w:r>
        <w:t>vorhandener störender Baukörper</w:t>
      </w:r>
    </w:p>
    <w:p w14:paraId="5D1740A0" w14:textId="42C58B0A" w:rsidR="00C804CB" w:rsidRDefault="008516FD" w:rsidP="00C804CB">
      <w:pPr>
        <w:pStyle w:val="Aufzhlung1fortlnach6pt"/>
      </w:pPr>
      <w:r w:rsidRPr="008516FD">
        <w:t>Wiederherstellung der landschaftsprägenden Elemente in der jeweiligen Ausprägung der charakteristischen Merkmale</w:t>
      </w:r>
    </w:p>
    <w:p w14:paraId="465F6A8A" w14:textId="77777777" w:rsidR="001C20F9" w:rsidRDefault="001C20F9" w:rsidP="00E37AD3">
      <w:pPr>
        <w:pStyle w:val="Zwischenberschrift"/>
      </w:pPr>
      <w:r>
        <w:t>Funktionen im Bereich des Erlebens und Wahrnehmens von Landschaft einschließlich landschaftsgebundener Erholung</w:t>
      </w:r>
    </w:p>
    <w:p w14:paraId="53A02F8E" w14:textId="3C87643B" w:rsidR="008516FD" w:rsidRDefault="00E37AD3" w:rsidP="008516FD">
      <w:pPr>
        <w:pStyle w:val="Textkrperaltt"/>
        <w:spacing w:after="120"/>
      </w:pPr>
      <w:r>
        <w:t xml:space="preserve">Die </w:t>
      </w:r>
      <w:r w:rsidRPr="00E37AD3">
        <w:t>Wiederherstellung oder Neugestaltung der Erlebnis- und Wahrnehmungsqualität der Landschaft</w:t>
      </w:r>
      <w:r>
        <w:t xml:space="preserve"> </w:t>
      </w:r>
      <w:r w:rsidR="008516FD">
        <w:t xml:space="preserve">unter Berücksichtigung ihrer Eigenart </w:t>
      </w:r>
      <w:r>
        <w:t>gilt gemäß Anlage 7.3 des Praxisleitfadens als funktionsspezifische Kompensation.</w:t>
      </w:r>
      <w:r w:rsidR="008516FD">
        <w:t xml:space="preserve"> Folgende mögliche Maßnahmen werden genannt:</w:t>
      </w:r>
    </w:p>
    <w:p w14:paraId="434D3015" w14:textId="77777777" w:rsidR="008516FD" w:rsidRDefault="008516FD" w:rsidP="00C130A8">
      <w:pPr>
        <w:pStyle w:val="Aufzhlung1fortlnach6pt"/>
      </w:pPr>
      <w:r w:rsidRPr="008516FD">
        <w:t>Entwicklung oder Wiederherstellung von Biotopen mit besonderer Bedeutung für das Landschaftsbild, z. B. Erhaltung/Wiederaufnahme der Nutzung von Wacholderheiden und Trockenrasen oder historischer Waldnutzungsformen (u. a. Niederwaldnutzung); Etablierung von artenreichem Grünland, Anlage von Streuobstwiesen, Entwicklung naturnaher Fließgewässer durch Rückbaumaßnahmen</w:t>
      </w:r>
    </w:p>
    <w:p w14:paraId="033A69C7" w14:textId="77777777" w:rsidR="008516FD" w:rsidRDefault="008516FD" w:rsidP="00C130A8">
      <w:pPr>
        <w:pStyle w:val="Aufzhlung1fortlnach6pt"/>
      </w:pPr>
      <w:r w:rsidRPr="008516FD">
        <w:t>Anlage aufwertender Landschaftselemente: Einzelbäume, Baumgruppen, Baumreihen, Alleen, Gebüsche, Hecken, Lesesteinhecken, gestufte Waldränder</w:t>
      </w:r>
    </w:p>
    <w:p w14:paraId="72F8AA17" w14:textId="77777777" w:rsidR="008516FD" w:rsidRDefault="008516FD" w:rsidP="00C130A8">
      <w:pPr>
        <w:pStyle w:val="Aufzhlung1fortlnach6pt"/>
      </w:pPr>
      <w:r w:rsidRPr="008516FD">
        <w:t xml:space="preserve">Etablierung/Erweiterung von extensiv gepflegten Feld- und Wiesenrainen, Böschungen; Extensivierung der Pflege von Gräben unter Wahrung der Funktionsbestimmung </w:t>
      </w:r>
    </w:p>
    <w:p w14:paraId="48A23A68" w14:textId="77777777" w:rsidR="008516FD" w:rsidRDefault="008516FD" w:rsidP="00C130A8">
      <w:pPr>
        <w:pStyle w:val="Aufzhlung1fortlnach6pt"/>
      </w:pPr>
      <w:r w:rsidRPr="008516FD">
        <w:t xml:space="preserve">Zulassung/Förderung der Spontanvegetation im Siedlungsraum einschließlich Entsiegelungsmaßnahmen </w:t>
      </w:r>
    </w:p>
    <w:p w14:paraId="12A7708A" w14:textId="77777777" w:rsidR="008516FD" w:rsidRDefault="008516FD" w:rsidP="00C130A8">
      <w:pPr>
        <w:pStyle w:val="Aufzhlung1fortlnach6pt"/>
      </w:pPr>
      <w:r w:rsidRPr="008516FD">
        <w:t xml:space="preserve">Anlage/Erweiterung von Freiflächen im Siedlungsraum und dessen Umfeld (z. B. mit Rasen- und Wiesenflächen, Laubbäumen, naturnahen Kleingewässern) </w:t>
      </w:r>
    </w:p>
    <w:p w14:paraId="3C951FEC" w14:textId="77777777" w:rsidR="008516FD" w:rsidRDefault="008516FD" w:rsidP="00C130A8">
      <w:pPr>
        <w:pStyle w:val="Aufzhlung1fortlnach6pt"/>
      </w:pPr>
      <w:r w:rsidRPr="008516FD">
        <w:t>Entfernung/Rückbau u. a. von landschaftsbildstörenden technischen und sonstigen Elementen</w:t>
      </w:r>
    </w:p>
    <w:p w14:paraId="3FF666A5" w14:textId="77777777" w:rsidR="008516FD" w:rsidRDefault="008516FD" w:rsidP="008516FD">
      <w:pPr>
        <w:pStyle w:val="Aufzhlung1schlussnach12pt"/>
      </w:pPr>
      <w:r w:rsidRPr="008516FD">
        <w:t>Freistellung und/ oder (Wieder)herstellung von Trocken- und Weinbergsmauern bzw. -terrassen</w:t>
      </w:r>
    </w:p>
    <w:p w14:paraId="145BE966" w14:textId="3E9AB819" w:rsidR="00A51341" w:rsidRDefault="00BE6882" w:rsidP="00BE6882">
      <w:pPr>
        <w:pStyle w:val="Textkrperaltt"/>
      </w:pPr>
      <w:r w:rsidRPr="00FF6792">
        <w:t>Bei der Neugestaltung der Räume ist auf eine angemessene Erschließung für Erholungssuchende zu achten</w:t>
      </w:r>
      <w:r>
        <w:t xml:space="preserve"> (die Aufrechterhaltung von Wegebeziehungen ist durch die technische Planung zu gewährleisten). I</w:t>
      </w:r>
      <w:r w:rsidRPr="00FF6792">
        <w:t xml:space="preserve">nsbesondere die für die Qualität des Wohnumfeldes mitbestimmende, ortsnahe </w:t>
      </w:r>
      <w:r w:rsidR="00A51341">
        <w:t xml:space="preserve">naturgebundene </w:t>
      </w:r>
      <w:r w:rsidRPr="00FF6792">
        <w:t xml:space="preserve">Erholung ist sicherzustellen. </w:t>
      </w:r>
    </w:p>
    <w:p w14:paraId="10809373" w14:textId="77777777" w:rsidR="001A1C4A" w:rsidRPr="00224DB5" w:rsidRDefault="001A1C4A" w:rsidP="00BC6D32">
      <w:pPr>
        <w:pStyle w:val="berschrift3"/>
        <w:numPr>
          <w:ilvl w:val="1"/>
          <w:numId w:val="34"/>
        </w:numPr>
        <w:tabs>
          <w:tab w:val="num" w:pos="6181"/>
        </w:tabs>
        <w:ind w:left="1077" w:hanging="1077"/>
      </w:pPr>
      <w:bookmarkStart w:id="272" w:name="_Ref114139168"/>
      <w:bookmarkStart w:id="273" w:name="_Toc143588061"/>
      <w:r w:rsidRPr="00224DB5">
        <w:t>Maßnahmenübersicht</w:t>
      </w:r>
      <w:bookmarkEnd w:id="272"/>
      <w:bookmarkEnd w:id="273"/>
    </w:p>
    <w:p w14:paraId="2FA549BE" w14:textId="77777777" w:rsidR="00652A46" w:rsidRPr="00094E1E" w:rsidRDefault="00652A46" w:rsidP="00BE6882">
      <w:pPr>
        <w:pStyle w:val="Textkrperaltt"/>
      </w:pPr>
      <w:r w:rsidRPr="00094E1E">
        <w:t>Kap. 6.4 der Mustergliederung LBP „Maßnahmenübersicht“ (s. AM 1) enthält einen Überblick über Art und Umfang der zur Kompensation des Eingriffs vorgesehenen Maßnahmen.</w:t>
      </w:r>
    </w:p>
    <w:p w14:paraId="730AC2E1" w14:textId="58A17320" w:rsidR="00E10B45" w:rsidRPr="00094E1E" w:rsidRDefault="00E10B45" w:rsidP="00E10B45">
      <w:pPr>
        <w:pStyle w:val="Textkrper"/>
        <w:widowControl w:val="0"/>
      </w:pPr>
      <w:r w:rsidRPr="00094E1E">
        <w:t xml:space="preserve">Die Maßnahmenblätter fließen als eigenständige Unterlage (U 9.3) in die RE-Unterlage ein (vgl. Kap. </w:t>
      </w:r>
      <w:r w:rsidRPr="00094E1E">
        <w:fldChar w:fldCharType="begin"/>
      </w:r>
      <w:r w:rsidRPr="00094E1E">
        <w:instrText xml:space="preserve"> REF _Ref114141422 \r \h  \* MERGEFORMAT </w:instrText>
      </w:r>
      <w:r w:rsidRPr="00094E1E">
        <w:fldChar w:fldCharType="separate"/>
      </w:r>
      <w:r w:rsidR="00E24AB8">
        <w:t>6.6.3</w:t>
      </w:r>
      <w:r w:rsidRPr="00094E1E">
        <w:fldChar w:fldCharType="end"/>
      </w:r>
      <w:r w:rsidRPr="00094E1E">
        <w:t xml:space="preserve">) und sind somit nicht im LBP-Dokument enthalten. Um im LBP ein vollständiges Bild der Kompensationsmaßnahmen zu ermöglichen, werden in diesem Kapitel </w:t>
      </w:r>
      <w:r w:rsidR="0083156E" w:rsidRPr="00094E1E">
        <w:t xml:space="preserve">die </w:t>
      </w:r>
      <w:r w:rsidRPr="00094E1E">
        <w:t xml:space="preserve">vorgesehenen </w:t>
      </w:r>
      <w:r w:rsidR="0083156E" w:rsidRPr="00094E1E">
        <w:t>Vermeidungs- und Kompensationsmaßnahmen</w:t>
      </w:r>
      <w:r w:rsidRPr="00094E1E">
        <w:t xml:space="preserve"> </w:t>
      </w:r>
      <w:r w:rsidR="0083156E" w:rsidRPr="00094E1E">
        <w:t>zusammengefasst dargestellt.</w:t>
      </w:r>
    </w:p>
    <w:p w14:paraId="7EE32F2A" w14:textId="2420295F" w:rsidR="001A1C4A" w:rsidRPr="00094E1E" w:rsidRDefault="0083156E" w:rsidP="00E10B45">
      <w:pPr>
        <w:pStyle w:val="Textkrper"/>
        <w:widowControl w:val="0"/>
      </w:pPr>
      <w:r w:rsidRPr="003C7F6A">
        <w:t>Die „Maßnahmenblätter und –pläne für LBP und LAP bei Straßenbauvorhaben in Rheinland-Pfalz“ enthalten eine Maßnahmenübersichtstabelle, die in das Kapitel 6.4 des LBP übernommen werden kann</w:t>
      </w:r>
      <w:r w:rsidR="00E10B45" w:rsidRPr="003C7F6A">
        <w:t xml:space="preserve"> (insbesondere bei größeren Vorhaben mit zahlreichen Maßnahmen kann die Tabelle gleichzeitig auch den Maßnahmenblättern vorangestellt werden, vgl. Kap. </w:t>
      </w:r>
      <w:r w:rsidR="00E10B45" w:rsidRPr="003C7F6A">
        <w:fldChar w:fldCharType="begin"/>
      </w:r>
      <w:r w:rsidR="00E10B45" w:rsidRPr="003C7F6A">
        <w:instrText xml:space="preserve"> REF _Ref114141422 \r \h  \* MERGEFORMAT </w:instrText>
      </w:r>
      <w:r w:rsidR="00E10B45" w:rsidRPr="003C7F6A">
        <w:fldChar w:fldCharType="separate"/>
      </w:r>
      <w:r w:rsidR="00E24AB8">
        <w:t>6.6.3</w:t>
      </w:r>
      <w:r w:rsidR="00E10B45" w:rsidRPr="003C7F6A">
        <w:fldChar w:fldCharType="end"/>
      </w:r>
      <w:r w:rsidR="00E10B45" w:rsidRPr="003C7F6A">
        <w:t>)</w:t>
      </w:r>
      <w:r w:rsidRPr="003C7F6A">
        <w:t>.</w:t>
      </w:r>
    </w:p>
    <w:p w14:paraId="6C956128" w14:textId="280BA7CA" w:rsidR="0083156E" w:rsidRPr="00094E1E" w:rsidRDefault="0083156E" w:rsidP="00BE6882">
      <w:pPr>
        <w:pStyle w:val="Textkrperaltt"/>
      </w:pPr>
      <w:r w:rsidRPr="00094E1E">
        <w:t xml:space="preserve">In diesem Kapitel </w:t>
      </w:r>
      <w:r w:rsidR="00E07BB2">
        <w:t xml:space="preserve">sind </w:t>
      </w:r>
      <w:r w:rsidRPr="00094E1E">
        <w:t xml:space="preserve">die Maßnahmen des Arten- und Gebietsschutzes </w:t>
      </w:r>
      <w:r w:rsidR="00E07BB2">
        <w:t>zu integrieren</w:t>
      </w:r>
      <w:r w:rsidR="00586744">
        <w:t xml:space="preserve"> sowie der Fachbeiträge zur WRRL und zum Klimaschutz</w:t>
      </w:r>
      <w:r w:rsidR="00E07BB2">
        <w:t xml:space="preserve"> (s. auch Kap. </w:t>
      </w:r>
      <w:r w:rsidR="00FA03F6">
        <w:fldChar w:fldCharType="begin"/>
      </w:r>
      <w:r w:rsidR="00FA03F6">
        <w:instrText xml:space="preserve"> REF _Ref143591206 \r \h </w:instrText>
      </w:r>
      <w:r w:rsidR="00FA03F6">
        <w:fldChar w:fldCharType="separate"/>
      </w:r>
      <w:r w:rsidR="00E24AB8">
        <w:t>6.6.1</w:t>
      </w:r>
      <w:r w:rsidR="00FA03F6">
        <w:fldChar w:fldCharType="end"/>
      </w:r>
      <w:r w:rsidR="00FA03F6">
        <w:t xml:space="preserve"> </w:t>
      </w:r>
      <w:r w:rsidR="00E07BB2">
        <w:t>Maßnahmennummerierung)</w:t>
      </w:r>
      <w:r w:rsidRPr="00094E1E">
        <w:t>.</w:t>
      </w:r>
    </w:p>
    <w:p w14:paraId="39BD21F5" w14:textId="36AB144C" w:rsidR="0083156E" w:rsidRDefault="001F7DBE" w:rsidP="00BE6882">
      <w:pPr>
        <w:pStyle w:val="Textkrperaltt"/>
      </w:pPr>
      <w:r w:rsidRPr="001F7DBE">
        <w:t>Begrünungsmaßnahmen auf Straßennebenflächen</w:t>
      </w:r>
      <w:r w:rsidR="0083156E" w:rsidRPr="001F7DBE">
        <w:t xml:space="preserve"> und Wiederherstellungsmaßnahmen, für die kein Maßnahmenblatt erstellt wird (vgl. Kap. </w:t>
      </w:r>
      <w:r w:rsidR="0083156E" w:rsidRPr="001F7DBE">
        <w:fldChar w:fldCharType="begin"/>
      </w:r>
      <w:r w:rsidR="0083156E" w:rsidRPr="001F7DBE">
        <w:instrText xml:space="preserve"> REF _Ref114139030 \r \h  \* MERGEFORMAT </w:instrText>
      </w:r>
      <w:r w:rsidR="0083156E" w:rsidRPr="001F7DBE">
        <w:fldChar w:fldCharType="separate"/>
      </w:r>
      <w:r w:rsidR="00E24AB8">
        <w:t>6.1.2</w:t>
      </w:r>
      <w:r w:rsidR="0083156E" w:rsidRPr="001F7DBE">
        <w:fldChar w:fldCharType="end"/>
      </w:r>
      <w:r w:rsidR="0083156E" w:rsidRPr="001F7DBE">
        <w:t xml:space="preserve"> und Kap. </w:t>
      </w:r>
      <w:r w:rsidR="0083156E" w:rsidRPr="001F7DBE">
        <w:fldChar w:fldCharType="begin"/>
      </w:r>
      <w:r w:rsidR="0083156E" w:rsidRPr="001F7DBE">
        <w:instrText xml:space="preserve"> REF _Ref114139037 \r \h  \* MERGEFORMAT </w:instrText>
      </w:r>
      <w:r w:rsidR="0083156E" w:rsidRPr="001F7DBE">
        <w:fldChar w:fldCharType="separate"/>
      </w:r>
      <w:r w:rsidR="00E24AB8">
        <w:t>6.1.3</w:t>
      </w:r>
      <w:r w:rsidR="0083156E" w:rsidRPr="001F7DBE">
        <w:fldChar w:fldCharType="end"/>
      </w:r>
      <w:r w:rsidR="0083156E" w:rsidRPr="001F7DBE">
        <w:t xml:space="preserve">) </w:t>
      </w:r>
      <w:r w:rsidR="00E07BB2" w:rsidRPr="001F7DBE">
        <w:t xml:space="preserve">werden hier </w:t>
      </w:r>
      <w:r w:rsidR="004A03C8">
        <w:t>ebenfalls</w:t>
      </w:r>
      <w:r w:rsidR="00E07BB2" w:rsidRPr="001F7DBE">
        <w:t xml:space="preserve"> aufgeführt</w:t>
      </w:r>
      <w:r w:rsidR="00620036">
        <w:t xml:space="preserve"> (s. AM1)</w:t>
      </w:r>
      <w:r w:rsidR="0083156E" w:rsidRPr="001F7DBE">
        <w:t>.</w:t>
      </w:r>
      <w:r w:rsidRPr="001F7DBE">
        <w:t xml:space="preserve"> </w:t>
      </w:r>
    </w:p>
    <w:p w14:paraId="27CC9989" w14:textId="77777777" w:rsidR="00E80E16" w:rsidRDefault="00E80E16" w:rsidP="00BC6D32">
      <w:pPr>
        <w:pStyle w:val="berschrift3"/>
        <w:numPr>
          <w:ilvl w:val="1"/>
          <w:numId w:val="34"/>
        </w:numPr>
        <w:tabs>
          <w:tab w:val="num" w:pos="6181"/>
        </w:tabs>
        <w:ind w:left="1077" w:hanging="1077"/>
      </w:pPr>
      <w:bookmarkStart w:id="274" w:name="_Toc31724356"/>
      <w:bookmarkStart w:id="275" w:name="_Toc31725745"/>
      <w:bookmarkStart w:id="276" w:name="_Toc32590636"/>
      <w:bookmarkStart w:id="277" w:name="_Toc32596604"/>
      <w:bookmarkStart w:id="278" w:name="_Toc33718659"/>
      <w:bookmarkStart w:id="279" w:name="_Toc33721179"/>
      <w:bookmarkStart w:id="280" w:name="_Toc33721261"/>
      <w:bookmarkStart w:id="281" w:name="_Ref48221232"/>
      <w:bookmarkStart w:id="282" w:name="_Toc143588062"/>
      <w:bookmarkStart w:id="283" w:name="_Toc33721256"/>
      <w:bookmarkEnd w:id="274"/>
      <w:bookmarkEnd w:id="275"/>
      <w:bookmarkEnd w:id="276"/>
      <w:bookmarkEnd w:id="277"/>
      <w:bookmarkEnd w:id="278"/>
      <w:bookmarkEnd w:id="279"/>
      <w:bookmarkEnd w:id="280"/>
      <w:r>
        <w:t>Darstellung im LBP</w:t>
      </w:r>
      <w:bookmarkEnd w:id="281"/>
      <w:bookmarkEnd w:id="282"/>
    </w:p>
    <w:p w14:paraId="6F2AD4F7" w14:textId="785C21A3" w:rsidR="00E10B45" w:rsidRDefault="00E10B45" w:rsidP="00E80E16">
      <w:pPr>
        <w:pStyle w:val="Textkrperaltt"/>
      </w:pPr>
      <w:r w:rsidRPr="00E10B45">
        <w:t xml:space="preserve">In der Mustergliederung </w:t>
      </w:r>
      <w:r>
        <w:t>(A</w:t>
      </w:r>
      <w:r w:rsidR="00A44A27">
        <w:t>M</w:t>
      </w:r>
      <w:r>
        <w:t xml:space="preserve"> 1) </w:t>
      </w:r>
      <w:r w:rsidRPr="00E10B45">
        <w:t>findet sich keine Entsprechung</w:t>
      </w:r>
      <w:r>
        <w:t xml:space="preserve"> zu diesem Kapitel</w:t>
      </w:r>
      <w:r w:rsidRPr="00E10B45">
        <w:t xml:space="preserve">. Die </w:t>
      </w:r>
      <w:r>
        <w:t>hier</w:t>
      </w:r>
      <w:r w:rsidRPr="00E10B45">
        <w:t xml:space="preserve"> angesprochenen Karten und Unterlagen finden sich in der Mustergliederung unter „Weitere LBP-Unterlagen nach RE 2012“.</w:t>
      </w:r>
    </w:p>
    <w:p w14:paraId="5938EA69" w14:textId="2FBD66BE" w:rsidR="00E80E16" w:rsidRDefault="00E80E16" w:rsidP="00E80E16">
      <w:pPr>
        <w:pStyle w:val="Textkrperaltt"/>
      </w:pPr>
      <w:r>
        <w:t xml:space="preserve">Die erforderlichen </w:t>
      </w:r>
      <w:r w:rsidR="00E10B45">
        <w:t>Vermeidung-, Ausgleichs- und Ersatzm</w:t>
      </w:r>
      <w:r>
        <w:t xml:space="preserve">aßnahmen sind </w:t>
      </w:r>
      <w:r w:rsidR="00E10B45">
        <w:t>im</w:t>
      </w:r>
      <w:r>
        <w:t xml:space="preserve"> Text </w:t>
      </w:r>
      <w:r w:rsidR="00E10B45">
        <w:t xml:space="preserve">des Landschaftspflegerischen Begleitplans zu entwickeln und aufzuführen (vgl. Kap. </w:t>
      </w:r>
      <w:r w:rsidR="00E10B45">
        <w:fldChar w:fldCharType="begin"/>
      </w:r>
      <w:r w:rsidR="00E10B45">
        <w:instrText xml:space="preserve"> REF _Ref114139168 \r \h </w:instrText>
      </w:r>
      <w:r w:rsidR="00E10B45">
        <w:fldChar w:fldCharType="separate"/>
      </w:r>
      <w:r w:rsidR="00E24AB8">
        <w:t>6.5</w:t>
      </w:r>
      <w:r w:rsidR="00E10B45">
        <w:fldChar w:fldCharType="end"/>
      </w:r>
      <w:r w:rsidR="00E10B45">
        <w:t>) sowie kartografisch darzustellen (Unterlagen 9.1 und 9.2). Außerdem sind sie</w:t>
      </w:r>
      <w:r>
        <w:t xml:space="preserve"> in Maßnahmenblättern</w:t>
      </w:r>
      <w:r w:rsidR="00E10B45">
        <w:t xml:space="preserve"> (Unterlage 9.3) </w:t>
      </w:r>
      <w:r>
        <w:t xml:space="preserve">und </w:t>
      </w:r>
      <w:r w:rsidR="00E10B45">
        <w:t>in der</w:t>
      </w:r>
      <w:r>
        <w:t xml:space="preserve"> </w:t>
      </w:r>
      <w:r w:rsidR="00DA43FF">
        <w:t>tabellarische</w:t>
      </w:r>
      <w:r w:rsidR="00CB0E48">
        <w:t>n</w:t>
      </w:r>
      <w:r w:rsidR="00CB0E48" w:rsidRPr="00ED4D43">
        <w:t xml:space="preserve"> </w:t>
      </w:r>
      <w:r w:rsidR="00ED4D43" w:rsidRPr="00ED4D43">
        <w:t xml:space="preserve">Gegenüberstellung von Eingriff und Kompensation </w:t>
      </w:r>
      <w:r w:rsidR="00E10B45">
        <w:t xml:space="preserve">(Unterlage 9.4) </w:t>
      </w:r>
      <w:r>
        <w:t xml:space="preserve">festzuhalten. </w:t>
      </w:r>
    </w:p>
    <w:p w14:paraId="155E9B2A" w14:textId="32D00FFA" w:rsidR="001F7DBE" w:rsidRDefault="001F7DBE" w:rsidP="00E80E16">
      <w:pPr>
        <w:pStyle w:val="Textkrperaltt"/>
      </w:pPr>
      <w:r>
        <w:t xml:space="preserve">Begrünungsmaßnahmen auf Straßennebenflächen und </w:t>
      </w:r>
      <w:r w:rsidRPr="001F7DBE">
        <w:t>Wiederherstellungsmaßnahmen</w:t>
      </w:r>
      <w:r>
        <w:t xml:space="preserve"> sind ebenfalls im Text zu beschreiben (s. A</w:t>
      </w:r>
      <w:r w:rsidR="001D6365">
        <w:t>M</w:t>
      </w:r>
      <w:r>
        <w:t xml:space="preserve"> </w:t>
      </w:r>
      <w:r w:rsidR="001D6365">
        <w:t>1</w:t>
      </w:r>
      <w:r>
        <w:t xml:space="preserve">, Kap. 6.4.3 und 6.4.4 der Mustergliederung) und kartografisch </w:t>
      </w:r>
      <w:r w:rsidR="001D6365">
        <w:t>(s. Anlage I)</w:t>
      </w:r>
      <w:r w:rsidR="001D6365" w:rsidRPr="001F7DBE">
        <w:t xml:space="preserve"> </w:t>
      </w:r>
      <w:r>
        <w:t>sowie in der Kosten</w:t>
      </w:r>
      <w:r w:rsidR="00224DB5">
        <w:t>ermittlung</w:t>
      </w:r>
      <w:r>
        <w:t xml:space="preserve"> zu berücksichtigen </w:t>
      </w:r>
      <w:r w:rsidR="001D6365">
        <w:t xml:space="preserve">(s. Kap. 8) </w:t>
      </w:r>
      <w:r w:rsidRPr="001F7DBE">
        <w:t xml:space="preserve">(vgl. Kap. </w:t>
      </w:r>
      <w:r w:rsidRPr="001F7DBE">
        <w:fldChar w:fldCharType="begin"/>
      </w:r>
      <w:r w:rsidRPr="001F7DBE">
        <w:instrText xml:space="preserve"> REF _Ref114139030 \r \h  \* MERGEFORMAT </w:instrText>
      </w:r>
      <w:r w:rsidRPr="001F7DBE">
        <w:fldChar w:fldCharType="separate"/>
      </w:r>
      <w:r w:rsidR="00E24AB8">
        <w:t>6.1.2</w:t>
      </w:r>
      <w:r w:rsidRPr="001F7DBE">
        <w:fldChar w:fldCharType="end"/>
      </w:r>
      <w:r w:rsidRPr="001F7DBE">
        <w:t xml:space="preserve"> und Kap. </w:t>
      </w:r>
      <w:r w:rsidRPr="001F7DBE">
        <w:fldChar w:fldCharType="begin"/>
      </w:r>
      <w:r w:rsidRPr="001F7DBE">
        <w:instrText xml:space="preserve"> REF _Ref114139037 \r \h  \* MERGEFORMAT </w:instrText>
      </w:r>
      <w:r w:rsidRPr="001F7DBE">
        <w:fldChar w:fldCharType="separate"/>
      </w:r>
      <w:r w:rsidR="00E24AB8">
        <w:t>6.1.3</w:t>
      </w:r>
      <w:r w:rsidRPr="001F7DBE">
        <w:fldChar w:fldCharType="end"/>
      </w:r>
      <w:r w:rsidRPr="001F7DBE">
        <w:t>)</w:t>
      </w:r>
      <w:r>
        <w:t xml:space="preserve">. Für die Dokumentation dieser Maßnahmen steht ein </w:t>
      </w:r>
      <w:r w:rsidR="00A55554">
        <w:t>F</w:t>
      </w:r>
      <w:r>
        <w:t>ormblatt zur Verfügung (vgl. Anlage III).</w:t>
      </w:r>
    </w:p>
    <w:p w14:paraId="2888F5C6" w14:textId="0B08834F" w:rsidR="00F24E63" w:rsidRDefault="00F24E63" w:rsidP="00F24E63">
      <w:pPr>
        <w:rPr>
          <w:rFonts w:cs="Arial"/>
        </w:rPr>
      </w:pPr>
      <w:r>
        <w:t>Bei größeren Vorhaben sollte immer eine landschaftspflegerische Ausführungsplanung (LAP) gemäß den „</w:t>
      </w:r>
      <w:r w:rsidRPr="0040708C">
        <w:rPr>
          <w:rFonts w:cs="Arial"/>
        </w:rPr>
        <w:t>Empfehlungen für die landschaftspflegerische Ausführungsplanung im Straßenbau</w:t>
      </w:r>
      <w:r>
        <w:rPr>
          <w:rFonts w:cs="Arial"/>
        </w:rPr>
        <w:t>“</w:t>
      </w:r>
      <w:r w:rsidRPr="0040708C">
        <w:rPr>
          <w:rFonts w:cs="Arial"/>
        </w:rPr>
        <w:t xml:space="preserve"> (ELA</w:t>
      </w:r>
      <w:r>
        <w:rPr>
          <w:rFonts w:cs="Arial"/>
        </w:rPr>
        <w:t xml:space="preserve">, FGSV </w:t>
      </w:r>
      <w:r w:rsidRPr="0040708C">
        <w:rPr>
          <w:rFonts w:cs="Arial"/>
        </w:rPr>
        <w:t>Ausgabe 2013</w:t>
      </w:r>
      <w:r>
        <w:rPr>
          <w:rFonts w:cs="Arial"/>
        </w:rPr>
        <w:t>) beauftragt werden</w:t>
      </w:r>
      <w:r w:rsidRPr="0040708C">
        <w:rPr>
          <w:rFonts w:cs="Arial"/>
        </w:rPr>
        <w:t>.</w:t>
      </w:r>
      <w:r w:rsidR="00C06AF7">
        <w:rPr>
          <w:rStyle w:val="Funotenzeichen"/>
          <w:rFonts w:cs="Arial"/>
        </w:rPr>
        <w:footnoteReference w:id="73"/>
      </w:r>
    </w:p>
    <w:p w14:paraId="7785A086" w14:textId="51FC77A1" w:rsidR="00DF323C" w:rsidRPr="001F7DBE" w:rsidRDefault="00DF323C" w:rsidP="00BC6D32">
      <w:pPr>
        <w:pStyle w:val="berschrift4"/>
        <w:numPr>
          <w:ilvl w:val="2"/>
          <w:numId w:val="34"/>
        </w:numPr>
        <w:tabs>
          <w:tab w:val="num" w:pos="1474"/>
        </w:tabs>
        <w:ind w:left="1191" w:hanging="1191"/>
      </w:pPr>
      <w:bookmarkStart w:id="284" w:name="_Toc143588063"/>
      <w:bookmarkStart w:id="285" w:name="_Ref143591206"/>
      <w:bookmarkStart w:id="286" w:name="_Ref143591413"/>
      <w:bookmarkStart w:id="287" w:name="_Ref48719743"/>
      <w:bookmarkEnd w:id="283"/>
      <w:r w:rsidRPr="001F7DBE">
        <w:t>Maßnahmennummerierung</w:t>
      </w:r>
      <w:r w:rsidR="00DA3AF0">
        <w:t xml:space="preserve"> und -bezeichnung</w:t>
      </w:r>
      <w:bookmarkEnd w:id="284"/>
      <w:bookmarkEnd w:id="285"/>
      <w:bookmarkEnd w:id="286"/>
    </w:p>
    <w:p w14:paraId="5C6C2179" w14:textId="77777777" w:rsidR="00DF323C" w:rsidRDefault="00DF323C" w:rsidP="00DF323C">
      <w:pPr>
        <w:pStyle w:val="Textkrper"/>
      </w:pPr>
      <w:r>
        <w:rPr>
          <w:szCs w:val="22"/>
        </w:rPr>
        <w:t>Jede Maßnahme erhält eine eigene Maßnahmennummer.</w:t>
      </w:r>
    </w:p>
    <w:p w14:paraId="3B4D1545" w14:textId="11658436" w:rsidR="00DF323C" w:rsidRDefault="00DF323C" w:rsidP="00DF323C">
      <w:pPr>
        <w:pStyle w:val="Textkrperaltt"/>
        <w:rPr>
          <w:szCs w:val="22"/>
        </w:rPr>
      </w:pPr>
      <w:r>
        <w:rPr>
          <w:szCs w:val="22"/>
        </w:rPr>
        <w:t xml:space="preserve">A und E Maßnahmen werden fortlaufend durchnummeriert (01 A, 02 E, 03 A, 04 A, 05 E…). Ein „0“ ist immer zwecks besserer Sortierung in </w:t>
      </w:r>
      <w:r w:rsidR="00587EE7" w:rsidRPr="00587EE7">
        <w:rPr>
          <w:szCs w:val="22"/>
        </w:rPr>
        <w:t>FLISTRA</w:t>
      </w:r>
      <w:r w:rsidR="00587EE7" w:rsidRPr="00587EE7">
        <w:rPr>
          <w:i/>
          <w:szCs w:val="22"/>
        </w:rPr>
        <w:t>neo</w:t>
      </w:r>
      <w:r>
        <w:rPr>
          <w:szCs w:val="22"/>
        </w:rPr>
        <w:t xml:space="preserve"> voranzustellen.</w:t>
      </w:r>
      <w:r w:rsidR="00876DFB">
        <w:rPr>
          <w:rStyle w:val="Funotenzeichen"/>
          <w:szCs w:val="22"/>
        </w:rPr>
        <w:footnoteReference w:id="74"/>
      </w:r>
      <w:r w:rsidR="00D73BFC">
        <w:rPr>
          <w:szCs w:val="22"/>
        </w:rPr>
        <w:t xml:space="preserve"> </w:t>
      </w:r>
      <w:r w:rsidR="00F37B5E">
        <w:rPr>
          <w:szCs w:val="22"/>
        </w:rPr>
        <w:t>F</w:t>
      </w:r>
      <w:r w:rsidR="00D73BFC">
        <w:rPr>
          <w:szCs w:val="22"/>
        </w:rPr>
        <w:t xml:space="preserve">ür jedes Vorhaben </w:t>
      </w:r>
      <w:r w:rsidR="00F37B5E">
        <w:rPr>
          <w:szCs w:val="22"/>
        </w:rPr>
        <w:t xml:space="preserve">ist </w:t>
      </w:r>
      <w:r w:rsidR="00D73BFC">
        <w:rPr>
          <w:szCs w:val="22"/>
        </w:rPr>
        <w:t xml:space="preserve">nur einmal eine Nummer </w:t>
      </w:r>
      <w:r w:rsidR="00F37B5E">
        <w:rPr>
          <w:szCs w:val="22"/>
        </w:rPr>
        <w:t xml:space="preserve">zu </w:t>
      </w:r>
      <w:r w:rsidR="00D73BFC">
        <w:rPr>
          <w:szCs w:val="22"/>
        </w:rPr>
        <w:t>vergeben. Auch auf Unternummerierungen ist zu verzichten (z.B. 01.1 A).</w:t>
      </w:r>
    </w:p>
    <w:p w14:paraId="1735CAA4" w14:textId="77777777" w:rsidR="00DF323C" w:rsidRPr="001F7DBE" w:rsidRDefault="00DF323C" w:rsidP="00DF323C">
      <w:pPr>
        <w:pStyle w:val="Textkrperaltt"/>
        <w:rPr>
          <w:szCs w:val="22"/>
        </w:rPr>
      </w:pPr>
      <w:r w:rsidRPr="001F7DBE">
        <w:rPr>
          <w:szCs w:val="22"/>
        </w:rPr>
        <w:t>Diese Maßnahmennummer muss durch eine Zahl für die jeweilige Teilmaßnahme (TM vor dem Schrägstrich) und die jeweilige Teilfläche (TF nach dem Schrägstrich) ergänzt werden (01 A 1/1). So erhält jede Teilmaßnahme und -fläche eine eindeutige Nummerierung. Auch eine Maßnahme mit nur 1 Teilfläche und nur 1 Teilmaßnahme erhält die Bezeichnung 01 A 1/1.</w:t>
      </w:r>
    </w:p>
    <w:p w14:paraId="05ABAF80" w14:textId="1710EF38" w:rsidR="00DF323C" w:rsidRDefault="00DF323C" w:rsidP="00DF323C">
      <w:pPr>
        <w:pStyle w:val="Textkrperaltt"/>
        <w:rPr>
          <w:szCs w:val="22"/>
        </w:rPr>
      </w:pPr>
      <w:r w:rsidRPr="001F7DBE">
        <w:rPr>
          <w:szCs w:val="22"/>
        </w:rPr>
        <w:t xml:space="preserve">Beispiel für 2 Teilmaßnahmen </w:t>
      </w:r>
      <w:r w:rsidR="00773B42">
        <w:rPr>
          <w:szCs w:val="22"/>
        </w:rPr>
        <w:t xml:space="preserve">(TM) </w:t>
      </w:r>
      <w:r w:rsidRPr="001F7DBE">
        <w:rPr>
          <w:szCs w:val="22"/>
        </w:rPr>
        <w:t xml:space="preserve">auf einer Fläche: 01 A 1/1 und 01 A 2/1: 2 Teilmaßnahmen gibt es z.B. bei Streuobstwiesen und zwar 01 A 1/1 für die </w:t>
      </w:r>
      <w:r w:rsidRPr="000920C8">
        <w:rPr>
          <w:szCs w:val="22"/>
        </w:rPr>
        <w:t xml:space="preserve">Extensivwiese und 01 A 2/1 für die </w:t>
      </w:r>
      <w:r w:rsidRPr="00773B42">
        <w:rPr>
          <w:szCs w:val="22"/>
        </w:rPr>
        <w:t>Obstbäume</w:t>
      </w:r>
      <w:r w:rsidR="00773B42" w:rsidRPr="00773B42">
        <w:rPr>
          <w:szCs w:val="22"/>
        </w:rPr>
        <w:t xml:space="preserve"> (oder Uferrandstreifen</w:t>
      </w:r>
      <w:r w:rsidR="0074729E">
        <w:rPr>
          <w:szCs w:val="22"/>
        </w:rPr>
        <w:t xml:space="preserve"> / Gehölzstreifen mit Saum</w:t>
      </w:r>
      <w:r w:rsidR="00773B42" w:rsidRPr="00773B42">
        <w:rPr>
          <w:szCs w:val="22"/>
        </w:rPr>
        <w:t>: TM Ufergehölze</w:t>
      </w:r>
      <w:r w:rsidR="0074729E">
        <w:rPr>
          <w:szCs w:val="22"/>
        </w:rPr>
        <w:t xml:space="preserve"> / Gehölzstreifen</w:t>
      </w:r>
      <w:r w:rsidR="00773B42" w:rsidRPr="00773B42">
        <w:rPr>
          <w:szCs w:val="22"/>
        </w:rPr>
        <w:t xml:space="preserve"> und TM Ansaat)</w:t>
      </w:r>
      <w:r w:rsidRPr="00773B42">
        <w:rPr>
          <w:szCs w:val="22"/>
        </w:rPr>
        <w:t>.</w:t>
      </w:r>
      <w:r w:rsidRPr="000920C8">
        <w:rPr>
          <w:szCs w:val="22"/>
        </w:rPr>
        <w:t xml:space="preserve"> </w:t>
      </w:r>
      <w:r w:rsidR="00592321" w:rsidRPr="00BF4AF8">
        <w:rPr>
          <w:szCs w:val="22"/>
        </w:rPr>
        <w:t>Die Obstbäume werden einzeln dargestellt, aber nicht als einzelne TF erfasst.</w:t>
      </w:r>
      <w:r w:rsidR="00592321" w:rsidRPr="000920C8">
        <w:rPr>
          <w:szCs w:val="22"/>
        </w:rPr>
        <w:t xml:space="preserve"> </w:t>
      </w:r>
      <w:r w:rsidRPr="000920C8">
        <w:rPr>
          <w:szCs w:val="22"/>
        </w:rPr>
        <w:t xml:space="preserve">Die Aufteilung in Teilmaßnahmen ist u.a. später wichtig für die </w:t>
      </w:r>
      <w:r w:rsidR="000920C8" w:rsidRPr="000920C8">
        <w:rPr>
          <w:szCs w:val="22"/>
        </w:rPr>
        <w:t xml:space="preserve">regelmäßigen Kontrollen und die </w:t>
      </w:r>
      <w:r w:rsidRPr="000920C8">
        <w:rPr>
          <w:szCs w:val="22"/>
        </w:rPr>
        <w:t>Ausschreibung der Unterhaltung</w:t>
      </w:r>
      <w:r w:rsidR="000920C8" w:rsidRPr="000920C8">
        <w:rPr>
          <w:szCs w:val="22"/>
        </w:rPr>
        <w:t>smaßnahmen</w:t>
      </w:r>
      <w:r w:rsidRPr="000920C8">
        <w:rPr>
          <w:szCs w:val="22"/>
        </w:rPr>
        <w:t>.</w:t>
      </w:r>
      <w:r w:rsidR="00592321">
        <w:rPr>
          <w:szCs w:val="22"/>
        </w:rPr>
        <w:t xml:space="preserve"> M</w:t>
      </w:r>
      <w:r w:rsidR="00592321" w:rsidRPr="00BF4AF8">
        <w:rPr>
          <w:szCs w:val="22"/>
        </w:rPr>
        <w:t>ehrere Pflanzflächen, die zu einer zusammenhängenden Maßnahmenfläche gehören, sind als eine TF zu behandeln. Nur bei einer räumlichen Trennung der gesamten Maßnahmenfläche (Feldwege, Straßen etc.) sind getrennte TF anzulegen.</w:t>
      </w:r>
      <w:r w:rsidR="0074729E" w:rsidRPr="00BF4AF8">
        <w:rPr>
          <w:szCs w:val="22"/>
        </w:rPr>
        <w:t xml:space="preserve"> Baumreihen / Alleen an Straßen werden nur mit 1 TM geführt, da hier</w:t>
      </w:r>
      <w:r w:rsidR="0074729E">
        <w:rPr>
          <w:color w:val="7030A0"/>
        </w:rPr>
        <w:t xml:space="preserve"> </w:t>
      </w:r>
      <w:r w:rsidR="0074729E" w:rsidRPr="00BF4AF8">
        <w:rPr>
          <w:szCs w:val="22"/>
        </w:rPr>
        <w:t>die Mahd der Ansaat der Flächen unter den Bäumen den Straßenmeistereien obliegt.</w:t>
      </w:r>
      <w:r w:rsidR="005D3FC9" w:rsidRPr="00BF4AF8">
        <w:rPr>
          <w:szCs w:val="22"/>
        </w:rPr>
        <w:t xml:space="preserve"> Die Bäume werden einzeln dargestellt, ebenfalls aber nicht als einzelne TF erfasst</w:t>
      </w:r>
      <w:r w:rsidR="006B1DC9" w:rsidRPr="00BF4AF8">
        <w:rPr>
          <w:szCs w:val="22"/>
        </w:rPr>
        <w:t xml:space="preserve"> (s. auch AM 4 Fallbeispiel)</w:t>
      </w:r>
      <w:r w:rsidR="005D3FC9" w:rsidRPr="00BF4AF8">
        <w:rPr>
          <w:szCs w:val="22"/>
        </w:rPr>
        <w:t>.</w:t>
      </w:r>
    </w:p>
    <w:p w14:paraId="267884A3" w14:textId="1FCB05BC" w:rsidR="00DF323C" w:rsidRDefault="00DF323C" w:rsidP="00DF323C">
      <w:pPr>
        <w:pStyle w:val="Textkrperaltt"/>
        <w:rPr>
          <w:szCs w:val="22"/>
        </w:rPr>
      </w:pPr>
      <w:r>
        <w:rPr>
          <w:szCs w:val="22"/>
        </w:rPr>
        <w:t>Im Maßnahmenplan bekommen jede Teilmaßnahme und jede Teilfläche eine eigene Geometrie.</w:t>
      </w:r>
    </w:p>
    <w:p w14:paraId="4AA7B45E" w14:textId="72826AF4" w:rsidR="00D70A67" w:rsidRDefault="00D70A67" w:rsidP="00DF323C">
      <w:pPr>
        <w:pStyle w:val="Textkrperaltt"/>
        <w:rPr>
          <w:szCs w:val="22"/>
        </w:rPr>
      </w:pPr>
      <w:r>
        <w:rPr>
          <w:szCs w:val="22"/>
        </w:rPr>
        <w:t>Zur Handhabung in den Maßnahmenblättern s. Kap. 6.6.3 sowie Anlage II.</w:t>
      </w:r>
    </w:p>
    <w:p w14:paraId="78853176" w14:textId="1F919A8E" w:rsidR="00DF323C" w:rsidRDefault="00DF323C" w:rsidP="00DF323C">
      <w:pPr>
        <w:pStyle w:val="Textkrperaltt"/>
        <w:rPr>
          <w:szCs w:val="22"/>
        </w:rPr>
      </w:pPr>
      <w:r>
        <w:rPr>
          <w:szCs w:val="22"/>
        </w:rPr>
        <w:t xml:space="preserve">In </w:t>
      </w:r>
      <w:r w:rsidR="00587EE7" w:rsidRPr="00587EE7">
        <w:rPr>
          <w:szCs w:val="22"/>
        </w:rPr>
        <w:t>FLISTRA</w:t>
      </w:r>
      <w:r w:rsidR="00587EE7" w:rsidRPr="00587EE7">
        <w:rPr>
          <w:i/>
          <w:szCs w:val="22"/>
        </w:rPr>
        <w:t>neo</w:t>
      </w:r>
      <w:r w:rsidRPr="008762AD">
        <w:rPr>
          <w:i/>
          <w:szCs w:val="22"/>
        </w:rPr>
        <w:t xml:space="preserve"> </w:t>
      </w:r>
      <w:r w:rsidRPr="004979F5">
        <w:rPr>
          <w:szCs w:val="22"/>
        </w:rPr>
        <w:t>wird für jede Maßnahmennummer</w:t>
      </w:r>
      <w:r>
        <w:rPr>
          <w:szCs w:val="22"/>
        </w:rPr>
        <w:t xml:space="preserve"> eine eigene Maßnahme angelegt</w:t>
      </w:r>
      <w:r w:rsidR="00A30B80">
        <w:rPr>
          <w:szCs w:val="22"/>
        </w:rPr>
        <w:t xml:space="preserve"> (s. auch Kap. 9. Kompensationskataster FLISTRA</w:t>
      </w:r>
      <w:r w:rsidR="00A30B80" w:rsidRPr="00BF4AF8">
        <w:rPr>
          <w:i/>
          <w:szCs w:val="22"/>
        </w:rPr>
        <w:t>neo</w:t>
      </w:r>
      <w:r w:rsidR="00A30B80">
        <w:rPr>
          <w:szCs w:val="22"/>
        </w:rPr>
        <w:t xml:space="preserve"> und KSP)</w:t>
      </w:r>
      <w:r>
        <w:rPr>
          <w:szCs w:val="22"/>
        </w:rPr>
        <w:t xml:space="preserve">. </w:t>
      </w:r>
      <w:r w:rsidR="00A30B80">
        <w:rPr>
          <w:szCs w:val="22"/>
        </w:rPr>
        <w:t>U</w:t>
      </w:r>
      <w:r w:rsidR="00D70A67">
        <w:rPr>
          <w:szCs w:val="22"/>
        </w:rPr>
        <w:t xml:space="preserve">nter den Maßnahmen </w:t>
      </w:r>
      <w:r w:rsidR="00F54634">
        <w:rPr>
          <w:szCs w:val="22"/>
        </w:rPr>
        <w:t xml:space="preserve">werden </w:t>
      </w:r>
      <w:r w:rsidR="00D70A67">
        <w:rPr>
          <w:szCs w:val="22"/>
        </w:rPr>
        <w:t xml:space="preserve">verschiedenen Teilmaßnahmen und Teilflächen differenziert. </w:t>
      </w:r>
      <w:r>
        <w:rPr>
          <w:szCs w:val="22"/>
        </w:rPr>
        <w:t xml:space="preserve">Nur so ist es möglich, die Teilflächen bei der </w:t>
      </w:r>
      <w:r w:rsidR="000920C8">
        <w:rPr>
          <w:szCs w:val="22"/>
        </w:rPr>
        <w:t xml:space="preserve">Kontrolle, </w:t>
      </w:r>
      <w:r>
        <w:rPr>
          <w:szCs w:val="22"/>
        </w:rPr>
        <w:t>Pflege und Unterhaltung separat anzusprechen.</w:t>
      </w:r>
    </w:p>
    <w:p w14:paraId="28C76A50" w14:textId="48EA8DB1" w:rsidR="00DF323C" w:rsidRPr="00692718" w:rsidRDefault="00DF323C" w:rsidP="00DF323C">
      <w:pPr>
        <w:pStyle w:val="Textkrperaltt"/>
        <w:rPr>
          <w:szCs w:val="22"/>
        </w:rPr>
      </w:pPr>
      <w:r>
        <w:rPr>
          <w:szCs w:val="22"/>
        </w:rPr>
        <w:t xml:space="preserve">Vermeidungsmaßnahmen werden in sich fortlaufend durchnummeriert: </w:t>
      </w:r>
      <w:r w:rsidR="00AE2D5C">
        <w:rPr>
          <w:szCs w:val="22"/>
        </w:rPr>
        <w:t>0</w:t>
      </w:r>
      <w:r>
        <w:rPr>
          <w:szCs w:val="22"/>
        </w:rPr>
        <w:t xml:space="preserve">1 V, </w:t>
      </w:r>
      <w:r w:rsidR="00AE2D5C">
        <w:rPr>
          <w:szCs w:val="22"/>
        </w:rPr>
        <w:t>0</w:t>
      </w:r>
      <w:r>
        <w:rPr>
          <w:szCs w:val="22"/>
        </w:rPr>
        <w:t>2 V</w:t>
      </w:r>
      <w:r w:rsidR="003B6099" w:rsidRPr="001F7DBE">
        <w:rPr>
          <w:szCs w:val="22"/>
          <w:vertAlign w:val="subscript"/>
        </w:rPr>
        <w:t>FFH-S</w:t>
      </w:r>
      <w:r>
        <w:rPr>
          <w:szCs w:val="22"/>
        </w:rPr>
        <w:t xml:space="preserve">, </w:t>
      </w:r>
      <w:r w:rsidR="00AE2D5C">
        <w:rPr>
          <w:szCs w:val="22"/>
        </w:rPr>
        <w:t>0</w:t>
      </w:r>
      <w:r>
        <w:rPr>
          <w:szCs w:val="22"/>
        </w:rPr>
        <w:t xml:space="preserve">3 V. </w:t>
      </w:r>
      <w:r w:rsidR="00AE2D5C">
        <w:rPr>
          <w:szCs w:val="22"/>
        </w:rPr>
        <w:t>Auch hier</w:t>
      </w:r>
      <w:r>
        <w:rPr>
          <w:szCs w:val="22"/>
        </w:rPr>
        <w:t xml:space="preserve"> ist eine „0“ zwecks besserer Sortierung in </w:t>
      </w:r>
      <w:r w:rsidR="00587EE7" w:rsidRPr="00587EE7">
        <w:rPr>
          <w:szCs w:val="22"/>
        </w:rPr>
        <w:t>FLISTRA</w:t>
      </w:r>
      <w:r w:rsidR="00587EE7" w:rsidRPr="00587EE7">
        <w:rPr>
          <w:i/>
          <w:szCs w:val="22"/>
        </w:rPr>
        <w:t>neo</w:t>
      </w:r>
      <w:r>
        <w:rPr>
          <w:szCs w:val="22"/>
        </w:rPr>
        <w:t xml:space="preserve"> voranzustellen. Es werden in </w:t>
      </w:r>
      <w:r w:rsidR="00587EE7" w:rsidRPr="00587EE7">
        <w:rPr>
          <w:szCs w:val="22"/>
        </w:rPr>
        <w:t>FLISTRA</w:t>
      </w:r>
      <w:r w:rsidR="00587EE7" w:rsidRPr="00587EE7">
        <w:rPr>
          <w:i/>
          <w:szCs w:val="22"/>
        </w:rPr>
        <w:t>neo</w:t>
      </w:r>
      <w:r>
        <w:rPr>
          <w:szCs w:val="22"/>
        </w:rPr>
        <w:t xml:space="preserve"> nur die V-Maßnahmen eingegeben, die einer Herstellung bzw. dauerhaften Unterhaltung unterliegen.</w:t>
      </w:r>
    </w:p>
    <w:p w14:paraId="05464F04" w14:textId="11AFA7E6" w:rsidR="00DF323C" w:rsidRDefault="00DF323C" w:rsidP="00DF323C">
      <w:pPr>
        <w:pStyle w:val="Textkrperaltt"/>
        <w:rPr>
          <w:szCs w:val="22"/>
        </w:rPr>
      </w:pPr>
      <w:r>
        <w:rPr>
          <w:szCs w:val="22"/>
        </w:rPr>
        <w:t>Die Maßnahmenbezeichnungen sind in allen Ebenen zwecks eindeutiger Identifizierung gleich zu formulieren: LBP Text, Pläne, Eingriffs-/Ausgleichstabelle, Maßnahmenblätter, LAP</w:t>
      </w:r>
      <w:r w:rsidR="00F24E63">
        <w:rPr>
          <w:szCs w:val="22"/>
        </w:rPr>
        <w:t xml:space="preserve"> (Landschaftspflegerische Ausführungsplanung)</w:t>
      </w:r>
      <w:r>
        <w:rPr>
          <w:szCs w:val="22"/>
        </w:rPr>
        <w:t xml:space="preserve">, Ausschreibung, Herstellung, Unterhaltung, </w:t>
      </w:r>
      <w:r w:rsidR="00587EE7" w:rsidRPr="00587EE7">
        <w:rPr>
          <w:szCs w:val="22"/>
        </w:rPr>
        <w:t>FLISTRA</w:t>
      </w:r>
      <w:r w:rsidR="00587EE7" w:rsidRPr="00587EE7">
        <w:rPr>
          <w:i/>
          <w:szCs w:val="22"/>
        </w:rPr>
        <w:t>neo</w:t>
      </w:r>
      <w:r>
        <w:rPr>
          <w:szCs w:val="22"/>
        </w:rPr>
        <w:t>.</w:t>
      </w:r>
    </w:p>
    <w:p w14:paraId="7551F8A8" w14:textId="77777777" w:rsidR="00DF323C" w:rsidRDefault="00DF323C" w:rsidP="00DF323C">
      <w:pPr>
        <w:pStyle w:val="Textkrperaltt"/>
      </w:pPr>
      <w:r>
        <w:t>Dabei ist zu unterscheiden zwischen</w:t>
      </w:r>
    </w:p>
    <w:p w14:paraId="64BD4BAD" w14:textId="77777777" w:rsidR="00DF323C" w:rsidRDefault="00DF323C" w:rsidP="00DF323C">
      <w:pPr>
        <w:pStyle w:val="Textkrper"/>
        <w:spacing w:after="120"/>
      </w:pPr>
      <w:r>
        <w:t>V</w:t>
      </w:r>
      <w:r>
        <w:tab/>
        <w:t>Vermeidungsmaßnahmen</w:t>
      </w:r>
    </w:p>
    <w:p w14:paraId="4D0D156C" w14:textId="77777777" w:rsidR="00DF323C" w:rsidRDefault="00DF323C" w:rsidP="00DF323C">
      <w:pPr>
        <w:pStyle w:val="Textkrper"/>
        <w:spacing w:after="120"/>
      </w:pPr>
      <w:r>
        <w:t>A</w:t>
      </w:r>
      <w:r>
        <w:tab/>
        <w:t xml:space="preserve">Ausgleichsmaßnahmen </w:t>
      </w:r>
    </w:p>
    <w:p w14:paraId="09FBA774" w14:textId="77777777" w:rsidR="00DF323C" w:rsidRDefault="00DF323C" w:rsidP="00DF323C">
      <w:pPr>
        <w:pStyle w:val="Textkrperaltt"/>
      </w:pPr>
      <w:r>
        <w:t>E</w:t>
      </w:r>
      <w:r>
        <w:tab/>
        <w:t>Ersatzmaßnahmen</w:t>
      </w:r>
    </w:p>
    <w:p w14:paraId="1653D11A" w14:textId="77777777" w:rsidR="00DF323C" w:rsidRDefault="00DF323C" w:rsidP="00DF323C">
      <w:pPr>
        <w:pStyle w:val="Textkrperaltt"/>
      </w:pPr>
      <w:r>
        <w:t xml:space="preserve">Weiterhin werden Maßnahmen, die aus gebiets- oder artenschutzrechtlichen Gründen erforderlich sind, durch einen Zusatzindex </w:t>
      </w:r>
      <w:r w:rsidR="000840D6">
        <w:t xml:space="preserve">mit tiefgestelltem Zeichen </w:t>
      </w:r>
      <w:r>
        <w:t>gekennzeichnet:</w:t>
      </w:r>
    </w:p>
    <w:p w14:paraId="2889A29F" w14:textId="387325A5" w:rsidR="00DF323C" w:rsidRDefault="005A500D" w:rsidP="00CD55E5">
      <w:pPr>
        <w:pStyle w:val="Textkrper"/>
        <w:spacing w:after="120"/>
        <w:ind w:left="1134" w:hanging="1134"/>
      </w:pPr>
      <w:r>
        <w:t>V</w:t>
      </w:r>
      <w:r w:rsidRPr="00B85A2E">
        <w:rPr>
          <w:vertAlign w:val="subscript"/>
        </w:rPr>
        <w:t>FFH-S</w:t>
      </w:r>
      <w:r w:rsidR="00DF323C">
        <w:tab/>
        <w:t>Schadensbegrenzungsmaßnahme</w:t>
      </w:r>
      <w:r w:rsidR="0060217A">
        <w:t xml:space="preserve"> in der FFH-Verträglichkeitsstudie</w:t>
      </w:r>
    </w:p>
    <w:p w14:paraId="60B3D7A4" w14:textId="328634EA" w:rsidR="00CD55E5" w:rsidRDefault="005A500D" w:rsidP="00CD55E5">
      <w:pPr>
        <w:pStyle w:val="Textkrper"/>
        <w:spacing w:after="120"/>
        <w:ind w:left="1134" w:hanging="1134"/>
      </w:pPr>
      <w:r>
        <w:rPr>
          <w:rStyle w:val="hgkelc"/>
          <w:rFonts w:cs="Arial"/>
          <w:color w:val="202124"/>
          <w:shd w:val="clear" w:color="auto" w:fill="FFFFFF"/>
        </w:rPr>
        <w:t>E</w:t>
      </w:r>
      <w:r w:rsidRPr="00B85A2E">
        <w:rPr>
          <w:rStyle w:val="hgkelc"/>
          <w:rFonts w:cs="Arial"/>
          <w:color w:val="202124"/>
          <w:shd w:val="clear" w:color="auto" w:fill="FFFFFF"/>
          <w:vertAlign w:val="subscript"/>
        </w:rPr>
        <w:t>FFH-K</w:t>
      </w:r>
      <w:r w:rsidR="00DF323C">
        <w:tab/>
        <w:t>Kohärenzsicherungsmaßnahme</w:t>
      </w:r>
      <w:r w:rsidR="0060217A">
        <w:t xml:space="preserve"> in der FFH-Verträglichkeitsstudie</w:t>
      </w:r>
    </w:p>
    <w:p w14:paraId="599AA922" w14:textId="7734E54E" w:rsidR="005934D5" w:rsidRDefault="005934D5" w:rsidP="00CD55E5">
      <w:pPr>
        <w:pStyle w:val="Textkrper"/>
        <w:spacing w:after="120"/>
        <w:ind w:left="1134" w:hanging="1134"/>
      </w:pPr>
      <w:r w:rsidRPr="00B76095">
        <w:t>V</w:t>
      </w:r>
      <w:r w:rsidR="00D3128F" w:rsidRPr="00B76095">
        <w:rPr>
          <w:vertAlign w:val="subscript"/>
        </w:rPr>
        <w:t>CEF</w:t>
      </w:r>
      <w:r w:rsidR="00CD55E5" w:rsidRPr="00B76095">
        <w:rPr>
          <w:vertAlign w:val="subscript"/>
        </w:rPr>
        <w:tab/>
      </w:r>
      <w:r w:rsidR="00CD55E5" w:rsidRPr="00B76095">
        <w:t>aus artenschutzrechtlichen Gründen erforderliche Vermeidungsmaßnahmen</w:t>
      </w:r>
    </w:p>
    <w:p w14:paraId="341A5B4C" w14:textId="02209CA9" w:rsidR="00DF323C" w:rsidRPr="0046360A" w:rsidRDefault="005A500D" w:rsidP="00CD55E5">
      <w:pPr>
        <w:pStyle w:val="Textkrper"/>
        <w:spacing w:after="120"/>
        <w:ind w:left="1134" w:hanging="1134"/>
      </w:pPr>
      <w:r>
        <w:t>A</w:t>
      </w:r>
      <w:r w:rsidRPr="00B85A2E">
        <w:rPr>
          <w:vertAlign w:val="subscript"/>
        </w:rPr>
        <w:t>CEF</w:t>
      </w:r>
      <w:r w:rsidR="00CD55E5">
        <w:tab/>
      </w:r>
      <w:r w:rsidR="0046360A" w:rsidRPr="008762AD">
        <w:t>(</w:t>
      </w:r>
      <w:r w:rsidR="0046360A" w:rsidRPr="008762AD">
        <w:rPr>
          <w:rFonts w:cs="Arial"/>
          <w:iCs/>
          <w:color w:val="202122"/>
          <w:sz w:val="21"/>
          <w:szCs w:val="21"/>
          <w:shd w:val="clear" w:color="auto" w:fill="FFFFFF"/>
        </w:rPr>
        <w:t>continuous ecological functionality-measures</w:t>
      </w:r>
      <w:r w:rsidR="0046360A" w:rsidRPr="008762AD">
        <w:rPr>
          <w:rFonts w:cs="Arial"/>
          <w:color w:val="202122"/>
          <w:sz w:val="21"/>
          <w:szCs w:val="21"/>
          <w:shd w:val="clear" w:color="auto" w:fill="FFFFFF"/>
        </w:rPr>
        <w:t xml:space="preserve">) vorgezogene </w:t>
      </w:r>
      <w:r w:rsidR="00DF323C" w:rsidRPr="0046360A">
        <w:t>funktionserhaltende Maßnahme</w:t>
      </w:r>
      <w:r w:rsidR="0046360A" w:rsidRPr="0046360A">
        <w:t xml:space="preserve"> </w:t>
      </w:r>
      <w:r w:rsidR="0060217A">
        <w:t>im FB Artenschutz</w:t>
      </w:r>
    </w:p>
    <w:p w14:paraId="722D36DE" w14:textId="1BFFC838" w:rsidR="00DF323C" w:rsidRDefault="005934D5" w:rsidP="00CD55E5">
      <w:pPr>
        <w:pStyle w:val="Textkrper"/>
        <w:ind w:left="1134" w:hanging="1134"/>
      </w:pPr>
      <w:r>
        <w:t>A</w:t>
      </w:r>
      <w:r w:rsidRPr="00B85A2E">
        <w:rPr>
          <w:vertAlign w:val="subscript"/>
        </w:rPr>
        <w:t>FCS</w:t>
      </w:r>
      <w:r>
        <w:t>/</w:t>
      </w:r>
      <w:r w:rsidR="005A500D">
        <w:t>E</w:t>
      </w:r>
      <w:r w:rsidR="005A500D" w:rsidRPr="00B85A2E">
        <w:rPr>
          <w:vertAlign w:val="subscript"/>
        </w:rPr>
        <w:t>FCS</w:t>
      </w:r>
      <w:r w:rsidR="00DF323C">
        <w:tab/>
      </w:r>
      <w:r w:rsidR="0046360A">
        <w:t>(</w:t>
      </w:r>
      <w:r w:rsidR="0046360A">
        <w:rPr>
          <w:rFonts w:cs="Arial"/>
          <w:color w:val="202124"/>
          <w:shd w:val="clear" w:color="auto" w:fill="FFFFFF"/>
        </w:rPr>
        <w:t>favorable conservation status)</w:t>
      </w:r>
      <w:r w:rsidR="00DF323C">
        <w:t xml:space="preserve"> Maßnahme zur Sicherung eines günstigen Erhaltungszustandes</w:t>
      </w:r>
      <w:r w:rsidR="0060217A">
        <w:t xml:space="preserve"> im FB Artenschutz</w:t>
      </w:r>
    </w:p>
    <w:p w14:paraId="791C41E6" w14:textId="588EC20F" w:rsidR="00EE6CB3" w:rsidRDefault="00EE6CB3" w:rsidP="00EE6CB3">
      <w:pPr>
        <w:rPr>
          <w:szCs w:val="22"/>
        </w:rPr>
      </w:pPr>
      <w:r>
        <w:rPr>
          <w:szCs w:val="22"/>
        </w:rPr>
        <w:t>Eine Tiefstellung der Indices ist in den Maßnahmenblättern wie auch in FLISTRA</w:t>
      </w:r>
      <w:r w:rsidRPr="00425CD6">
        <w:rPr>
          <w:i/>
          <w:szCs w:val="22"/>
        </w:rPr>
        <w:t>neo</w:t>
      </w:r>
      <w:r>
        <w:rPr>
          <w:szCs w:val="22"/>
        </w:rPr>
        <w:t xml:space="preserve"> nicht möglich, so dass es künftig 2 Layouts zu den Maßnahmennummern geben wird: Leitfaden LBP: 01 A</w:t>
      </w:r>
      <w:r w:rsidRPr="00844030">
        <w:rPr>
          <w:szCs w:val="22"/>
          <w:vertAlign w:val="subscript"/>
        </w:rPr>
        <w:t>CEF</w:t>
      </w:r>
      <w:r>
        <w:rPr>
          <w:szCs w:val="22"/>
        </w:rPr>
        <w:t xml:space="preserve"> 1/1, Maßnahmenblätter und FLISTRA</w:t>
      </w:r>
      <w:r w:rsidRPr="00425CD6">
        <w:rPr>
          <w:i/>
          <w:szCs w:val="22"/>
        </w:rPr>
        <w:t>neo</w:t>
      </w:r>
      <w:r>
        <w:rPr>
          <w:szCs w:val="22"/>
        </w:rPr>
        <w:t xml:space="preserve"> 01 A CEF 1/1.</w:t>
      </w:r>
    </w:p>
    <w:p w14:paraId="19A02070" w14:textId="31F3F6A9" w:rsidR="005934D5" w:rsidRDefault="00CD55E5" w:rsidP="00DF323C">
      <w:pPr>
        <w:pStyle w:val="Textkrper"/>
      </w:pPr>
      <w:r>
        <w:t>Doppelkürzel sind zu vermeiden (z.B. wenn eine Maßnahme für eine Funktion einen Ausgleich, für eine andere einen Ersatz darstellt oder eine Maßnahme sowohl aus Gründen des Artenschutzes als auch des Gebietsschutzes erforderlich ist). Bei den Kürzeln gilt der Grundsatz, dass Ausgleichsmaßnahmen Vorrang vor Ersatzmaßnahmen und Maßnahmen aus Gründen des Gebietsschutzes Vorrang vor Artenschutzmaßnahmen haben. Im Maßnahmenblatt sind unter dem Punkt „Funktionale Zuordnung“ aber alle Bezüge herzustellen.</w:t>
      </w:r>
    </w:p>
    <w:p w14:paraId="4B9ECEB2" w14:textId="4E537EFE" w:rsidR="000840D6" w:rsidRDefault="00CD55E5" w:rsidP="00DF323C">
      <w:pPr>
        <w:pStyle w:val="Textkrper"/>
      </w:pPr>
      <w:r w:rsidRPr="00B76095">
        <w:t>Ist eine Vermeidungsmaßnahme zur Verhinderung des Eintretens von artenschutzrechtlichen Verbotstatbeständen erforderlich, ist sie entsprechend zu kennzeichnen (</w:t>
      </w:r>
      <w:r w:rsidR="00D3128F" w:rsidRPr="00B76095">
        <w:t>V</w:t>
      </w:r>
      <w:r w:rsidR="00D3128F" w:rsidRPr="00B76095">
        <w:rPr>
          <w:vertAlign w:val="subscript"/>
        </w:rPr>
        <w:t>CEF</w:t>
      </w:r>
      <w:r w:rsidRPr="00B76095">
        <w:t>). Vorgezogene</w:t>
      </w:r>
      <w:r w:rsidRPr="00CD55E5">
        <w:t xml:space="preserve"> funktionserhaltende Maßnahme </w:t>
      </w:r>
      <w:r>
        <w:t>(</w:t>
      </w:r>
      <w:r w:rsidR="000840D6" w:rsidRPr="00CD55E5">
        <w:t>CEF-Maßnahmen</w:t>
      </w:r>
      <w:r>
        <w:t>)</w:t>
      </w:r>
      <w:r w:rsidR="000840D6" w:rsidRPr="00CD55E5">
        <w:t xml:space="preserve"> müssen immer gleichwertig und funktional sein. Daher gibt es sie nur </w:t>
      </w:r>
      <w:r w:rsidR="00BD13F6" w:rsidRPr="00CD55E5">
        <w:t xml:space="preserve">als </w:t>
      </w:r>
      <w:r w:rsidR="000840D6" w:rsidRPr="00CD55E5">
        <w:t>Ausgleichsmaßnahme A</w:t>
      </w:r>
      <w:r w:rsidR="000840D6" w:rsidRPr="00CD55E5">
        <w:rPr>
          <w:vertAlign w:val="subscript"/>
        </w:rPr>
        <w:t>CEF</w:t>
      </w:r>
      <w:r w:rsidR="009062D4">
        <w:t xml:space="preserve">. Sind </w:t>
      </w:r>
      <w:r w:rsidR="000840D6" w:rsidRPr="00CD55E5">
        <w:t>kein</w:t>
      </w:r>
      <w:r w:rsidR="0046360A" w:rsidRPr="00CD55E5">
        <w:t>e</w:t>
      </w:r>
      <w:r w:rsidR="000840D6" w:rsidRPr="00CD55E5">
        <w:t xml:space="preserve"> artenschutzrechtlichen</w:t>
      </w:r>
      <w:r w:rsidR="0046360A" w:rsidRPr="00CD55E5">
        <w:t xml:space="preserve"> vorgezogene CEF-Ausgleichsmaßnahmen möglich oder es werden artenschutzrechtliche Verbotstatbestände ausgelöst</w:t>
      </w:r>
      <w:r w:rsidR="00603C44">
        <w:t xml:space="preserve"> und eine Ausnahmeprüfung durchgeführt</w:t>
      </w:r>
      <w:r w:rsidR="0046360A" w:rsidRPr="00CD55E5">
        <w:t>, dann sind FCS-Maßnahmen zu ergreifen</w:t>
      </w:r>
      <w:r w:rsidR="00BD13F6" w:rsidRPr="00CD55E5">
        <w:t xml:space="preserve">. </w:t>
      </w:r>
    </w:p>
    <w:p w14:paraId="25BE1731" w14:textId="3DE5C4FD" w:rsidR="000840D6" w:rsidRDefault="00BD13F6" w:rsidP="00DF323C">
      <w:pPr>
        <w:pStyle w:val="Textkrper"/>
        <w:rPr>
          <w:rStyle w:val="hgkelc"/>
          <w:rFonts w:cs="Arial"/>
          <w:color w:val="202124"/>
          <w:shd w:val="clear" w:color="auto" w:fill="FFFFFF"/>
        </w:rPr>
      </w:pPr>
      <w:r>
        <w:t>Habitatschutzrechtliche Schadensbegrenzungsmaßnahmen dienen der Verhinderung eines erhebliche</w:t>
      </w:r>
      <w:r w:rsidR="00304079">
        <w:t>n Eingriffs in ein Natura 2000-</w:t>
      </w:r>
      <w:r>
        <w:t xml:space="preserve">Gebiet (inkl. </w:t>
      </w:r>
      <w:r w:rsidR="00AF1EC0">
        <w:t xml:space="preserve">Erhaltungsziele, </w:t>
      </w:r>
      <w:r>
        <w:t>LRT und Arten). Ihnen kommt somit die Funktion der Vermeidung zu, als</w:t>
      </w:r>
      <w:r w:rsidR="00AF1EC0">
        <w:t>o</w:t>
      </w:r>
      <w:r>
        <w:t xml:space="preserve"> V</w:t>
      </w:r>
      <w:r w:rsidRPr="008762AD">
        <w:rPr>
          <w:vertAlign w:val="subscript"/>
        </w:rPr>
        <w:t>FFH-S</w:t>
      </w:r>
      <w:r>
        <w:rPr>
          <w:vertAlign w:val="subscript"/>
        </w:rPr>
        <w:t>.</w:t>
      </w:r>
      <w:r w:rsidR="00CD55E5">
        <w:rPr>
          <w:vertAlign w:val="subscript"/>
        </w:rPr>
        <w:t xml:space="preserve"> </w:t>
      </w:r>
      <w:r w:rsidR="00722892">
        <w:t xml:space="preserve">Kohärenzsicherungsmaßnahmen </w:t>
      </w:r>
      <w:r w:rsidR="00722892">
        <w:rPr>
          <w:rStyle w:val="hgkelc"/>
          <w:rFonts w:cs="Arial"/>
          <w:color w:val="202124"/>
          <w:shd w:val="clear" w:color="auto" w:fill="FFFFFF"/>
        </w:rPr>
        <w:t xml:space="preserve">im Sinne des § 34 Absatz 5 BNatSchG sind Maßnahmen, die zur Sicherung des Zusammenhangs des Netzes „Natura 2000“ nach einer Ausnahmeprüfung notwendig sind. </w:t>
      </w:r>
      <w:r w:rsidR="00CD55E5">
        <w:rPr>
          <w:rStyle w:val="hgkelc"/>
          <w:rFonts w:cs="Arial"/>
          <w:color w:val="202124"/>
          <w:shd w:val="clear" w:color="auto" w:fill="FFFFFF"/>
        </w:rPr>
        <w:t xml:space="preserve">Aus Sicht der Eingriffsregelung kann es sich bei den Maßnahmen sowohl um Ausgleichs- als auch um Ersatzmaßnahmen handeln (daher </w:t>
      </w:r>
      <w:r w:rsidR="00CD55E5" w:rsidRPr="00CD55E5">
        <w:rPr>
          <w:rStyle w:val="hgkelc"/>
          <w:rFonts w:cs="Arial"/>
          <w:color w:val="202124"/>
          <w:shd w:val="clear" w:color="auto" w:fill="FFFFFF"/>
        </w:rPr>
        <w:t>als A</w:t>
      </w:r>
      <w:r w:rsidR="00CD55E5" w:rsidRPr="00CD55E5">
        <w:rPr>
          <w:rStyle w:val="hgkelc"/>
          <w:rFonts w:cs="Arial"/>
          <w:color w:val="202124"/>
          <w:shd w:val="clear" w:color="auto" w:fill="FFFFFF"/>
          <w:vertAlign w:val="subscript"/>
        </w:rPr>
        <w:t>FFH-K</w:t>
      </w:r>
      <w:r w:rsidR="00CD55E5" w:rsidRPr="00CD55E5">
        <w:rPr>
          <w:rStyle w:val="hgkelc"/>
          <w:rFonts w:cs="Arial"/>
          <w:color w:val="202124"/>
          <w:shd w:val="clear" w:color="auto" w:fill="FFFFFF"/>
        </w:rPr>
        <w:t xml:space="preserve"> oder </w:t>
      </w:r>
      <w:r w:rsidR="00AF1EC0" w:rsidRPr="00CD55E5">
        <w:rPr>
          <w:rStyle w:val="hgkelc"/>
          <w:rFonts w:cs="Arial"/>
          <w:color w:val="202124"/>
          <w:shd w:val="clear" w:color="auto" w:fill="FFFFFF"/>
        </w:rPr>
        <w:t>E</w:t>
      </w:r>
      <w:r w:rsidR="00AF1EC0" w:rsidRPr="00CD55E5">
        <w:rPr>
          <w:rStyle w:val="hgkelc"/>
          <w:rFonts w:cs="Arial"/>
          <w:color w:val="202124"/>
          <w:shd w:val="clear" w:color="auto" w:fill="FFFFFF"/>
          <w:vertAlign w:val="subscript"/>
        </w:rPr>
        <w:t xml:space="preserve">FFH-K </w:t>
      </w:r>
      <w:r w:rsidR="00CD55E5" w:rsidRPr="00CD55E5">
        <w:rPr>
          <w:rStyle w:val="hgkelc"/>
          <w:rFonts w:cs="Arial"/>
          <w:color w:val="202124"/>
          <w:shd w:val="clear" w:color="auto" w:fill="FFFFFF"/>
        </w:rPr>
        <w:t>möglich)</w:t>
      </w:r>
      <w:r w:rsidR="005A500D" w:rsidRPr="00CD55E5">
        <w:rPr>
          <w:rStyle w:val="hgkelc"/>
          <w:rFonts w:cs="Arial"/>
          <w:color w:val="202124"/>
          <w:shd w:val="clear" w:color="auto" w:fill="FFFFFF"/>
        </w:rPr>
        <w:t>.</w:t>
      </w:r>
    </w:p>
    <w:p w14:paraId="088C8719" w14:textId="648D7AFE" w:rsidR="00AF1EC0" w:rsidRDefault="00AF1EC0" w:rsidP="00DF323C">
      <w:pPr>
        <w:pStyle w:val="Textkrper"/>
      </w:pPr>
      <w:r>
        <w:rPr>
          <w:rStyle w:val="hgkelc"/>
          <w:rFonts w:cs="Arial"/>
          <w:color w:val="202124"/>
          <w:shd w:val="clear" w:color="auto" w:fill="FFFFFF"/>
        </w:rPr>
        <w:t>Die vorgenannten artenschutz- und habitatschutzrechtlichen Maßnahmen sind aus den eigenständigen Fachgutachten (Fachbeitrag Artenschutz, FFH-Verträglichkeitsstudie) in den LBP zu üb</w:t>
      </w:r>
      <w:r w:rsidR="00CD55E5">
        <w:rPr>
          <w:rStyle w:val="hgkelc"/>
          <w:rFonts w:cs="Arial"/>
          <w:color w:val="202124"/>
          <w:shd w:val="clear" w:color="auto" w:fill="FFFFFF"/>
        </w:rPr>
        <w:t>ernehmen. Sie können hier multifunktional f</w:t>
      </w:r>
      <w:r>
        <w:rPr>
          <w:rStyle w:val="hgkelc"/>
          <w:rFonts w:cs="Arial"/>
          <w:color w:val="202124"/>
          <w:shd w:val="clear" w:color="auto" w:fill="FFFFFF"/>
        </w:rPr>
        <w:t>ür eBS-Fälle durch die Eingriffsregelung verwendet werden.</w:t>
      </w:r>
      <w:r w:rsidR="005E472D">
        <w:rPr>
          <w:rStyle w:val="hgkelc"/>
          <w:rFonts w:cs="Arial"/>
          <w:color w:val="202124"/>
          <w:shd w:val="clear" w:color="auto" w:fill="FFFFFF"/>
        </w:rPr>
        <w:t xml:space="preserve"> Eine Maßnahme erhält in allen Fa</w:t>
      </w:r>
      <w:r w:rsidR="001B43C6">
        <w:rPr>
          <w:rStyle w:val="hgkelc"/>
          <w:rFonts w:cs="Arial"/>
          <w:color w:val="202124"/>
          <w:shd w:val="clear" w:color="auto" w:fill="FFFFFF"/>
        </w:rPr>
        <w:t>chbeiträgen dieselbe Bezeichnung.</w:t>
      </w:r>
    </w:p>
    <w:p w14:paraId="12278AD3" w14:textId="77777777" w:rsidR="00DF323C" w:rsidRDefault="00DF323C" w:rsidP="00DF323C">
      <w:pPr>
        <w:pStyle w:val="Textkrperaltt"/>
      </w:pPr>
      <w:r>
        <w:t>Die Maßnahmenkennung setzt sich aus folgenden Elementen zusammen:</w:t>
      </w:r>
    </w:p>
    <w:p w14:paraId="120571BC" w14:textId="0EDCD08E" w:rsidR="00DF323C" w:rsidRDefault="00D70C1D" w:rsidP="00DF323C">
      <w:pPr>
        <w:pStyle w:val="Textkrper"/>
      </w:pPr>
      <w:r>
        <w:rPr>
          <w:noProof/>
        </w:rPr>
        <w:drawing>
          <wp:inline distT="0" distB="0" distL="0" distR="0" wp14:anchorId="3BA29AB1" wp14:editId="3D99B2C6">
            <wp:extent cx="3055324" cy="17907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068044" cy="1798155"/>
                    </a:xfrm>
                    <a:prstGeom prst="rect">
                      <a:avLst/>
                    </a:prstGeom>
                    <a:noFill/>
                  </pic:spPr>
                </pic:pic>
              </a:graphicData>
            </a:graphic>
          </wp:inline>
        </w:drawing>
      </w:r>
    </w:p>
    <w:p w14:paraId="75E8EBCC" w14:textId="21CDE955" w:rsidR="002B62F6" w:rsidRDefault="002B62F6" w:rsidP="002B62F6">
      <w:pPr>
        <w:pStyle w:val="Beschriftung"/>
        <w:rPr>
          <w:b w:val="0"/>
        </w:rPr>
      </w:pPr>
      <w:bookmarkStart w:id="288" w:name="_Toc161066962"/>
      <w:r w:rsidRPr="0054400D">
        <w:t xml:space="preserve">Abb. </w:t>
      </w:r>
      <w:r>
        <w:rPr>
          <w:noProof/>
        </w:rPr>
        <w:fldChar w:fldCharType="begin"/>
      </w:r>
      <w:r>
        <w:rPr>
          <w:noProof/>
        </w:rPr>
        <w:instrText xml:space="preserve"> STYLEREF 2 \s </w:instrText>
      </w:r>
      <w:r>
        <w:rPr>
          <w:noProof/>
        </w:rPr>
        <w:fldChar w:fldCharType="separate"/>
      </w:r>
      <w:r w:rsidR="00E24AB8">
        <w:rPr>
          <w:noProof/>
        </w:rPr>
        <w:t>6</w:t>
      </w:r>
      <w:r>
        <w:rPr>
          <w:noProof/>
        </w:rPr>
        <w:fldChar w:fldCharType="end"/>
      </w:r>
      <w:r w:rsidRPr="0054400D">
        <w:noBreakHyphen/>
      </w:r>
      <w:r w:rsidR="002D1D83">
        <w:rPr>
          <w:noProof/>
        </w:rPr>
        <w:t>3</w:t>
      </w:r>
      <w:r w:rsidRPr="0054400D">
        <w:t>:</w:t>
      </w:r>
      <w:r w:rsidRPr="0054400D">
        <w:tab/>
      </w:r>
      <w:r>
        <w:t>Maßnahmenkennung</w:t>
      </w:r>
      <w:bookmarkEnd w:id="288"/>
    </w:p>
    <w:p w14:paraId="4B0200A6" w14:textId="0509FE7F" w:rsidR="00DA3AF0" w:rsidRDefault="00DA3AF0" w:rsidP="006F1831">
      <w:pPr>
        <w:pStyle w:val="Textkrper"/>
      </w:pPr>
      <w:r>
        <w:t>Die Maßnahmenbezeichnung soll so konkret wie möglich formuliert</w:t>
      </w:r>
      <w:r w:rsidR="006F1831">
        <w:t xml:space="preserve"> werden</w:t>
      </w:r>
      <w:r w:rsidR="00871A0C">
        <w:t xml:space="preserve">. </w:t>
      </w:r>
      <w:r>
        <w:t>Sie hat sich an der Teilmaßnahme</w:t>
      </w:r>
      <w:r w:rsidR="00871A0C">
        <w:t>n</w:t>
      </w:r>
      <w:r w:rsidR="00F16810">
        <w:t>art</w:t>
      </w:r>
      <w:r>
        <w:t xml:space="preserve"> zu orientieren</w:t>
      </w:r>
      <w:r w:rsidR="00F16810">
        <w:t xml:space="preserve"> (z.B. Neuanlage eines Gehölzes). Die Teilmaßnahmenarten sind in Anlage II</w:t>
      </w:r>
      <w:r w:rsidR="000920C8">
        <w:t xml:space="preserve"> zu den Maßnahmenblättern des Leitfadens LBP, in den Maßnahmenblättern als Referenzlisten und </w:t>
      </w:r>
      <w:r w:rsidR="0066307C" w:rsidRPr="00A40775">
        <w:t>auf dem Laufwerk L des LBM</w:t>
      </w:r>
      <w:r w:rsidR="000920C8">
        <w:t xml:space="preserve"> im FLISTRA</w:t>
      </w:r>
      <w:r w:rsidR="000920C8" w:rsidRPr="000920C8">
        <w:rPr>
          <w:i/>
        </w:rPr>
        <w:t>neo</w:t>
      </w:r>
      <w:r w:rsidR="000920C8">
        <w:t xml:space="preserve"> Handbuch</w:t>
      </w:r>
      <w:r w:rsidR="0066307C" w:rsidRPr="00A40775">
        <w:t xml:space="preserve"> </w:t>
      </w:r>
      <w:r w:rsidR="00F16810" w:rsidRPr="00A40775">
        <w:t>aufge</w:t>
      </w:r>
      <w:r w:rsidR="000920C8">
        <w:t>führt</w:t>
      </w:r>
      <w:r w:rsidR="00F16810">
        <w:t>.</w:t>
      </w:r>
    </w:p>
    <w:p w14:paraId="4CAB41D5" w14:textId="13D5E6AA" w:rsidR="00DF323C" w:rsidRDefault="00DF323C" w:rsidP="00A73F7D">
      <w:pPr>
        <w:pStyle w:val="berschrift4"/>
        <w:keepLines/>
        <w:numPr>
          <w:ilvl w:val="2"/>
          <w:numId w:val="34"/>
        </w:numPr>
        <w:tabs>
          <w:tab w:val="num" w:pos="1474"/>
        </w:tabs>
        <w:ind w:left="1191" w:hanging="1191"/>
      </w:pPr>
      <w:bookmarkStart w:id="289" w:name="_Toc143588064"/>
      <w:r>
        <w:t>Maßnahmenpläne</w:t>
      </w:r>
      <w:bookmarkEnd w:id="289"/>
    </w:p>
    <w:bookmarkEnd w:id="287"/>
    <w:p w14:paraId="610958B3" w14:textId="2C52F399" w:rsidR="00E80E16" w:rsidRDefault="00E80E16" w:rsidP="00A73F7D">
      <w:pPr>
        <w:pStyle w:val="Textkrperaltt"/>
        <w:keepNext/>
        <w:keepLines/>
      </w:pPr>
      <w:r>
        <w:t xml:space="preserve">Hinweise zur Kartendarstellung </w:t>
      </w:r>
      <w:r w:rsidR="00644109">
        <w:t xml:space="preserve">und deren Inhalte </w:t>
      </w:r>
      <w:r>
        <w:t xml:space="preserve">finden sich in </w:t>
      </w:r>
      <w:r w:rsidR="00ED4D43" w:rsidRPr="00FB0BD5">
        <w:t>Anlage</w:t>
      </w:r>
      <w:r w:rsidR="00196333" w:rsidRPr="00FB0BD5">
        <w:t xml:space="preserve"> </w:t>
      </w:r>
      <w:r w:rsidR="00410400" w:rsidRPr="00FB0BD5">
        <w:t>I</w:t>
      </w:r>
      <w:r w:rsidRPr="00FB0BD5">
        <w:t>.</w:t>
      </w:r>
    </w:p>
    <w:p w14:paraId="79568C07" w14:textId="126DE0B5" w:rsidR="00471CEC" w:rsidRDefault="00471CEC" w:rsidP="00A73F7D">
      <w:pPr>
        <w:pStyle w:val="Textkrper"/>
        <w:keepNext/>
        <w:keepLines/>
      </w:pPr>
      <w:r w:rsidRPr="00C50771">
        <w:t xml:space="preserve">Generell sollten für Maßnahmen nur ganze Flurstücke belegt </w:t>
      </w:r>
      <w:r w:rsidR="00644109">
        <w:t>und erworben</w:t>
      </w:r>
      <w:r w:rsidRPr="00C50771">
        <w:t xml:space="preserve"> werden. Die Abgrenzungen sind mit GIS-Programmen </w:t>
      </w:r>
      <w:r w:rsidR="00E05EE7">
        <w:t>in den</w:t>
      </w:r>
      <w:r w:rsidRPr="00C50771">
        <w:t xml:space="preserve"> Maßnahmenpläne</w:t>
      </w:r>
      <w:r w:rsidR="00E05EE7">
        <w:t>n</w:t>
      </w:r>
      <w:r w:rsidRPr="00C50771">
        <w:t xml:space="preserve"> </w:t>
      </w:r>
      <w:r w:rsidR="00644109">
        <w:t xml:space="preserve">flurstücksgenau </w:t>
      </w:r>
      <w:r w:rsidR="00E05EE7">
        <w:t xml:space="preserve">darzustellen </w:t>
      </w:r>
      <w:r w:rsidRPr="00C50771">
        <w:t xml:space="preserve">(keine „Wölkchendarstellung“ für Gehölze). Dabei sind die Flächenangaben </w:t>
      </w:r>
      <w:r w:rsidR="00C94627">
        <w:t>der Geometrie</w:t>
      </w:r>
      <w:r w:rsidRPr="00C50771">
        <w:t xml:space="preserve"> zu wählen, die dann auch in alle Bilanzierungen einfließen. </w:t>
      </w:r>
    </w:p>
    <w:p w14:paraId="4ACD4722" w14:textId="1A1F672E" w:rsidR="00AE228E" w:rsidRDefault="00AE228E" w:rsidP="00AE228E">
      <w:pPr>
        <w:pStyle w:val="Textkrper"/>
      </w:pPr>
      <w:r>
        <w:t xml:space="preserve">Einzelbäume, </w:t>
      </w:r>
      <w:r w:rsidR="00AD1B25">
        <w:t xml:space="preserve">Alleen, </w:t>
      </w:r>
      <w:r>
        <w:t xml:space="preserve">Baumgruppen/ -reihen, Streuobstwiesen </w:t>
      </w:r>
      <w:r w:rsidR="00644109">
        <w:t xml:space="preserve">sind in der Karte als Einzelpunkte </w:t>
      </w:r>
      <w:r w:rsidR="005D3FC9">
        <w:t xml:space="preserve">mit den </w:t>
      </w:r>
      <w:r>
        <w:t>darunterliegenden Fläche</w:t>
      </w:r>
      <w:r w:rsidR="005D3FC9">
        <w:t>n</w:t>
      </w:r>
      <w:r>
        <w:t xml:space="preserve"> </w:t>
      </w:r>
      <w:r w:rsidR="00644109">
        <w:t>darzustellen</w:t>
      </w:r>
      <w:r>
        <w:t>. Jeder einzelne Baum ist als Geometrie abzubilden.</w:t>
      </w:r>
      <w:r w:rsidR="00AD1B25">
        <w:t xml:space="preserve"> Bei den Alleen, Baumgruppen/ -reihen </w:t>
      </w:r>
      <w:r w:rsidR="005D3FC9">
        <w:t xml:space="preserve">werden </w:t>
      </w:r>
      <w:r w:rsidR="00AD1B25">
        <w:t>die Fläche</w:t>
      </w:r>
      <w:r w:rsidR="005D3FC9">
        <w:t>n</w:t>
      </w:r>
      <w:r w:rsidR="00AD1B25">
        <w:t xml:space="preserve"> </w:t>
      </w:r>
      <w:r w:rsidR="005D3FC9">
        <w:t>zur Berechnung in der</w:t>
      </w:r>
      <w:r w:rsidR="00B1173B">
        <w:t xml:space="preserve"> integrierten Biotopbewertung</w:t>
      </w:r>
      <w:r w:rsidR="005D3FC9">
        <w:t xml:space="preserve"> benötigt. </w:t>
      </w:r>
    </w:p>
    <w:p w14:paraId="3E9CC071" w14:textId="58D40DBF" w:rsidR="00E80E16" w:rsidRDefault="00E80E16" w:rsidP="00BC6D32">
      <w:pPr>
        <w:pStyle w:val="berschrift4"/>
        <w:numPr>
          <w:ilvl w:val="2"/>
          <w:numId w:val="34"/>
        </w:numPr>
        <w:tabs>
          <w:tab w:val="num" w:pos="1474"/>
        </w:tabs>
        <w:ind w:left="1191" w:hanging="1191"/>
      </w:pPr>
      <w:bookmarkStart w:id="290" w:name="_Ref114141422"/>
      <w:bookmarkStart w:id="291" w:name="_Toc143588065"/>
      <w:r>
        <w:t>Maßnahmenblätter</w:t>
      </w:r>
      <w:bookmarkEnd w:id="290"/>
      <w:bookmarkEnd w:id="291"/>
    </w:p>
    <w:p w14:paraId="1C218672" w14:textId="6FB767BB" w:rsidR="00DB7E9C" w:rsidRPr="00DB7E9C" w:rsidRDefault="00DB7E9C" w:rsidP="00DB7E9C">
      <w:pPr>
        <w:pStyle w:val="Textkrper"/>
      </w:pPr>
      <w:bookmarkStart w:id="292" w:name="OLE_LINK4"/>
      <w:bookmarkStart w:id="293" w:name="OLE_LINK3"/>
      <w:r w:rsidRPr="00DB7E9C">
        <w:t>In den Maßnahmenblättern müssen die Maßnahmen hinsichtlich der Ableitung aus den betroffenen planungsrelevanten Funktionen (Konflikte) sowie der Zielsetzung der Maßnahme</w:t>
      </w:r>
      <w:r w:rsidR="000C2362">
        <w:t>n</w:t>
      </w:r>
      <w:r w:rsidRPr="00DB7E9C">
        <w:t xml:space="preserve"> ausführlich begründet und beschrieben sein. Die Maßnahmenblätter sollten in sich verständlich und nachvollziehbar sein. In den Maßnahmenblättern werden die landschaftspflegerischen Maßnahmen nach Art, Lage und Umfang </w:t>
      </w:r>
      <w:r w:rsidR="001E63BE">
        <w:t xml:space="preserve">so </w:t>
      </w:r>
      <w:r w:rsidRPr="00DB7E9C">
        <w:t>beschrieben</w:t>
      </w:r>
      <w:r w:rsidR="001E63BE">
        <w:t>,</w:t>
      </w:r>
      <w:r w:rsidR="001E63BE" w:rsidRPr="001E63BE">
        <w:t xml:space="preserve"> </w:t>
      </w:r>
      <w:r w:rsidR="001E63BE">
        <w:t xml:space="preserve">dass alle Angaben enthalten sind, die eine zielgerechte Umsetzung der Maßnahmen im Rahmen der landschaftspflegerischen Ausführungsplanung erfordern. </w:t>
      </w:r>
      <w:r w:rsidRPr="00DB7E9C">
        <w:t>Mit Bezug zu den vom Vorhaben betroffenen und durch die Maßnahme wiederherzustellenden Funktionen erfolgt eine Begründung für die Auswahl der jeweiligen Maßnahme anhand der Zielkonzeption der Maßnahmenplanung, der Anforderungen an die Standortvoraussetzungen und des Ist-Zustandes der Maßnahmenfläche.</w:t>
      </w:r>
    </w:p>
    <w:p w14:paraId="4D2F7325" w14:textId="2388DD62" w:rsidR="00DB7E9C" w:rsidRPr="00DB7E9C" w:rsidRDefault="00DB7E9C" w:rsidP="00DB7E9C">
      <w:pPr>
        <w:pStyle w:val="Textkrper"/>
      </w:pPr>
      <w:r w:rsidRPr="00DB7E9C">
        <w:t>Die Erstellung von Maßnahmenblättern und Maßnahmenplänen beim Bundesfernstraßenbau wird für die Landschaftspflegerischen Begleitplanung (LBP) durch die „Richtlinien für die landschaftspflegerische Begleitplanung im Straßenbau (RLBP)“ (Ausgabe 2011) und für die Landschaftspflegerischen Ausführungsplanung (LAP) durch die „Empfehlungen für die landschaftspflegerische Ausführung im Straßenbau</w:t>
      </w:r>
      <w:r w:rsidR="00F26206">
        <w:t>“</w:t>
      </w:r>
      <w:r w:rsidRPr="00DB7E9C">
        <w:t xml:space="preserve"> (ELA, Ausgabe 2013) geregelt.</w:t>
      </w:r>
    </w:p>
    <w:bookmarkEnd w:id="292"/>
    <w:bookmarkEnd w:id="293"/>
    <w:p w14:paraId="37004450" w14:textId="7D8F3C3B" w:rsidR="00DB7E9C" w:rsidRDefault="00DB7E9C" w:rsidP="009A16A3">
      <w:pPr>
        <w:pStyle w:val="Textkrper"/>
        <w:rPr>
          <w:szCs w:val="22"/>
        </w:rPr>
      </w:pPr>
      <w:r>
        <w:t>Obwohl die Ausführungsplanung die Landschaftspflegerische Begleitplanung konkretisiert und in den Maßnahmenblättern der ELA Angaben aus den Maßnahmenblättern des RLBP</w:t>
      </w:r>
      <w:r w:rsidRPr="00B43640">
        <w:t xml:space="preserve"> </w:t>
      </w:r>
      <w:r>
        <w:t xml:space="preserve">unverändert übernommen werden, unterscheiden sich beide Maßnahmenblätter strukturell bei den Angaben. Zudem sind sie bei den Angaben für Rheinland-Pfalz anzupassen. </w:t>
      </w:r>
      <w:r w:rsidRPr="009E2C2F">
        <w:rPr>
          <w:szCs w:val="22"/>
        </w:rPr>
        <w:t xml:space="preserve">Die Bezeichnung der Eingabefelder sowie die Referenzlisten </w:t>
      </w:r>
      <w:r w:rsidR="001E63BE">
        <w:rPr>
          <w:szCs w:val="22"/>
        </w:rPr>
        <w:t>orientieren</w:t>
      </w:r>
      <w:r w:rsidRPr="009E2C2F">
        <w:rPr>
          <w:szCs w:val="22"/>
        </w:rPr>
        <w:t xml:space="preserve"> </w:t>
      </w:r>
      <w:r w:rsidR="00517B39">
        <w:rPr>
          <w:szCs w:val="22"/>
        </w:rPr>
        <w:t xml:space="preserve">sich </w:t>
      </w:r>
      <w:r>
        <w:rPr>
          <w:szCs w:val="22"/>
        </w:rPr>
        <w:t xml:space="preserve">neben dem Leitfaden LBP auch an </w:t>
      </w:r>
      <w:r w:rsidRPr="009E2C2F">
        <w:rPr>
          <w:szCs w:val="22"/>
        </w:rPr>
        <w:t>FLISTRA</w:t>
      </w:r>
      <w:r w:rsidRPr="009E2C2F">
        <w:rPr>
          <w:i/>
          <w:szCs w:val="22"/>
        </w:rPr>
        <w:t>neo</w:t>
      </w:r>
      <w:r w:rsidRPr="009E2C2F">
        <w:rPr>
          <w:szCs w:val="22"/>
        </w:rPr>
        <w:t xml:space="preserve">. </w:t>
      </w:r>
    </w:p>
    <w:p w14:paraId="23160EB6" w14:textId="1ABE00F6" w:rsidR="00B035AB" w:rsidRPr="00843B2E" w:rsidRDefault="00A32243" w:rsidP="00BF4AF8">
      <w:pPr>
        <w:rPr>
          <w:szCs w:val="22"/>
        </w:rPr>
      </w:pPr>
      <w:r>
        <w:t xml:space="preserve">Ein </w:t>
      </w:r>
      <w:r w:rsidR="00E80E16" w:rsidRPr="00925C99">
        <w:t>Muster-Maßnahmen</w:t>
      </w:r>
      <w:r>
        <w:t>blatt</w:t>
      </w:r>
      <w:r w:rsidR="00E80E16" w:rsidRPr="00925C99">
        <w:t xml:space="preserve"> </w:t>
      </w:r>
      <w:r>
        <w:t>ist</w:t>
      </w:r>
      <w:r w:rsidR="00E80E16">
        <w:t xml:space="preserve"> </w:t>
      </w:r>
      <w:r w:rsidR="00E80E16" w:rsidRPr="00ED4D43">
        <w:t>Anlag</w:t>
      </w:r>
      <w:r w:rsidR="00ED4D43" w:rsidRPr="00ED4D43">
        <w:t xml:space="preserve">e </w:t>
      </w:r>
      <w:r w:rsidR="00410400">
        <w:t>I</w:t>
      </w:r>
      <w:r w:rsidR="00ED4D43" w:rsidRPr="00ED4D43">
        <w:t>I</w:t>
      </w:r>
      <w:r w:rsidR="00E80E16" w:rsidRPr="00ED4D43">
        <w:t xml:space="preserve"> zu</w:t>
      </w:r>
      <w:r w:rsidR="00E80E16">
        <w:t xml:space="preserve"> entnehmen.</w:t>
      </w:r>
      <w:r>
        <w:t xml:space="preserve"> Das Formular wird zudem als Vorlage separat in </w:t>
      </w:r>
      <w:r w:rsidR="009C0218">
        <w:t>Excel bereit</w:t>
      </w:r>
      <w:r>
        <w:t xml:space="preserve">gestellt. </w:t>
      </w:r>
      <w:r w:rsidR="00B035AB">
        <w:t xml:space="preserve">Für jede Teilmaßnahme </w:t>
      </w:r>
      <w:r w:rsidR="00517B39">
        <w:t>ist</w:t>
      </w:r>
      <w:r w:rsidR="00B035AB">
        <w:t xml:space="preserve"> ein separates Maßnahmenblatt </w:t>
      </w:r>
      <w:r w:rsidR="00517B39">
        <w:t xml:space="preserve">zu </w:t>
      </w:r>
      <w:r w:rsidR="00B035AB">
        <w:t>erstell</w:t>
      </w:r>
      <w:r w:rsidR="00517B39">
        <w:t>en</w:t>
      </w:r>
      <w:r w:rsidR="00B035AB">
        <w:t xml:space="preserve">. </w:t>
      </w:r>
      <w:r w:rsidR="00843B2E">
        <w:rPr>
          <w:szCs w:val="22"/>
        </w:rPr>
        <w:t xml:space="preserve">Es werden in einem Maßnahmenblatt alle Teilflächen einer Teilmaßnahme zusammengefasst. </w:t>
      </w:r>
      <w:r w:rsidR="00B035AB">
        <w:t xml:space="preserve">Neben den Ausgleichs- und Ersatzmaßnahmen </w:t>
      </w:r>
      <w:r w:rsidR="00497E47">
        <w:t xml:space="preserve">(ggf. mit Index) </w:t>
      </w:r>
      <w:r w:rsidR="00B035AB">
        <w:t xml:space="preserve">werden naturschutzfachlich begründete Vermeidungsmaßnahmen in einem Maßnahmenblatt </w:t>
      </w:r>
      <w:r w:rsidR="009A16A3">
        <w:t xml:space="preserve">eingetragen </w:t>
      </w:r>
      <w:r w:rsidR="00B035AB">
        <w:t xml:space="preserve">(s. Kap. </w:t>
      </w:r>
      <w:r w:rsidR="00FA03F6">
        <w:fldChar w:fldCharType="begin"/>
      </w:r>
      <w:r w:rsidR="00FA03F6">
        <w:instrText xml:space="preserve"> REF _Ref25916837 \r \h </w:instrText>
      </w:r>
      <w:r w:rsidR="00FA03F6">
        <w:fldChar w:fldCharType="separate"/>
      </w:r>
      <w:r w:rsidR="00E24AB8">
        <w:t>4</w:t>
      </w:r>
      <w:r w:rsidR="00FA03F6">
        <w:fldChar w:fldCharType="end"/>
      </w:r>
      <w:r w:rsidR="00B035AB">
        <w:t>).</w:t>
      </w:r>
      <w:r w:rsidR="00424061">
        <w:t xml:space="preserve"> Allerdings sind nur Maßnahmen, die einer dauerhaften Unterhaltung bedürfen</w:t>
      </w:r>
      <w:r w:rsidR="00424061" w:rsidRPr="00424061">
        <w:t>, an</w:t>
      </w:r>
      <w:r w:rsidR="00424061">
        <w:rPr>
          <w:rStyle w:val="Kommentarzeichen"/>
        </w:rPr>
        <w:t xml:space="preserve"> </w:t>
      </w:r>
      <w:r w:rsidR="00424061" w:rsidRPr="009E2C2F">
        <w:rPr>
          <w:szCs w:val="22"/>
        </w:rPr>
        <w:t>FLISTRA</w:t>
      </w:r>
      <w:r w:rsidR="00424061" w:rsidRPr="009E2C2F">
        <w:rPr>
          <w:i/>
          <w:szCs w:val="22"/>
        </w:rPr>
        <w:t>neo</w:t>
      </w:r>
      <w:r w:rsidR="00424061">
        <w:rPr>
          <w:i/>
          <w:szCs w:val="22"/>
        </w:rPr>
        <w:t xml:space="preserve"> </w:t>
      </w:r>
      <w:r w:rsidR="00424061">
        <w:rPr>
          <w:szCs w:val="22"/>
        </w:rPr>
        <w:t>zu melden.</w:t>
      </w:r>
    </w:p>
    <w:p w14:paraId="0F973763" w14:textId="314B3D9D" w:rsidR="00C12236" w:rsidRDefault="00C12236" w:rsidP="00C12236">
      <w:pPr>
        <w:pStyle w:val="Textkrpernachx"/>
      </w:pPr>
      <w:r>
        <w:t>Dem Maßnahmenverzeichnis sollte eine Maßnahmenübersicht vorangestellt werden. Ein Beispiel für eine entsprechende Tabelle findet sich in den Maßnahmenblättern.</w:t>
      </w:r>
      <w:r w:rsidR="009A16A3">
        <w:t xml:space="preserve"> Die Übersichtsliste wird aus dem Excel-Formular automatisch erzeugt.</w:t>
      </w:r>
    </w:p>
    <w:p w14:paraId="01641CF2" w14:textId="695256DA" w:rsidR="00E80E16" w:rsidRDefault="00A32243" w:rsidP="00E80E16">
      <w:pPr>
        <w:pStyle w:val="Textkrper"/>
      </w:pPr>
      <w:r>
        <w:t xml:space="preserve">Weitere Erläuterungen sind Anlage II </w:t>
      </w:r>
      <w:r w:rsidR="00420116">
        <w:t xml:space="preserve">zu den Maßnahmenblättern </w:t>
      </w:r>
      <w:r>
        <w:t>zu entnehmen.</w:t>
      </w:r>
    </w:p>
    <w:p w14:paraId="30552F03" w14:textId="1AFCF96A" w:rsidR="00C12236" w:rsidRDefault="00C12236" w:rsidP="00C12236">
      <w:pPr>
        <w:pStyle w:val="Textkrper"/>
      </w:pPr>
      <w:r w:rsidRPr="00E10B45">
        <w:t xml:space="preserve">Maßnahmenblätter </w:t>
      </w:r>
      <w:r>
        <w:t xml:space="preserve">fließen </w:t>
      </w:r>
      <w:r w:rsidRPr="00E10B45">
        <w:t xml:space="preserve">als eigenständige Unterlage </w:t>
      </w:r>
      <w:r w:rsidR="00517B39">
        <w:t xml:space="preserve">gemäß der RE 2012 </w:t>
      </w:r>
      <w:r w:rsidRPr="00E10B45">
        <w:t xml:space="preserve">(U 9.3) in die </w:t>
      </w:r>
      <w:r w:rsidR="00517B39">
        <w:t>Genehmigungsu</w:t>
      </w:r>
      <w:r w:rsidRPr="00E10B45">
        <w:t>nterlage</w:t>
      </w:r>
      <w:r w:rsidR="00517B39">
        <w:t>n</w:t>
      </w:r>
      <w:r w:rsidRPr="00E10B45">
        <w:t xml:space="preserve"> </w:t>
      </w:r>
      <w:r>
        <w:t>ein</w:t>
      </w:r>
      <w:r w:rsidRPr="00E10B45">
        <w:t>.</w:t>
      </w:r>
    </w:p>
    <w:p w14:paraId="151C0A68" w14:textId="779F4358" w:rsidR="00B035AB" w:rsidRPr="00B035AB" w:rsidRDefault="00B035AB" w:rsidP="00C50771">
      <w:pPr>
        <w:pStyle w:val="Textkrper"/>
      </w:pPr>
      <w:r w:rsidRPr="00B035AB">
        <w:t xml:space="preserve">Für </w:t>
      </w:r>
      <w:r w:rsidRPr="00C50771">
        <w:t>Begrünungs- und Wiederherstellungsmaßnahmen</w:t>
      </w:r>
      <w:r w:rsidR="00497E47">
        <w:t xml:space="preserve"> </w:t>
      </w:r>
      <w:r w:rsidR="00497E47" w:rsidRPr="00EE7D4C">
        <w:rPr>
          <w:szCs w:val="22"/>
        </w:rPr>
        <w:t xml:space="preserve">werden keine Maßnahmenblätter angelegt. Stattdessen erfolgt eine Dokumentation </w:t>
      </w:r>
      <w:r w:rsidR="00424061">
        <w:rPr>
          <w:szCs w:val="22"/>
        </w:rPr>
        <w:t>dieser Maßnahmen</w:t>
      </w:r>
      <w:r w:rsidR="00497E47" w:rsidRPr="00EE7D4C">
        <w:rPr>
          <w:szCs w:val="22"/>
        </w:rPr>
        <w:t>, die sich am Aufbau eines Maßnahmenblattes orientiert (vgl. Anlage III).</w:t>
      </w:r>
    </w:p>
    <w:p w14:paraId="5D57D7B6" w14:textId="49C9A44F" w:rsidR="00E80E16" w:rsidRPr="00D70C1D" w:rsidRDefault="00DA43FF" w:rsidP="00BC6D32">
      <w:pPr>
        <w:pStyle w:val="berschrift4"/>
        <w:numPr>
          <w:ilvl w:val="2"/>
          <w:numId w:val="34"/>
        </w:numPr>
        <w:tabs>
          <w:tab w:val="num" w:pos="1474"/>
        </w:tabs>
        <w:ind w:left="1191" w:hanging="1191"/>
      </w:pPr>
      <w:bookmarkStart w:id="294" w:name="_Toc33721259"/>
      <w:bookmarkStart w:id="295" w:name="_Toc143588066"/>
      <w:r>
        <w:t>Tabellarische</w:t>
      </w:r>
      <w:r w:rsidR="00E80E16" w:rsidRPr="00D70C1D">
        <w:t xml:space="preserve"> Gegenüberstellung von Eingriff und Kompensation</w:t>
      </w:r>
      <w:bookmarkEnd w:id="294"/>
      <w:bookmarkEnd w:id="295"/>
    </w:p>
    <w:p w14:paraId="566A6D12" w14:textId="4D4437AA" w:rsidR="001E66EC" w:rsidRDefault="001E66EC" w:rsidP="001E66EC">
      <w:pPr>
        <w:pStyle w:val="Textkrperaltt"/>
        <w:widowControl w:val="0"/>
      </w:pPr>
      <w:r w:rsidRPr="00D70C1D">
        <w:t xml:space="preserve">Die Gegenüberstellung gibt einen Überblick über die vermiedenen Beeinträchtigungen und </w:t>
      </w:r>
      <w:r w:rsidR="00D70C1D" w:rsidRPr="00D70C1D">
        <w:t>die</w:t>
      </w:r>
      <w:r w:rsidRPr="00D70C1D">
        <w:t xml:space="preserve"> hierfür erforderlichen Vermeidungsmaßnahmen sowie über das Verhältnis der verbleibenden Eingriffe / Kompensationsbedarf zur vorgesehenen Kompensation. Weiterhin stellt sie die Gesamtheit der beeinträchtigten planungsrelevanten Funktionen und Strukturen der Gesamtheit der diesen zugeordneten Kompensationsmaßnahmen gegenüber. Die </w:t>
      </w:r>
      <w:r w:rsidR="00DA43FF">
        <w:t>tabellarische</w:t>
      </w:r>
      <w:r w:rsidR="00CB0E48" w:rsidRPr="00D70C1D">
        <w:t xml:space="preserve"> </w:t>
      </w:r>
      <w:r w:rsidRPr="00D70C1D">
        <w:t>Gegenüberstellung von Eingriff und Kompensation gewährt so einen Überblick über die Gleichwertigkeit der Kompensation</w:t>
      </w:r>
      <w:r w:rsidR="00D70C1D">
        <w:t xml:space="preserve"> und die funktionsspezifische Kompensation beim Vorliegen von erheblichen Beeinträchtigungen besonderer Schwere</w:t>
      </w:r>
      <w:r w:rsidRPr="00D70C1D">
        <w:t xml:space="preserve">. </w:t>
      </w:r>
    </w:p>
    <w:p w14:paraId="73381A0D" w14:textId="064E72A9" w:rsidR="00FE627F" w:rsidRPr="00D70C1D" w:rsidRDefault="00FE627F" w:rsidP="001E66EC">
      <w:pPr>
        <w:pStyle w:val="Textkrperaltt"/>
        <w:widowControl w:val="0"/>
      </w:pPr>
      <w:r>
        <w:t xml:space="preserve">Die </w:t>
      </w:r>
      <w:r w:rsidR="00DA43FF">
        <w:t>tabellarische</w:t>
      </w:r>
      <w:r>
        <w:t xml:space="preserve"> Gegenüberstellung</w:t>
      </w:r>
      <w:r w:rsidRPr="00E10B45">
        <w:t xml:space="preserve"> </w:t>
      </w:r>
      <w:r>
        <w:t xml:space="preserve">fließt </w:t>
      </w:r>
      <w:r w:rsidRPr="00E10B45">
        <w:t xml:space="preserve">als eigenständige Unterlage </w:t>
      </w:r>
      <w:r>
        <w:t xml:space="preserve">gemäß der RE 2012 </w:t>
      </w:r>
      <w:r w:rsidRPr="00E10B45">
        <w:t>(U 9.</w:t>
      </w:r>
      <w:r>
        <w:t>4</w:t>
      </w:r>
      <w:r w:rsidRPr="00E10B45">
        <w:t xml:space="preserve">) in die </w:t>
      </w:r>
      <w:r>
        <w:t>Genehmigungsu</w:t>
      </w:r>
      <w:r w:rsidRPr="00E10B45">
        <w:t>nterlage</w:t>
      </w:r>
      <w:r>
        <w:t>n</w:t>
      </w:r>
      <w:r w:rsidRPr="00E10B45">
        <w:t xml:space="preserve"> </w:t>
      </w:r>
      <w:r>
        <w:t>ein.</w:t>
      </w:r>
    </w:p>
    <w:p w14:paraId="339F42D8" w14:textId="25327849" w:rsidR="00D70C1D" w:rsidRDefault="00D70C1D" w:rsidP="00D70C1D">
      <w:pPr>
        <w:pStyle w:val="Textkrperaltt"/>
      </w:pPr>
      <w:r w:rsidRPr="00D70C1D">
        <w:t xml:space="preserve">Anlage IV </w:t>
      </w:r>
      <w:r>
        <w:t xml:space="preserve">enthält </w:t>
      </w:r>
      <w:r w:rsidR="00E80E16" w:rsidRPr="00D70C1D">
        <w:t xml:space="preserve">Muster für die </w:t>
      </w:r>
      <w:r w:rsidR="00DA43FF">
        <w:t>tabellarische</w:t>
      </w:r>
      <w:r w:rsidR="00ED7B39" w:rsidRPr="00D70C1D">
        <w:t xml:space="preserve"> </w:t>
      </w:r>
      <w:r w:rsidR="00E80E16" w:rsidRPr="00D70C1D">
        <w:t xml:space="preserve">Gegenüberstellung </w:t>
      </w:r>
      <w:r w:rsidR="00ED4D43" w:rsidRPr="00D70C1D">
        <w:t>von Eingriff und Kompensation</w:t>
      </w:r>
      <w:r w:rsidR="00E80E16" w:rsidRPr="00D70C1D">
        <w:t>.</w:t>
      </w:r>
      <w:r w:rsidR="00B514AD" w:rsidRPr="00D70C1D">
        <w:t xml:space="preserve"> </w:t>
      </w:r>
      <w:r w:rsidR="00224DB5">
        <w:t xml:space="preserve">Dort enthalten </w:t>
      </w:r>
      <w:r w:rsidR="00FE627F">
        <w:t xml:space="preserve">sind zwei Tabellen. Die erste </w:t>
      </w:r>
      <w:r>
        <w:t>Tabelle die</w:t>
      </w:r>
      <w:r w:rsidR="00FE627F">
        <w:t>nt</w:t>
      </w:r>
      <w:r>
        <w:t xml:space="preserve"> zur Dokumentation der funktionsspezifischen Kompensation. </w:t>
      </w:r>
      <w:r w:rsidR="00CB0E48">
        <w:t xml:space="preserve">In </w:t>
      </w:r>
      <w:r w:rsidR="00FE627F">
        <w:t>der zweiten</w:t>
      </w:r>
      <w:r w:rsidR="00CB0E48">
        <w:t xml:space="preserve"> Tabelle wird das Ergebnis der </w:t>
      </w:r>
      <w:r>
        <w:t>Bilanz des Biotopwertverfahrens</w:t>
      </w:r>
      <w:r w:rsidR="00CB0E48">
        <w:t xml:space="preserve"> zusammengefasst dargestellt</w:t>
      </w:r>
      <w:r>
        <w:t xml:space="preserve">, </w:t>
      </w:r>
      <w:r w:rsidR="00CB0E48">
        <w:t>um</w:t>
      </w:r>
      <w:r>
        <w:t xml:space="preserve"> den Nachweis der wertgleichen Kompensation </w:t>
      </w:r>
      <w:r w:rsidR="00CB0E48">
        <w:t>zu erbringen</w:t>
      </w:r>
      <w:r>
        <w:t>.</w:t>
      </w:r>
      <w:r w:rsidR="00224DB5">
        <w:t xml:space="preserve"> </w:t>
      </w:r>
      <w:r w:rsidR="00FE627F">
        <w:t>Beide Tabellen werden Bestandteil der Unterlage 9.4.</w:t>
      </w:r>
    </w:p>
    <w:p w14:paraId="635F7543" w14:textId="5040BBB1" w:rsidR="00507E73" w:rsidRDefault="00507E73">
      <w:pPr>
        <w:spacing w:after="0" w:line="240" w:lineRule="auto"/>
        <w:jc w:val="left"/>
      </w:pPr>
      <w:r>
        <w:br w:type="page"/>
      </w:r>
    </w:p>
    <w:p w14:paraId="60226CF8" w14:textId="77D433BB" w:rsidR="00B778D4" w:rsidRPr="00E51AB3" w:rsidRDefault="00B778D4" w:rsidP="003C7F6A">
      <w:pPr>
        <w:pStyle w:val="berschrift2"/>
      </w:pPr>
      <w:bookmarkStart w:id="296" w:name="_Toc33721264"/>
      <w:bookmarkStart w:id="297" w:name="_Toc143588067"/>
      <w:r w:rsidRPr="00E51AB3">
        <w:t>Gesamtbeurteilung des Eingriffs</w:t>
      </w:r>
      <w:bookmarkEnd w:id="296"/>
      <w:bookmarkEnd w:id="297"/>
    </w:p>
    <w:p w14:paraId="23BB59EF" w14:textId="77777777" w:rsidR="00EE0DE9" w:rsidRDefault="002079A9" w:rsidP="008762AD">
      <w:pPr>
        <w:pStyle w:val="Textkrperaltt"/>
        <w:widowControl w:val="0"/>
      </w:pPr>
      <w:r>
        <w:t>Das Kapitel Gesamtbeurteilung des Eingriffs enthält</w:t>
      </w:r>
      <w:r w:rsidR="00E55D5F">
        <w:t xml:space="preserve"> gemäß </w:t>
      </w:r>
      <w:r w:rsidR="00E55D5F" w:rsidRPr="00E55D5F">
        <w:rPr>
          <w:b/>
        </w:rPr>
        <w:t>HVA F-StB – Leistungsbild LBP</w:t>
      </w:r>
      <w:r>
        <w:t xml:space="preserve"> eine zusammenfassende Darstellung </w:t>
      </w:r>
      <w:r w:rsidRPr="002079A9">
        <w:t>der Ergebnisse von Konfliktanalyse und Konfliktminderung, der unvermeidbaren Beeinträchtigungen, der Maßnahmen zum Ausgleich und Ersatz sowie der verbleibenden,</w:t>
      </w:r>
      <w:r>
        <w:t xml:space="preserve"> nicht aus</w:t>
      </w:r>
      <w:r w:rsidRPr="002079A9">
        <w:t>gleichbaren oder ersetzbaren Beeinträchtigungen</w:t>
      </w:r>
      <w:r>
        <w:t>.</w:t>
      </w:r>
    </w:p>
    <w:p w14:paraId="6575F89E" w14:textId="68DF30F0" w:rsidR="002079A9" w:rsidRDefault="002079A9" w:rsidP="008762AD">
      <w:pPr>
        <w:pStyle w:val="Textkrperaltt"/>
        <w:widowControl w:val="0"/>
      </w:pPr>
      <w:r>
        <w:t xml:space="preserve">Relevant ist in diesem Zusammenhang auch die </w:t>
      </w:r>
      <w:r w:rsidR="00DA43FF">
        <w:t>tabellarische</w:t>
      </w:r>
      <w:r w:rsidR="00CB0E48" w:rsidRPr="00C04080">
        <w:t xml:space="preserve"> </w:t>
      </w:r>
      <w:r w:rsidR="00C04080" w:rsidRPr="00C04080">
        <w:t xml:space="preserve">Gegenüberstellung von Eingriff und Kompensation </w:t>
      </w:r>
      <w:r>
        <w:t>(Anlage I</w:t>
      </w:r>
      <w:r w:rsidR="00FB0BD5">
        <w:t>V</w:t>
      </w:r>
      <w:r>
        <w:t xml:space="preserve">), auf die in diesem Kapitel zu verweisen ist. </w:t>
      </w:r>
    </w:p>
    <w:p w14:paraId="3135E9A1" w14:textId="745735A5" w:rsidR="00FC6E30" w:rsidRPr="00E55D5F" w:rsidRDefault="002079A9" w:rsidP="008762AD">
      <w:pPr>
        <w:pStyle w:val="Textkrperaltt"/>
        <w:widowControl w:val="0"/>
      </w:pPr>
      <w:r>
        <w:t>D</w:t>
      </w:r>
      <w:r w:rsidR="006B2A11">
        <w:t xml:space="preserve">as Kapitel </w:t>
      </w:r>
      <w:r w:rsidR="00800EF8">
        <w:t>„</w:t>
      </w:r>
      <w:r w:rsidR="006B2A11">
        <w:t>Gesamtbeurteilung des Eingriffs</w:t>
      </w:r>
      <w:r w:rsidR="00800EF8">
        <w:t>“</w:t>
      </w:r>
      <w:r w:rsidR="00D6371D">
        <w:t xml:space="preserve"> </w:t>
      </w:r>
      <w:r>
        <w:t xml:space="preserve">enthält weiterhin </w:t>
      </w:r>
      <w:r w:rsidR="00D6371D">
        <w:t>eine abschließende Aussage, ob die Beeinträchtigungen des Naturhaushalts gleichartig ausgeglichen oder gleichwertig ersetzt werden können und ob das Landschaftsbild landschaftsgerecht wiederhergestellt oder neu gestaltet werden kann.</w:t>
      </w:r>
      <w:r>
        <w:t xml:space="preserve"> </w:t>
      </w:r>
      <w:r w:rsidR="00FC6E30">
        <w:t>Diese Aussage ist entscheidend für die Abwägung gem. § 15 Abs. 5 BNatSchG</w:t>
      </w:r>
      <w:r w:rsidR="00FC6E30" w:rsidRPr="00E55D5F">
        <w:t xml:space="preserve">. </w:t>
      </w:r>
    </w:p>
    <w:p w14:paraId="7C5096EF" w14:textId="77777777" w:rsidR="00FC6E30" w:rsidRPr="00E55D5F" w:rsidRDefault="00FC6E30" w:rsidP="008762AD">
      <w:pPr>
        <w:pStyle w:val="Textkrperaltt"/>
        <w:widowControl w:val="0"/>
      </w:pPr>
      <w:r w:rsidRPr="00E55D5F">
        <w:t>Laut § 15 Abs</w:t>
      </w:r>
      <w:r w:rsidR="002079A9" w:rsidRPr="00E55D5F">
        <w:t>.</w:t>
      </w:r>
      <w:r w:rsidRPr="00E55D5F">
        <w:t xml:space="preserve"> 5 BNatSchG kann sich bei der </w:t>
      </w:r>
      <w:r w:rsidR="002079A9" w:rsidRPr="00E55D5F">
        <w:t xml:space="preserve">Abwägung </w:t>
      </w:r>
      <w:r w:rsidRPr="00E55D5F">
        <w:t>der vorhabenbedingten Beeinträchtigungen und den geplanten Kompensationen die Unzulässigkeit eines Eingriffes herausstellen.</w:t>
      </w:r>
      <w:r w:rsidR="002079A9" w:rsidRPr="00E55D5F">
        <w:t xml:space="preserve"> </w:t>
      </w:r>
      <w:r w:rsidRPr="00E55D5F">
        <w:t>Dies ist der Fall, wenn die Beeinträchtigungen nicht zu vermeiden oder nicht in angemessener Frist auszugleichen oder zu ersetzen sind sowie die Belange des Naturschutzes und der Landschaftspflege bei der Abwägung aller relevanten Anforderungen an Natur und Landschaft anderen Belangen im Range vorgehen.</w:t>
      </w:r>
    </w:p>
    <w:p w14:paraId="3ABB39AC" w14:textId="1DEA5290" w:rsidR="00FC6E30" w:rsidRDefault="00E55D5F" w:rsidP="008762AD">
      <w:pPr>
        <w:pStyle w:val="Textkrperaltt"/>
        <w:widowControl w:val="0"/>
      </w:pPr>
      <w:r w:rsidRPr="00E55D5F">
        <w:t xml:space="preserve">Kommt die Abwägung zu dem Ergebnis, dass der Eingriff zugelassen wird, obwohl die Beeinträchtigungen nicht zu vermeiden oder nicht in angemessener Frist auszugleichen oder zu ersetzen sind, hat der Verursacher Ersatz in Geld zu leisten </w:t>
      </w:r>
      <w:r w:rsidR="00FC6E30" w:rsidRPr="00E55D5F">
        <w:t>(</w:t>
      </w:r>
      <w:r w:rsidR="00E16039" w:rsidRPr="00E55D5F">
        <w:t>Ersatzzahlung</w:t>
      </w:r>
      <w:r w:rsidRPr="00E55D5F">
        <w:t xml:space="preserve">, </w:t>
      </w:r>
      <w:r w:rsidR="00E16039" w:rsidRPr="00E55D5F">
        <w:t xml:space="preserve">vgl. Kap. </w:t>
      </w:r>
      <w:r w:rsidR="00424061">
        <w:fldChar w:fldCharType="begin"/>
      </w:r>
      <w:r w:rsidR="00424061">
        <w:instrText xml:space="preserve"> REF _Ref143167028 \r \h </w:instrText>
      </w:r>
      <w:r w:rsidR="00424061">
        <w:fldChar w:fldCharType="separate"/>
      </w:r>
      <w:r w:rsidR="00E24AB8">
        <w:t>6.1.4</w:t>
      </w:r>
      <w:r w:rsidR="00424061">
        <w:fldChar w:fldCharType="end"/>
      </w:r>
      <w:r w:rsidR="00E16039" w:rsidRPr="00E55D5F">
        <w:t>)</w:t>
      </w:r>
      <w:r w:rsidR="00FC6E30" w:rsidRPr="00E55D5F">
        <w:t>.</w:t>
      </w:r>
    </w:p>
    <w:p w14:paraId="217A8251" w14:textId="77777777" w:rsidR="00C130A8" w:rsidRPr="00E55D5F" w:rsidRDefault="00C130A8" w:rsidP="008762AD">
      <w:pPr>
        <w:pStyle w:val="Textkrperaltt"/>
        <w:widowControl w:val="0"/>
      </w:pPr>
    </w:p>
    <w:p w14:paraId="4DE0C2A2" w14:textId="77777777" w:rsidR="00507E73" w:rsidRDefault="00507E73">
      <w:pPr>
        <w:spacing w:after="0" w:line="240" w:lineRule="auto"/>
        <w:jc w:val="left"/>
        <w:rPr>
          <w:rFonts w:ascii="Arial Fett" w:hAnsi="Arial Fett" w:cs="Arial"/>
          <w:b/>
          <w:iCs/>
          <w:sz w:val="28"/>
          <w:szCs w:val="28"/>
        </w:rPr>
      </w:pPr>
      <w:bookmarkStart w:id="298" w:name="_Toc448850199"/>
      <w:bookmarkStart w:id="299" w:name="_Toc33721265"/>
      <w:bookmarkStart w:id="300" w:name="_Ref119508312"/>
      <w:bookmarkStart w:id="301" w:name="_Ref61416820"/>
      <w:bookmarkStart w:id="302" w:name="_Toc147824604"/>
      <w:r>
        <w:br w:type="page"/>
      </w:r>
    </w:p>
    <w:p w14:paraId="3BA05639" w14:textId="1EEB8F2F" w:rsidR="00BD716B" w:rsidRDefault="00BD716B" w:rsidP="00C130A8">
      <w:pPr>
        <w:pStyle w:val="berschrift2"/>
        <w:keepLines/>
      </w:pPr>
      <w:bookmarkStart w:id="303" w:name="_Ref143504950"/>
      <w:bookmarkStart w:id="304" w:name="_Toc143588068"/>
      <w:r w:rsidRPr="00F04637">
        <w:t>Kosten</w:t>
      </w:r>
      <w:r w:rsidR="00A6793E">
        <w:t>ermittlung</w:t>
      </w:r>
      <w:bookmarkEnd w:id="298"/>
      <w:bookmarkEnd w:id="299"/>
      <w:bookmarkEnd w:id="300"/>
      <w:bookmarkEnd w:id="303"/>
      <w:bookmarkEnd w:id="304"/>
    </w:p>
    <w:p w14:paraId="1118A147" w14:textId="69ED1E26" w:rsidR="009E0006" w:rsidRDefault="00276A8E" w:rsidP="00C130A8">
      <w:pPr>
        <w:pStyle w:val="Kommentartext"/>
        <w:keepNext/>
        <w:keepLines/>
        <w:widowControl w:val="0"/>
        <w:rPr>
          <w:sz w:val="22"/>
          <w:szCs w:val="22"/>
        </w:rPr>
      </w:pPr>
      <w:r>
        <w:rPr>
          <w:sz w:val="22"/>
          <w:szCs w:val="22"/>
        </w:rPr>
        <w:t>Das Leistungsbild LBP (HOAI 20</w:t>
      </w:r>
      <w:r w:rsidR="001E66EC">
        <w:rPr>
          <w:sz w:val="22"/>
          <w:szCs w:val="22"/>
        </w:rPr>
        <w:t>21</w:t>
      </w:r>
      <w:r>
        <w:rPr>
          <w:sz w:val="22"/>
          <w:szCs w:val="22"/>
        </w:rPr>
        <w:t>, Anlage 7) sieht eine „Kostenermittlung nach Vorgaben des Auftraggebers“ vor.</w:t>
      </w:r>
      <w:r w:rsidRPr="00276A8E">
        <w:rPr>
          <w:sz w:val="22"/>
          <w:szCs w:val="22"/>
        </w:rPr>
        <w:t xml:space="preserve"> </w:t>
      </w:r>
      <w:r w:rsidR="00BD716B" w:rsidRPr="00276A8E">
        <w:rPr>
          <w:sz w:val="22"/>
          <w:szCs w:val="22"/>
        </w:rPr>
        <w:t xml:space="preserve">Die Kosten </w:t>
      </w:r>
      <w:r w:rsidR="00345570" w:rsidRPr="00276A8E">
        <w:rPr>
          <w:sz w:val="22"/>
          <w:szCs w:val="22"/>
        </w:rPr>
        <w:t>für die</w:t>
      </w:r>
      <w:r w:rsidR="00BD716B" w:rsidRPr="00276A8E">
        <w:rPr>
          <w:sz w:val="22"/>
          <w:szCs w:val="22"/>
        </w:rPr>
        <w:t xml:space="preserve"> </w:t>
      </w:r>
      <w:r w:rsidR="00D64809" w:rsidRPr="00276A8E">
        <w:rPr>
          <w:sz w:val="22"/>
          <w:szCs w:val="22"/>
        </w:rPr>
        <w:t xml:space="preserve">landschaftspflegerischen </w:t>
      </w:r>
      <w:r w:rsidR="00345570" w:rsidRPr="00276A8E">
        <w:rPr>
          <w:sz w:val="22"/>
          <w:szCs w:val="22"/>
        </w:rPr>
        <w:t>Maßnahmen</w:t>
      </w:r>
      <w:r w:rsidR="00D64809" w:rsidRPr="00276A8E">
        <w:rPr>
          <w:sz w:val="22"/>
          <w:szCs w:val="22"/>
        </w:rPr>
        <w:t xml:space="preserve"> </w:t>
      </w:r>
      <w:r w:rsidR="00BD716B" w:rsidRPr="00276A8E">
        <w:rPr>
          <w:sz w:val="22"/>
          <w:szCs w:val="22"/>
        </w:rPr>
        <w:t>fließ</w:t>
      </w:r>
      <w:r w:rsidR="00345570" w:rsidRPr="00276A8E">
        <w:rPr>
          <w:sz w:val="22"/>
          <w:szCs w:val="22"/>
        </w:rPr>
        <w:t>en</w:t>
      </w:r>
      <w:r w:rsidR="00BD716B" w:rsidRPr="00276A8E">
        <w:rPr>
          <w:sz w:val="22"/>
          <w:szCs w:val="22"/>
        </w:rPr>
        <w:t xml:space="preserve"> in die Kostenberechnung de</w:t>
      </w:r>
      <w:r w:rsidR="00FA707D" w:rsidRPr="00276A8E">
        <w:rPr>
          <w:sz w:val="22"/>
          <w:szCs w:val="22"/>
        </w:rPr>
        <w:t>s</w:t>
      </w:r>
      <w:r w:rsidR="00BD716B" w:rsidRPr="00276A8E">
        <w:rPr>
          <w:sz w:val="22"/>
          <w:szCs w:val="22"/>
        </w:rPr>
        <w:t xml:space="preserve"> Gesamt</w:t>
      </w:r>
      <w:r w:rsidR="00345570" w:rsidRPr="00276A8E">
        <w:rPr>
          <w:sz w:val="22"/>
          <w:szCs w:val="22"/>
        </w:rPr>
        <w:t>vorhabens</w:t>
      </w:r>
      <w:r w:rsidR="00BD716B" w:rsidRPr="00276A8E">
        <w:rPr>
          <w:sz w:val="22"/>
          <w:szCs w:val="22"/>
        </w:rPr>
        <w:t xml:space="preserve"> ein </w:t>
      </w:r>
      <w:r w:rsidR="00507721" w:rsidRPr="00276A8E">
        <w:rPr>
          <w:sz w:val="22"/>
          <w:szCs w:val="22"/>
        </w:rPr>
        <w:t>(Unterlage 13 n</w:t>
      </w:r>
      <w:r w:rsidR="00864455" w:rsidRPr="00276A8E">
        <w:rPr>
          <w:sz w:val="22"/>
          <w:szCs w:val="22"/>
        </w:rPr>
        <w:t xml:space="preserve">ach RE 2012) </w:t>
      </w:r>
      <w:r w:rsidR="00BD716B" w:rsidRPr="00276A8E">
        <w:rPr>
          <w:sz w:val="22"/>
          <w:szCs w:val="22"/>
        </w:rPr>
        <w:t>und sollte</w:t>
      </w:r>
      <w:r w:rsidR="00345570" w:rsidRPr="00276A8E">
        <w:rPr>
          <w:sz w:val="22"/>
          <w:szCs w:val="22"/>
        </w:rPr>
        <w:t>n</w:t>
      </w:r>
      <w:r w:rsidR="00BD716B" w:rsidRPr="00276A8E">
        <w:rPr>
          <w:sz w:val="22"/>
          <w:szCs w:val="22"/>
        </w:rPr>
        <w:t xml:space="preserve"> daher bereits nach Vorgaben der AKVS</w:t>
      </w:r>
      <w:r w:rsidR="009A544C">
        <w:rPr>
          <w:sz w:val="22"/>
          <w:szCs w:val="22"/>
        </w:rPr>
        <w:t xml:space="preserve"> </w:t>
      </w:r>
      <w:r w:rsidR="001E6CC1">
        <w:rPr>
          <w:sz w:val="22"/>
          <w:szCs w:val="22"/>
        </w:rPr>
        <w:t xml:space="preserve">2014 </w:t>
      </w:r>
      <w:r w:rsidR="00345570" w:rsidRPr="00276A8E">
        <w:rPr>
          <w:sz w:val="22"/>
          <w:szCs w:val="22"/>
        </w:rPr>
        <w:t>(BM</w:t>
      </w:r>
      <w:r w:rsidR="009A544C">
        <w:rPr>
          <w:sz w:val="22"/>
          <w:szCs w:val="22"/>
        </w:rPr>
        <w:t>DV</w:t>
      </w:r>
      <w:r w:rsidR="00345570" w:rsidRPr="00276A8E">
        <w:rPr>
          <w:sz w:val="22"/>
          <w:szCs w:val="22"/>
        </w:rPr>
        <w:t xml:space="preserve"> </w:t>
      </w:r>
      <w:r w:rsidR="009A544C">
        <w:rPr>
          <w:sz w:val="22"/>
          <w:szCs w:val="22"/>
        </w:rPr>
        <w:t>Ausgabe 4</w:t>
      </w:r>
      <w:r w:rsidR="00D255E3">
        <w:rPr>
          <w:sz w:val="22"/>
          <w:szCs w:val="22"/>
        </w:rPr>
        <w:t>/</w:t>
      </w:r>
      <w:r w:rsidR="00345570" w:rsidRPr="00276A8E">
        <w:rPr>
          <w:sz w:val="22"/>
          <w:szCs w:val="22"/>
        </w:rPr>
        <w:t>20</w:t>
      </w:r>
      <w:r w:rsidR="0052609E">
        <w:rPr>
          <w:sz w:val="22"/>
          <w:szCs w:val="22"/>
        </w:rPr>
        <w:t>2</w:t>
      </w:r>
      <w:r w:rsidR="009A544C">
        <w:rPr>
          <w:sz w:val="22"/>
          <w:szCs w:val="22"/>
        </w:rPr>
        <w:t>3</w:t>
      </w:r>
      <w:r w:rsidR="0052609E">
        <w:rPr>
          <w:sz w:val="22"/>
          <w:szCs w:val="22"/>
        </w:rPr>
        <w:t>:</w:t>
      </w:r>
      <w:r w:rsidR="00345570" w:rsidRPr="00276A8E">
        <w:rPr>
          <w:sz w:val="22"/>
          <w:szCs w:val="22"/>
        </w:rPr>
        <w:t xml:space="preserve"> Anweisung zur Kostenermittlung und zu</w:t>
      </w:r>
      <w:r w:rsidR="007649A2">
        <w:rPr>
          <w:sz w:val="22"/>
          <w:szCs w:val="22"/>
        </w:rPr>
        <w:t>r</w:t>
      </w:r>
      <w:r w:rsidR="00345570" w:rsidRPr="00276A8E">
        <w:rPr>
          <w:sz w:val="22"/>
          <w:szCs w:val="22"/>
        </w:rPr>
        <w:t xml:space="preserve"> Veranschlagung von Straßenbaumaßnahmen) </w:t>
      </w:r>
      <w:r w:rsidR="00BD716B" w:rsidRPr="00276A8E">
        <w:rPr>
          <w:sz w:val="22"/>
          <w:szCs w:val="22"/>
        </w:rPr>
        <w:t>ermittelt und aufgestellt sein</w:t>
      </w:r>
      <w:r w:rsidR="00FB0BD5">
        <w:rPr>
          <w:sz w:val="22"/>
          <w:szCs w:val="22"/>
        </w:rPr>
        <w:t xml:space="preserve"> (siehe Anlage V</w:t>
      </w:r>
      <w:r w:rsidR="00C9077E" w:rsidRPr="00276A8E">
        <w:rPr>
          <w:sz w:val="22"/>
          <w:szCs w:val="22"/>
        </w:rPr>
        <w:t>I</w:t>
      </w:r>
      <w:r w:rsidR="00D64809" w:rsidRPr="00276A8E">
        <w:rPr>
          <w:sz w:val="22"/>
          <w:szCs w:val="22"/>
        </w:rPr>
        <w:t>)</w:t>
      </w:r>
      <w:r w:rsidR="00224DB5">
        <w:rPr>
          <w:sz w:val="22"/>
          <w:szCs w:val="22"/>
        </w:rPr>
        <w:t xml:space="preserve">. Ebenfalls einzubeziehen sind die Kosten für Begrünungsmaßnahmen auf Straßennebenflächen (vgl. Kap. </w:t>
      </w:r>
      <w:r w:rsidR="00224DB5">
        <w:rPr>
          <w:sz w:val="22"/>
          <w:szCs w:val="22"/>
        </w:rPr>
        <w:fldChar w:fldCharType="begin"/>
      </w:r>
      <w:r w:rsidR="00224DB5">
        <w:rPr>
          <w:sz w:val="22"/>
          <w:szCs w:val="22"/>
        </w:rPr>
        <w:instrText xml:space="preserve"> REF _Ref122447492 \r \h </w:instrText>
      </w:r>
      <w:r w:rsidR="00224DB5">
        <w:rPr>
          <w:sz w:val="22"/>
          <w:szCs w:val="22"/>
        </w:rPr>
      </w:r>
      <w:r w:rsidR="00224DB5">
        <w:rPr>
          <w:sz w:val="22"/>
          <w:szCs w:val="22"/>
        </w:rPr>
        <w:fldChar w:fldCharType="separate"/>
      </w:r>
      <w:r w:rsidR="00E24AB8">
        <w:rPr>
          <w:sz w:val="22"/>
          <w:szCs w:val="22"/>
        </w:rPr>
        <w:t>6.1.2</w:t>
      </w:r>
      <w:r w:rsidR="00224DB5">
        <w:rPr>
          <w:sz w:val="22"/>
          <w:szCs w:val="22"/>
        </w:rPr>
        <w:fldChar w:fldCharType="end"/>
      </w:r>
      <w:r w:rsidR="00224DB5">
        <w:rPr>
          <w:sz w:val="22"/>
          <w:szCs w:val="22"/>
        </w:rPr>
        <w:t>) und Wiederherstellungsmaßnahmen</w:t>
      </w:r>
      <w:r w:rsidR="006A4AE0">
        <w:rPr>
          <w:rStyle w:val="Funotenzeichen"/>
          <w:szCs w:val="22"/>
        </w:rPr>
        <w:footnoteReference w:id="75"/>
      </w:r>
      <w:r w:rsidR="00224DB5">
        <w:rPr>
          <w:sz w:val="22"/>
          <w:szCs w:val="22"/>
        </w:rPr>
        <w:t xml:space="preserve"> (vgl. Kap. </w:t>
      </w:r>
      <w:r w:rsidR="00224DB5">
        <w:rPr>
          <w:sz w:val="22"/>
          <w:szCs w:val="22"/>
        </w:rPr>
        <w:fldChar w:fldCharType="begin"/>
      </w:r>
      <w:r w:rsidR="00224DB5">
        <w:rPr>
          <w:sz w:val="22"/>
          <w:szCs w:val="22"/>
        </w:rPr>
        <w:instrText xml:space="preserve"> REF _Ref114139037 \r \h </w:instrText>
      </w:r>
      <w:r w:rsidR="00224DB5">
        <w:rPr>
          <w:sz w:val="22"/>
          <w:szCs w:val="22"/>
        </w:rPr>
      </w:r>
      <w:r w:rsidR="00224DB5">
        <w:rPr>
          <w:sz w:val="22"/>
          <w:szCs w:val="22"/>
        </w:rPr>
        <w:fldChar w:fldCharType="separate"/>
      </w:r>
      <w:r w:rsidR="00E24AB8">
        <w:rPr>
          <w:sz w:val="22"/>
          <w:szCs w:val="22"/>
        </w:rPr>
        <w:t>6.1.3</w:t>
      </w:r>
      <w:r w:rsidR="00224DB5">
        <w:rPr>
          <w:sz w:val="22"/>
          <w:szCs w:val="22"/>
        </w:rPr>
        <w:fldChar w:fldCharType="end"/>
      </w:r>
      <w:r w:rsidR="00224DB5">
        <w:rPr>
          <w:sz w:val="22"/>
          <w:szCs w:val="22"/>
        </w:rPr>
        <w:t>).</w:t>
      </w:r>
      <w:r w:rsidR="00F11020">
        <w:rPr>
          <w:sz w:val="22"/>
          <w:szCs w:val="22"/>
        </w:rPr>
        <w:t xml:space="preserve"> Es werden alle Maßnahmen aufgeführt, auch wenn sie keine Kosten verursachen.</w:t>
      </w:r>
    </w:p>
    <w:p w14:paraId="78EFC8BA" w14:textId="024144A8" w:rsidR="009A2685" w:rsidRDefault="009A2685" w:rsidP="008762AD">
      <w:pPr>
        <w:pStyle w:val="textkrper0"/>
        <w:widowControl w:val="0"/>
      </w:pPr>
      <w:r>
        <w:t xml:space="preserve">Die </w:t>
      </w:r>
      <w:r w:rsidR="003F1B93">
        <w:t>AKVS differenziert</w:t>
      </w:r>
      <w:r>
        <w:t xml:space="preserve"> nach Hauptgruppen </w:t>
      </w:r>
      <w:r w:rsidR="003F1B93">
        <w:t>(s. Anlage 2</w:t>
      </w:r>
      <w:r w:rsidR="00696944">
        <w:t xml:space="preserve"> der AKVS</w:t>
      </w:r>
      <w:r w:rsidR="003F1B93">
        <w:t xml:space="preserve">) </w:t>
      </w:r>
      <w:r w:rsidR="002A6C62">
        <w:t>und Leistungsbeschreibungen</w:t>
      </w:r>
      <w:r w:rsidR="00663864">
        <w:t xml:space="preserve">. Für die Landespflege </w:t>
      </w:r>
      <w:r w:rsidR="00F44783">
        <w:t xml:space="preserve">ist insbesondere die Hauptgruppe 7 </w:t>
      </w:r>
      <w:r w:rsidR="00663864">
        <w:t>relevant</w:t>
      </w:r>
      <w:r w:rsidR="00F44783">
        <w:t>. Weitere Querbezüge werden nachfolgend</w:t>
      </w:r>
      <w:r w:rsidR="008B136D">
        <w:t xml:space="preserve"> erläutert</w:t>
      </w:r>
      <w:r>
        <w:t>:</w:t>
      </w:r>
    </w:p>
    <w:p w14:paraId="21F480A8" w14:textId="7DD994C4" w:rsidR="0077090C" w:rsidRPr="00B773D4" w:rsidRDefault="009A2685" w:rsidP="008762AD">
      <w:pPr>
        <w:pStyle w:val="Textkrper"/>
        <w:widowControl w:val="0"/>
      </w:pPr>
      <w:r w:rsidRPr="00B773D4">
        <w:t>Hauptgruppe 1</w:t>
      </w:r>
      <w:r w:rsidR="00E525CD" w:rsidRPr="00B773D4">
        <w:t xml:space="preserve"> -</w:t>
      </w:r>
      <w:r w:rsidRPr="00B773D4">
        <w:t xml:space="preserve"> Grunderwerb </w:t>
      </w:r>
      <w:r w:rsidR="008B136D">
        <w:tab/>
      </w:r>
      <w:r w:rsidR="008B136D">
        <w:br/>
      </w:r>
      <w:r w:rsidR="0077090C" w:rsidRPr="008B136D">
        <w:rPr>
          <w:i/>
        </w:rPr>
        <w:t xml:space="preserve">In Unterlage 10 nach RE 2012 sind die Grunderwerbsflächen </w:t>
      </w:r>
      <w:r w:rsidR="008D2A2D" w:rsidRPr="008B136D">
        <w:rPr>
          <w:i/>
        </w:rPr>
        <w:t>für die landschaftspflegerischen Maßnahmen</w:t>
      </w:r>
      <w:r w:rsidR="0077090C" w:rsidRPr="008B136D">
        <w:rPr>
          <w:i/>
        </w:rPr>
        <w:t xml:space="preserve">, Flächen für die vorübergehende Inanspruchnahme </w:t>
      </w:r>
      <w:r w:rsidR="00242314" w:rsidRPr="008B136D">
        <w:rPr>
          <w:i/>
        </w:rPr>
        <w:t xml:space="preserve">sowie </w:t>
      </w:r>
      <w:r w:rsidR="0077090C" w:rsidRPr="008B136D">
        <w:rPr>
          <w:i/>
        </w:rPr>
        <w:t>Flächen, für die eine Grunddienstb</w:t>
      </w:r>
      <w:r w:rsidR="00242314" w:rsidRPr="008B136D">
        <w:rPr>
          <w:i/>
        </w:rPr>
        <w:t>arkeit eingetragen werden soll, aufzunehmen</w:t>
      </w:r>
      <w:r w:rsidR="0077090C" w:rsidRPr="008B136D">
        <w:rPr>
          <w:i/>
        </w:rPr>
        <w:t xml:space="preserve">. Die Kosten werden </w:t>
      </w:r>
      <w:r w:rsidR="008D2A2D" w:rsidRPr="008B136D">
        <w:rPr>
          <w:i/>
        </w:rPr>
        <w:t xml:space="preserve">innerhalb des LBM </w:t>
      </w:r>
      <w:r w:rsidR="0077090C" w:rsidRPr="008B136D">
        <w:rPr>
          <w:i/>
        </w:rPr>
        <w:t xml:space="preserve">gesondert ermittelt </w:t>
      </w:r>
      <w:r w:rsidR="003F18E5" w:rsidRPr="008B136D">
        <w:rPr>
          <w:i/>
        </w:rPr>
        <w:t>(</w:t>
      </w:r>
      <w:r w:rsidR="00242314" w:rsidRPr="008B136D">
        <w:rPr>
          <w:i/>
        </w:rPr>
        <w:t xml:space="preserve">Fachteam </w:t>
      </w:r>
      <w:r w:rsidR="003F18E5" w:rsidRPr="008B136D">
        <w:rPr>
          <w:i/>
        </w:rPr>
        <w:t xml:space="preserve">Grunderwerb) </w:t>
      </w:r>
      <w:r w:rsidR="0077090C" w:rsidRPr="008B136D">
        <w:rPr>
          <w:i/>
        </w:rPr>
        <w:t xml:space="preserve">und </w:t>
      </w:r>
      <w:r w:rsidR="00D70CF1">
        <w:rPr>
          <w:i/>
        </w:rPr>
        <w:t xml:space="preserve">sind </w:t>
      </w:r>
      <w:r w:rsidR="0077090C" w:rsidRPr="008B136D">
        <w:rPr>
          <w:i/>
        </w:rPr>
        <w:t>direkt</w:t>
      </w:r>
      <w:r w:rsidR="00242314" w:rsidRPr="008B136D">
        <w:rPr>
          <w:i/>
        </w:rPr>
        <w:t xml:space="preserve"> von den technischen Planern</w:t>
      </w:r>
      <w:r w:rsidR="0077090C" w:rsidRPr="008B136D">
        <w:rPr>
          <w:i/>
        </w:rPr>
        <w:t xml:space="preserve"> in die Unterlage 13 gemäß RE 2012 </w:t>
      </w:r>
      <w:r w:rsidR="00E525CD" w:rsidRPr="008B136D">
        <w:rPr>
          <w:i/>
        </w:rPr>
        <w:t>zu übernehmen</w:t>
      </w:r>
      <w:r w:rsidR="0077090C" w:rsidRPr="008B136D">
        <w:rPr>
          <w:i/>
        </w:rPr>
        <w:t xml:space="preserve">. </w:t>
      </w:r>
      <w:r w:rsidR="00060761" w:rsidRPr="008B136D">
        <w:rPr>
          <w:i/>
        </w:rPr>
        <w:t>D</w:t>
      </w:r>
      <w:r w:rsidR="0077090C" w:rsidRPr="008B136D">
        <w:rPr>
          <w:i/>
        </w:rPr>
        <w:t xml:space="preserve">ie Grundstücksnebenkosten </w:t>
      </w:r>
      <w:r w:rsidR="00DF02ED" w:rsidRPr="008B136D">
        <w:rPr>
          <w:i/>
        </w:rPr>
        <w:t>(s. DIN 276</w:t>
      </w:r>
      <w:r w:rsidR="000D771A" w:rsidRPr="008B136D">
        <w:rPr>
          <w:i/>
        </w:rPr>
        <w:t xml:space="preserve"> </w:t>
      </w:r>
      <w:r w:rsidR="000D771A" w:rsidRPr="008B136D">
        <w:rPr>
          <w:i/>
          <w:szCs w:val="22"/>
        </w:rPr>
        <w:t>„Kosten im Bauwesen“</w:t>
      </w:r>
      <w:r w:rsidR="00DF02ED" w:rsidRPr="008B136D">
        <w:rPr>
          <w:i/>
        </w:rPr>
        <w:t xml:space="preserve">) </w:t>
      </w:r>
      <w:r w:rsidR="0077090C" w:rsidRPr="008B136D">
        <w:rPr>
          <w:i/>
        </w:rPr>
        <w:t xml:space="preserve">wie Vermessungsgebühren, Notariatskosten usw. </w:t>
      </w:r>
      <w:r w:rsidR="00060761" w:rsidRPr="008B136D">
        <w:rPr>
          <w:i/>
        </w:rPr>
        <w:t>werden ebenfalls ermittelt, ebenso Entschädigung</w:t>
      </w:r>
      <w:r w:rsidR="00E525CD" w:rsidRPr="008B136D">
        <w:rPr>
          <w:i/>
        </w:rPr>
        <w:t>s</w:t>
      </w:r>
      <w:r w:rsidR="00060761" w:rsidRPr="008B136D">
        <w:rPr>
          <w:i/>
        </w:rPr>
        <w:t>kosten für privaten Aufwuchs und Wald (z.B. Hiebsunreifeentschädigung, Randschädenentschädigung</w:t>
      </w:r>
      <w:r w:rsidR="00EB4C33">
        <w:rPr>
          <w:i/>
        </w:rPr>
        <w:t>, land-/ forstwirtschaftlicher Nutzungsausfall</w:t>
      </w:r>
      <w:r w:rsidR="00060761" w:rsidRPr="008B136D">
        <w:rPr>
          <w:i/>
        </w:rPr>
        <w:t>), K</w:t>
      </w:r>
      <w:r w:rsidR="003F18E5" w:rsidRPr="008B136D">
        <w:rPr>
          <w:i/>
        </w:rPr>
        <w:t>osten für Wertermittlungsgutachten zur Aufwuchsbewertung)</w:t>
      </w:r>
      <w:r w:rsidR="00EB4C33">
        <w:rPr>
          <w:i/>
        </w:rPr>
        <w:t>, Grunderwerbssteuer</w:t>
      </w:r>
      <w:r w:rsidR="00242314" w:rsidRPr="008B136D">
        <w:rPr>
          <w:i/>
        </w:rPr>
        <w:t xml:space="preserve"> usw.</w:t>
      </w:r>
      <w:r w:rsidR="00524A57">
        <w:rPr>
          <w:i/>
        </w:rPr>
        <w:t>. Vom Planungsbüro der Landespflege müssen hier keine Kosten ermittelt werden.</w:t>
      </w:r>
    </w:p>
    <w:p w14:paraId="3BF874E3" w14:textId="237D2A0B" w:rsidR="009A2685" w:rsidRPr="00B773D4" w:rsidRDefault="00BB0FE9" w:rsidP="00BD716B">
      <w:pPr>
        <w:pStyle w:val="textkrper0"/>
      </w:pPr>
      <w:r w:rsidRPr="00B773D4">
        <w:t>Hauptgruppe 2</w:t>
      </w:r>
      <w:r w:rsidR="00E525CD" w:rsidRPr="00B773D4">
        <w:t xml:space="preserve"> -</w:t>
      </w:r>
      <w:r w:rsidRPr="00B773D4">
        <w:t xml:space="preserve"> Baustelleneinrichtung, baubegleitende Leistungen</w:t>
      </w:r>
      <w:r w:rsidR="008B136D">
        <w:tab/>
      </w:r>
      <w:r w:rsidRPr="00B773D4">
        <w:t xml:space="preserve"> </w:t>
      </w:r>
      <w:r w:rsidR="008B136D">
        <w:br/>
      </w:r>
      <w:r w:rsidR="00764F90" w:rsidRPr="008B136D">
        <w:rPr>
          <w:i/>
        </w:rPr>
        <w:t>Baustelleneinrichtung</w:t>
      </w:r>
      <w:r w:rsidR="00B946F6" w:rsidRPr="008B136D">
        <w:rPr>
          <w:i/>
        </w:rPr>
        <w:t xml:space="preserve"> (betrifft nur Bau der Straße / Bauwerk</w:t>
      </w:r>
      <w:r w:rsidR="00E525CD" w:rsidRPr="008B136D">
        <w:rPr>
          <w:i/>
        </w:rPr>
        <w:t>e</w:t>
      </w:r>
      <w:r w:rsidR="00814297">
        <w:rPr>
          <w:i/>
        </w:rPr>
        <w:t>)</w:t>
      </w:r>
      <w:r w:rsidR="00524A57">
        <w:rPr>
          <w:i/>
        </w:rPr>
        <w:t>.</w:t>
      </w:r>
      <w:r w:rsidR="00764F90" w:rsidRPr="008B136D">
        <w:rPr>
          <w:i/>
        </w:rPr>
        <w:t xml:space="preserve"> </w:t>
      </w:r>
      <w:r w:rsidR="00814297">
        <w:rPr>
          <w:i/>
        </w:rPr>
        <w:t xml:space="preserve">Bauzäune können auch hier z.B. zum Schutz der Vegetation ausgeschrieben werden. Dies wird später im Rahmen der Bauausführung zwischen den Ausführenden der Technik und des Landschaftsbaues abgestimmt. </w:t>
      </w:r>
      <w:r w:rsidR="00524A57">
        <w:rPr>
          <w:i/>
        </w:rPr>
        <w:t xml:space="preserve">Vom Planungsbüro der Landespflege müssen hier keine Kosten ermittelt werden. S. auch </w:t>
      </w:r>
      <w:r w:rsidR="00764F90" w:rsidRPr="008B136D">
        <w:rPr>
          <w:i/>
        </w:rPr>
        <w:t>La</w:t>
      </w:r>
      <w:r w:rsidR="00E525CD" w:rsidRPr="008B136D">
        <w:rPr>
          <w:i/>
        </w:rPr>
        <w:t>ndschaftsbau (s. Hauptgruppe 7).</w:t>
      </w:r>
    </w:p>
    <w:p w14:paraId="45A909B9" w14:textId="0A850B32" w:rsidR="008D2A2D" w:rsidRPr="00B773D4" w:rsidRDefault="00E525CD" w:rsidP="00BD716B">
      <w:pPr>
        <w:pStyle w:val="textkrper0"/>
      </w:pPr>
      <w:r w:rsidRPr="00B773D4">
        <w:t>Hauptgruppe 3 -</w:t>
      </w:r>
      <w:r w:rsidR="008D2A2D" w:rsidRPr="00B773D4">
        <w:t xml:space="preserve"> Verkehrssicherung an Arbeitsstellen </w:t>
      </w:r>
      <w:r w:rsidR="008B136D">
        <w:tab/>
      </w:r>
      <w:r w:rsidR="008B136D">
        <w:br/>
      </w:r>
      <w:r w:rsidR="008D2A2D" w:rsidRPr="008B136D">
        <w:rPr>
          <w:i/>
        </w:rPr>
        <w:t>betrifft nur Bau der Straße / Bauwerk</w:t>
      </w:r>
      <w:r w:rsidRPr="008B136D">
        <w:rPr>
          <w:i/>
        </w:rPr>
        <w:t>e</w:t>
      </w:r>
      <w:r w:rsidR="00524A57">
        <w:rPr>
          <w:i/>
        </w:rPr>
        <w:t xml:space="preserve"> </w:t>
      </w:r>
      <w:r w:rsidR="00524A57" w:rsidRPr="008B136D">
        <w:rPr>
          <w:i/>
        </w:rPr>
        <w:t>(Kosten kalkuliert techn. Planung)</w:t>
      </w:r>
    </w:p>
    <w:p w14:paraId="00E6CF35" w14:textId="77777777" w:rsidR="008D2A2D" w:rsidRPr="00B773D4" w:rsidRDefault="008D2A2D" w:rsidP="00BD716B">
      <w:pPr>
        <w:pStyle w:val="textkrper0"/>
      </w:pPr>
      <w:r w:rsidRPr="00B773D4">
        <w:t>Hauptgruppe 4</w:t>
      </w:r>
      <w:r w:rsidR="00E525CD" w:rsidRPr="00B773D4">
        <w:t xml:space="preserve"> -</w:t>
      </w:r>
      <w:r w:rsidRPr="00B773D4">
        <w:t xml:space="preserve"> Erdbau, Bodenerkundung, Entsorgung</w:t>
      </w:r>
      <w:r w:rsidR="008B136D">
        <w:tab/>
      </w:r>
      <w:r w:rsidR="008B136D">
        <w:br/>
      </w:r>
      <w:r w:rsidR="00663864" w:rsidRPr="008B136D">
        <w:rPr>
          <w:i/>
        </w:rPr>
        <w:t>Baugelände räumen mit Rodung von Hecken und Buschwerk</w:t>
      </w:r>
      <w:r w:rsidR="00B946F6" w:rsidRPr="008B136D">
        <w:rPr>
          <w:i/>
        </w:rPr>
        <w:t>,</w:t>
      </w:r>
      <w:r w:rsidR="00663864" w:rsidRPr="008B136D">
        <w:rPr>
          <w:i/>
        </w:rPr>
        <w:t xml:space="preserve"> ggf. Bodenarbeiten für landschaftspflegerische Maßnahmen direkt </w:t>
      </w:r>
      <w:r w:rsidR="00A35201" w:rsidRPr="008B136D">
        <w:rPr>
          <w:i/>
        </w:rPr>
        <w:t>im angrenzenden Straßenraum</w:t>
      </w:r>
      <w:r w:rsidR="00B946F6" w:rsidRPr="008B136D">
        <w:rPr>
          <w:i/>
        </w:rPr>
        <w:t>,</w:t>
      </w:r>
      <w:r w:rsidR="00A35201" w:rsidRPr="008B136D">
        <w:rPr>
          <w:i/>
        </w:rPr>
        <w:t xml:space="preserve"> Setzen von Gabionen</w:t>
      </w:r>
      <w:r w:rsidR="00B946F6" w:rsidRPr="008B136D">
        <w:rPr>
          <w:i/>
        </w:rPr>
        <w:t xml:space="preserve"> (Kosten kalkuliert techn. Planung)</w:t>
      </w:r>
      <w:r w:rsidR="00A35201" w:rsidRPr="008B136D">
        <w:rPr>
          <w:i/>
        </w:rPr>
        <w:t>; Einrichten von Bachumleitungen und Fangedämme</w:t>
      </w:r>
      <w:r w:rsidR="00E525CD" w:rsidRPr="008B136D">
        <w:rPr>
          <w:i/>
        </w:rPr>
        <w:t>n</w:t>
      </w:r>
      <w:r w:rsidR="00A35201" w:rsidRPr="008B136D">
        <w:rPr>
          <w:i/>
        </w:rPr>
        <w:t xml:space="preserve"> (Kosten kalkulier</w:t>
      </w:r>
      <w:r w:rsidR="00B946F6" w:rsidRPr="008B136D">
        <w:rPr>
          <w:i/>
        </w:rPr>
        <w:t>en</w:t>
      </w:r>
      <w:r w:rsidR="00A35201" w:rsidRPr="008B136D">
        <w:rPr>
          <w:i/>
        </w:rPr>
        <w:t xml:space="preserve"> </w:t>
      </w:r>
      <w:r w:rsidR="00B946F6" w:rsidRPr="008B136D">
        <w:rPr>
          <w:i/>
        </w:rPr>
        <w:t xml:space="preserve">die Planer vom </w:t>
      </w:r>
      <w:r w:rsidR="00A35201" w:rsidRPr="008B136D">
        <w:rPr>
          <w:i/>
        </w:rPr>
        <w:t>„Konstruktive</w:t>
      </w:r>
      <w:r w:rsidR="00E525CD" w:rsidRPr="008B136D">
        <w:rPr>
          <w:i/>
        </w:rPr>
        <w:t>n</w:t>
      </w:r>
      <w:r w:rsidR="00A35201" w:rsidRPr="008B136D">
        <w:rPr>
          <w:i/>
        </w:rPr>
        <w:t xml:space="preserve"> Ingenieurbau“)</w:t>
      </w:r>
      <w:r w:rsidR="00E525CD" w:rsidRPr="008B136D">
        <w:rPr>
          <w:i/>
        </w:rPr>
        <w:t>.</w:t>
      </w:r>
    </w:p>
    <w:p w14:paraId="31A7E54B" w14:textId="77777777" w:rsidR="008D2A2D" w:rsidRPr="00B773D4" w:rsidRDefault="008D2A2D" w:rsidP="00BD716B">
      <w:pPr>
        <w:pStyle w:val="textkrper0"/>
      </w:pPr>
      <w:r w:rsidRPr="00B773D4">
        <w:t>H</w:t>
      </w:r>
      <w:r w:rsidR="00A35201" w:rsidRPr="00B773D4">
        <w:t>auptgruppe 5</w:t>
      </w:r>
      <w:r w:rsidR="00E525CD" w:rsidRPr="00B773D4">
        <w:t xml:space="preserve"> -</w:t>
      </w:r>
      <w:r w:rsidR="00A35201" w:rsidRPr="00B773D4">
        <w:t xml:space="preserve"> Oberbau </w:t>
      </w:r>
      <w:r w:rsidR="008B136D">
        <w:tab/>
      </w:r>
      <w:r w:rsidR="008B136D">
        <w:br/>
      </w:r>
      <w:r w:rsidR="008B136D" w:rsidRPr="008B136D">
        <w:rPr>
          <w:i/>
        </w:rPr>
        <w:t>f</w:t>
      </w:r>
      <w:r w:rsidR="00A35201" w:rsidRPr="008B136D">
        <w:rPr>
          <w:i/>
        </w:rPr>
        <w:t xml:space="preserve">ür z.B. den Bau von Radwegen </w:t>
      </w:r>
      <w:r w:rsidR="00B946F6" w:rsidRPr="008B136D">
        <w:rPr>
          <w:i/>
        </w:rPr>
        <w:t xml:space="preserve">ist die </w:t>
      </w:r>
      <w:r w:rsidR="00A35201" w:rsidRPr="008B136D">
        <w:rPr>
          <w:i/>
        </w:rPr>
        <w:t>techn</w:t>
      </w:r>
      <w:r w:rsidR="00B946F6" w:rsidRPr="008B136D">
        <w:rPr>
          <w:i/>
        </w:rPr>
        <w:t>ische</w:t>
      </w:r>
      <w:r w:rsidR="00A35201" w:rsidRPr="008B136D">
        <w:rPr>
          <w:i/>
        </w:rPr>
        <w:t xml:space="preserve"> Planung zuständig</w:t>
      </w:r>
      <w:r w:rsidR="00E525CD" w:rsidRPr="008B136D">
        <w:rPr>
          <w:i/>
        </w:rPr>
        <w:t>.</w:t>
      </w:r>
    </w:p>
    <w:p w14:paraId="11143B34" w14:textId="3C49F42B" w:rsidR="008D2A2D" w:rsidRDefault="008D2A2D" w:rsidP="00BD716B">
      <w:pPr>
        <w:pStyle w:val="textkrper0"/>
      </w:pPr>
      <w:r w:rsidRPr="00B773D4">
        <w:t>Hauptgruppe 6</w:t>
      </w:r>
      <w:r w:rsidR="00E525CD" w:rsidRPr="00B773D4">
        <w:t xml:space="preserve"> -</w:t>
      </w:r>
      <w:r w:rsidRPr="00B773D4">
        <w:t xml:space="preserve"> Konstruktiver Ingen</w:t>
      </w:r>
      <w:r w:rsidR="008F4A7E" w:rsidRPr="00B773D4">
        <w:t>i</w:t>
      </w:r>
      <w:r w:rsidRPr="00B773D4">
        <w:t xml:space="preserve">eurbau </w:t>
      </w:r>
      <w:r w:rsidR="008B136D">
        <w:tab/>
      </w:r>
      <w:r w:rsidR="008B136D">
        <w:br/>
      </w:r>
      <w:r w:rsidRPr="008B136D">
        <w:rPr>
          <w:i/>
        </w:rPr>
        <w:t>betrifft nur Bauwerke</w:t>
      </w:r>
      <w:r w:rsidR="00E702D1">
        <w:rPr>
          <w:i/>
        </w:rPr>
        <w:t xml:space="preserve"> (Brücken, Tunnel, Wände, sonstige Bauwerke (Ein-/ Auslassbauwerke etc.) </w:t>
      </w:r>
      <w:r w:rsidR="008B136D" w:rsidRPr="008B136D">
        <w:rPr>
          <w:i/>
        </w:rPr>
        <w:t>; l</w:t>
      </w:r>
      <w:r w:rsidR="00B946F6" w:rsidRPr="008B136D">
        <w:rPr>
          <w:i/>
        </w:rPr>
        <w:t>andespflegerisch bedeutsam</w:t>
      </w:r>
      <w:r w:rsidR="00E525CD" w:rsidRPr="008B136D">
        <w:rPr>
          <w:i/>
        </w:rPr>
        <w:t xml:space="preserve"> sind </w:t>
      </w:r>
      <w:r w:rsidR="00126E3F" w:rsidRPr="008B136D">
        <w:rPr>
          <w:i/>
        </w:rPr>
        <w:t>z.B. Grün</w:t>
      </w:r>
      <w:r w:rsidR="00E525CD" w:rsidRPr="008B136D">
        <w:rPr>
          <w:i/>
        </w:rPr>
        <w:t>- / Wild</w:t>
      </w:r>
      <w:r w:rsidR="00126E3F" w:rsidRPr="008B136D">
        <w:rPr>
          <w:i/>
        </w:rPr>
        <w:t>brücken</w:t>
      </w:r>
      <w:r w:rsidR="00EA2E5D" w:rsidRPr="008B136D">
        <w:rPr>
          <w:i/>
        </w:rPr>
        <w:t xml:space="preserve"> inkl. </w:t>
      </w:r>
      <w:r w:rsidR="008F4A7E" w:rsidRPr="008B136D">
        <w:rPr>
          <w:i/>
        </w:rPr>
        <w:t>Irritationsschutzwände</w:t>
      </w:r>
      <w:r w:rsidR="00E525CD" w:rsidRPr="008B136D">
        <w:rPr>
          <w:i/>
        </w:rPr>
        <w:t>n</w:t>
      </w:r>
      <w:r w:rsidR="00EA2E5D" w:rsidRPr="008B136D">
        <w:rPr>
          <w:i/>
        </w:rPr>
        <w:t xml:space="preserve">, </w:t>
      </w:r>
      <w:r w:rsidR="008F4A7E" w:rsidRPr="008B136D">
        <w:rPr>
          <w:i/>
        </w:rPr>
        <w:t xml:space="preserve">Landschaftstunnel, </w:t>
      </w:r>
      <w:r w:rsidR="00126E3F" w:rsidRPr="008B136D">
        <w:rPr>
          <w:i/>
        </w:rPr>
        <w:t xml:space="preserve">Wilddurchlässe, </w:t>
      </w:r>
      <w:r w:rsidR="00524A57">
        <w:rPr>
          <w:i/>
        </w:rPr>
        <w:t>Fledermausüberflughilfen</w:t>
      </w:r>
      <w:r w:rsidR="004F3E35">
        <w:rPr>
          <w:i/>
        </w:rPr>
        <w:t xml:space="preserve"> als Bauwerk</w:t>
      </w:r>
      <w:r w:rsidR="00524A57">
        <w:rPr>
          <w:i/>
        </w:rPr>
        <w:t xml:space="preserve">, </w:t>
      </w:r>
      <w:r w:rsidR="00126E3F" w:rsidRPr="008B136D">
        <w:rPr>
          <w:i/>
        </w:rPr>
        <w:t>Bermen bei Gewässerbrücken</w:t>
      </w:r>
      <w:r w:rsidR="00B946F6" w:rsidRPr="008B136D">
        <w:rPr>
          <w:i/>
        </w:rPr>
        <w:t xml:space="preserve"> (Kosten kalkulieren die Planer vom „Konstruktive</w:t>
      </w:r>
      <w:r w:rsidR="00526B5C">
        <w:rPr>
          <w:i/>
        </w:rPr>
        <w:t>n</w:t>
      </w:r>
      <w:r w:rsidR="00B946F6" w:rsidRPr="008B136D">
        <w:rPr>
          <w:i/>
        </w:rPr>
        <w:t xml:space="preserve"> Ingenieurbau“)</w:t>
      </w:r>
      <w:r w:rsidR="00E525CD" w:rsidRPr="008B136D">
        <w:rPr>
          <w:i/>
        </w:rPr>
        <w:t>.</w:t>
      </w:r>
    </w:p>
    <w:p w14:paraId="502FE769" w14:textId="1E57CBD2" w:rsidR="00733A5E" w:rsidRDefault="008B136D" w:rsidP="00F44783">
      <w:pPr>
        <w:pStyle w:val="textkrper0"/>
        <w:keepNext/>
      </w:pPr>
      <w:r>
        <w:t>Hauptgruppe 7 –</w:t>
      </w:r>
      <w:r w:rsidR="008D2A2D">
        <w:t xml:space="preserve"> </w:t>
      </w:r>
      <w:r w:rsidR="00667660">
        <w:t>Landschaftsbau</w:t>
      </w:r>
      <w:r>
        <w:tab/>
      </w:r>
      <w:r>
        <w:br/>
      </w:r>
      <w:r w:rsidR="00667660" w:rsidRPr="008B136D">
        <w:rPr>
          <w:i/>
        </w:rPr>
        <w:t>Die Kosten</w:t>
      </w:r>
      <w:r w:rsidR="00224DB5">
        <w:rPr>
          <w:i/>
        </w:rPr>
        <w:t>ermittlung</w:t>
      </w:r>
      <w:r w:rsidR="00667660" w:rsidRPr="008B136D">
        <w:rPr>
          <w:i/>
        </w:rPr>
        <w:t xml:space="preserve"> beinhaltet die landschaftspflegerischen Maßnahmen und deren Herstellungskosten (Fertigstellungspflege und Entwicklungspflege gemäß DIN 189</w:t>
      </w:r>
      <w:r w:rsidR="00126E3F" w:rsidRPr="008B136D">
        <w:rPr>
          <w:i/>
        </w:rPr>
        <w:t>15</w:t>
      </w:r>
      <w:r w:rsidR="00667660" w:rsidRPr="008B136D">
        <w:rPr>
          <w:i/>
        </w:rPr>
        <w:t xml:space="preserve"> bis 189</w:t>
      </w:r>
      <w:r w:rsidR="00126E3F" w:rsidRPr="008B136D">
        <w:rPr>
          <w:i/>
        </w:rPr>
        <w:t>19</w:t>
      </w:r>
      <w:r w:rsidR="00667660" w:rsidRPr="008B136D">
        <w:rPr>
          <w:i/>
        </w:rPr>
        <w:t>)</w:t>
      </w:r>
      <w:r w:rsidR="00224DB5">
        <w:rPr>
          <w:i/>
        </w:rPr>
        <w:t>. In der Kostenermittlung des LBP können auch die Gesamtkosten der Maßnahme</w:t>
      </w:r>
      <w:r w:rsidR="00913A8A">
        <w:rPr>
          <w:i/>
        </w:rPr>
        <w:t>n</w:t>
      </w:r>
      <w:r w:rsidR="00224DB5">
        <w:rPr>
          <w:i/>
        </w:rPr>
        <w:t xml:space="preserve"> dargestellt werden, wobei Kosten z.B. für Lieferung, Bodenvorbereitung und Fertigstellungs- und Entwicklungspflege einzukalkulieren sind</w:t>
      </w:r>
      <w:r w:rsidR="007D2813">
        <w:rPr>
          <w:i/>
        </w:rPr>
        <w:t xml:space="preserve">. </w:t>
      </w:r>
      <w:r w:rsidR="007D2813" w:rsidRPr="007D2813">
        <w:rPr>
          <w:i/>
        </w:rPr>
        <w:t>Orientierung bei der Kalkulation bietet der Standardleistungskatalog für den Straßen- und Brückenbau (STLK</w:t>
      </w:r>
      <w:r w:rsidR="004F3E35">
        <w:rPr>
          <w:i/>
        </w:rPr>
        <w:t>,</w:t>
      </w:r>
      <w:r w:rsidR="007D2813" w:rsidRPr="001D70E1">
        <w:rPr>
          <w:i/>
        </w:rPr>
        <w:t xml:space="preserve"> Leistungsbereich</w:t>
      </w:r>
      <w:r w:rsidR="007D2813">
        <w:rPr>
          <w:i/>
        </w:rPr>
        <w:t xml:space="preserve"> (LB) 107 Landschaftsbauarbeiten </w:t>
      </w:r>
      <w:r w:rsidR="008B716A" w:rsidRPr="008F0078">
        <w:rPr>
          <w:i/>
        </w:rPr>
        <w:t>2018 (</w:t>
      </w:r>
      <w:r w:rsidR="001C23C2" w:rsidRPr="008F0078">
        <w:rPr>
          <w:i/>
        </w:rPr>
        <w:t xml:space="preserve">jeweils aktuelle </w:t>
      </w:r>
      <w:r w:rsidR="008B716A" w:rsidRPr="008F0078">
        <w:rPr>
          <w:i/>
        </w:rPr>
        <w:t>korrigierte Fassung</w:t>
      </w:r>
      <w:r w:rsidR="001C23C2" w:rsidRPr="008F0078">
        <w:rPr>
          <w:i/>
        </w:rPr>
        <w:t>en</w:t>
      </w:r>
      <w:r w:rsidR="008B716A" w:rsidRPr="008F0078">
        <w:rPr>
          <w:i/>
        </w:rPr>
        <w:t>)</w:t>
      </w:r>
      <w:r w:rsidR="004063F7" w:rsidRPr="008F0078">
        <w:rPr>
          <w:i/>
        </w:rPr>
        <w:t>,</w:t>
      </w:r>
      <w:r w:rsidR="004063F7" w:rsidRPr="000A2085">
        <w:rPr>
          <w:i/>
        </w:rPr>
        <w:t xml:space="preserve"> </w:t>
      </w:r>
      <w:r w:rsidR="00814297" w:rsidRPr="000A2085">
        <w:rPr>
          <w:i/>
        </w:rPr>
        <w:t>LB 104</w:t>
      </w:r>
      <w:r w:rsidR="00814297">
        <w:rPr>
          <w:i/>
        </w:rPr>
        <w:t xml:space="preserve"> Pflanzenlieferung (2016)</w:t>
      </w:r>
      <w:r w:rsidR="00FE07F5">
        <w:rPr>
          <w:i/>
        </w:rPr>
        <w:t xml:space="preserve"> etc.</w:t>
      </w:r>
      <w:r w:rsidR="007D2813">
        <w:rPr>
          <w:i/>
        </w:rPr>
        <w:t>)</w:t>
      </w:r>
      <w:r w:rsidR="007D2813">
        <w:t>.</w:t>
      </w:r>
    </w:p>
    <w:p w14:paraId="58CD7B1A" w14:textId="1E422737" w:rsidR="00B7037F" w:rsidRPr="00224DB5" w:rsidRDefault="00B7037F" w:rsidP="00F44783">
      <w:pPr>
        <w:pStyle w:val="Aufzhlung1fortlnach6pt"/>
        <w:rPr>
          <w:i/>
        </w:rPr>
      </w:pPr>
      <w:r>
        <w:t xml:space="preserve">Pflanzenlieferung </w:t>
      </w:r>
      <w:r w:rsidR="00224DB5" w:rsidRPr="00224DB5">
        <w:rPr>
          <w:i/>
        </w:rPr>
        <w:t>(</w:t>
      </w:r>
      <w:r w:rsidR="00224DB5">
        <w:rPr>
          <w:i/>
        </w:rPr>
        <w:t>i.d.R. keine Angabe von Einzelkosten, bei Darstellung eines</w:t>
      </w:r>
      <w:r w:rsidR="00224DB5" w:rsidRPr="00224DB5">
        <w:rPr>
          <w:i/>
        </w:rPr>
        <w:t xml:space="preserve"> Gesamtpreis</w:t>
      </w:r>
      <w:r w:rsidR="00224DB5">
        <w:rPr>
          <w:i/>
        </w:rPr>
        <w:t>es</w:t>
      </w:r>
      <w:r w:rsidR="00224DB5" w:rsidRPr="00224DB5">
        <w:rPr>
          <w:i/>
        </w:rPr>
        <w:t xml:space="preserve"> </w:t>
      </w:r>
      <w:r w:rsidR="00224DB5">
        <w:rPr>
          <w:i/>
        </w:rPr>
        <w:t>mit einzukalkulieren</w:t>
      </w:r>
      <w:r w:rsidR="00224DB5" w:rsidRPr="00224DB5">
        <w:rPr>
          <w:i/>
        </w:rPr>
        <w:t>)</w:t>
      </w:r>
      <w:r w:rsidR="00586DB6">
        <w:rPr>
          <w:rStyle w:val="Funotenzeichen"/>
          <w:i/>
        </w:rPr>
        <w:footnoteReference w:id="76"/>
      </w:r>
    </w:p>
    <w:p w14:paraId="5DF86F68" w14:textId="6853A041" w:rsidR="00733A5E" w:rsidRDefault="00733A5E" w:rsidP="00F44783">
      <w:pPr>
        <w:pStyle w:val="Aufzhlung1fortlnach6pt"/>
      </w:pPr>
      <w:r>
        <w:t>Vorarbeiten, Baufeldvorbereitung</w:t>
      </w:r>
      <w:r w:rsidR="00A624B6">
        <w:tab/>
      </w:r>
      <w:r w:rsidR="00A624B6">
        <w:br/>
      </w:r>
      <w:r w:rsidR="007D2AC0" w:rsidRPr="00F44783">
        <w:rPr>
          <w:i/>
        </w:rPr>
        <w:t>hierzu gehören</w:t>
      </w:r>
      <w:r w:rsidRPr="00F44783">
        <w:rPr>
          <w:i/>
        </w:rPr>
        <w:t xml:space="preserve"> Baumschutz n</w:t>
      </w:r>
      <w:r w:rsidR="000E6F0C" w:rsidRPr="00F44783">
        <w:rPr>
          <w:i/>
        </w:rPr>
        <w:t>ach DIN 18920</w:t>
      </w:r>
      <w:r w:rsidR="007261F3">
        <w:rPr>
          <w:i/>
        </w:rPr>
        <w:t xml:space="preserve"> / RSBB</w:t>
      </w:r>
      <w:r w:rsidR="000E6F0C" w:rsidRPr="00F44783">
        <w:rPr>
          <w:i/>
        </w:rPr>
        <w:t>, ebenso Schutzzäune</w:t>
      </w:r>
      <w:r w:rsidR="00963EAA" w:rsidRPr="00F44783">
        <w:rPr>
          <w:i/>
        </w:rPr>
        <w:t xml:space="preserve"> zur Abgrenzung von Bautabuzonen oder Vermeidung von bauzeitlichen Tierfallen</w:t>
      </w:r>
      <w:r w:rsidR="00B946F6" w:rsidRPr="00F44783">
        <w:rPr>
          <w:i/>
        </w:rPr>
        <w:t xml:space="preserve">; </w:t>
      </w:r>
      <w:r w:rsidR="002A6C62" w:rsidRPr="00F44783">
        <w:rPr>
          <w:i/>
        </w:rPr>
        <w:t xml:space="preserve">Sichern von Bewuchs und Vegetationsschichten; </w:t>
      </w:r>
      <w:r w:rsidR="00624ABF" w:rsidRPr="00F44783">
        <w:rPr>
          <w:i/>
        </w:rPr>
        <w:t>weitere</w:t>
      </w:r>
      <w:r w:rsidR="002A6C62" w:rsidRPr="00F44783">
        <w:rPr>
          <w:i/>
        </w:rPr>
        <w:t xml:space="preserve"> bauzeitliche Vermeidungsmaßnahmen; UBB (bei Kreisstraßen </w:t>
      </w:r>
      <w:r w:rsidR="00B21F90" w:rsidRPr="00F44783">
        <w:rPr>
          <w:i/>
        </w:rPr>
        <w:t>mit berechnen</w:t>
      </w:r>
      <w:r w:rsidR="002A6C62" w:rsidRPr="00F44783">
        <w:rPr>
          <w:i/>
        </w:rPr>
        <w:t xml:space="preserve">, bei Bund / Land </w:t>
      </w:r>
      <w:r w:rsidR="00B21F90" w:rsidRPr="00F44783">
        <w:rPr>
          <w:i/>
        </w:rPr>
        <w:t xml:space="preserve">wird die UBB </w:t>
      </w:r>
      <w:r w:rsidR="002A6C62" w:rsidRPr="00F44783">
        <w:rPr>
          <w:i/>
        </w:rPr>
        <w:t xml:space="preserve">über </w:t>
      </w:r>
      <w:r w:rsidR="00B21F90" w:rsidRPr="00F44783">
        <w:rPr>
          <w:i/>
        </w:rPr>
        <w:t xml:space="preserve">die </w:t>
      </w:r>
      <w:r w:rsidR="002A6C62" w:rsidRPr="00F44783">
        <w:rPr>
          <w:i/>
        </w:rPr>
        <w:t>EI-Mittel</w:t>
      </w:r>
      <w:r w:rsidR="00B21F90" w:rsidRPr="00F44783">
        <w:rPr>
          <w:i/>
        </w:rPr>
        <w:t xml:space="preserve"> bewilligt)</w:t>
      </w:r>
      <w:r w:rsidR="00613053">
        <w:rPr>
          <w:rStyle w:val="Funotenzeichen"/>
          <w:i/>
        </w:rPr>
        <w:footnoteReference w:id="77"/>
      </w:r>
    </w:p>
    <w:p w14:paraId="1A2134EF" w14:textId="77777777" w:rsidR="00224DB5" w:rsidRPr="00224DB5" w:rsidRDefault="00733A5E" w:rsidP="00224DB5">
      <w:pPr>
        <w:pStyle w:val="Aufzhlung1fortlnach6pt"/>
        <w:rPr>
          <w:i/>
        </w:rPr>
      </w:pPr>
      <w:r>
        <w:t>Bodenvorbereitung, Düngung</w:t>
      </w:r>
      <w:r w:rsidR="00224DB5">
        <w:t xml:space="preserve"> </w:t>
      </w:r>
      <w:r w:rsidR="00224DB5" w:rsidRPr="00224DB5">
        <w:rPr>
          <w:i/>
        </w:rPr>
        <w:t>(</w:t>
      </w:r>
      <w:r w:rsidR="00224DB5">
        <w:rPr>
          <w:i/>
        </w:rPr>
        <w:t>i.d.R. keine Angabe von Einzelkosten, bei Darstellung eines</w:t>
      </w:r>
      <w:r w:rsidR="00224DB5" w:rsidRPr="00224DB5">
        <w:rPr>
          <w:i/>
        </w:rPr>
        <w:t xml:space="preserve"> Gesamtpreis</w:t>
      </w:r>
      <w:r w:rsidR="00224DB5">
        <w:rPr>
          <w:i/>
        </w:rPr>
        <w:t>es</w:t>
      </w:r>
      <w:r w:rsidR="00224DB5" w:rsidRPr="00224DB5">
        <w:rPr>
          <w:i/>
        </w:rPr>
        <w:t xml:space="preserve"> </w:t>
      </w:r>
      <w:r w:rsidR="00224DB5">
        <w:rPr>
          <w:i/>
        </w:rPr>
        <w:t>mit einzukalkulieren</w:t>
      </w:r>
      <w:r w:rsidR="00224DB5" w:rsidRPr="00224DB5">
        <w:rPr>
          <w:i/>
        </w:rPr>
        <w:t>)</w:t>
      </w:r>
    </w:p>
    <w:p w14:paraId="32E63D8D" w14:textId="2512A40E" w:rsidR="00733A5E" w:rsidRDefault="00733A5E" w:rsidP="0017528C">
      <w:pPr>
        <w:pStyle w:val="Aufzhlung1fortlnach6pt"/>
      </w:pPr>
      <w:r>
        <w:t>Rasen-, Saatarbeiten</w:t>
      </w:r>
      <w:r w:rsidR="00224DB5">
        <w:t xml:space="preserve"> </w:t>
      </w:r>
      <w:r w:rsidR="00224DB5" w:rsidRPr="00224DB5">
        <w:rPr>
          <w:i/>
        </w:rPr>
        <w:t>(i.d.R. Darstellung als Gesamtpreis</w:t>
      </w:r>
      <w:r w:rsidR="0017528C" w:rsidRPr="0017528C">
        <w:rPr>
          <w:i/>
        </w:rPr>
        <w:t xml:space="preserve"> inkl. Bodenvorbereitung, </w:t>
      </w:r>
      <w:r w:rsidR="0017528C">
        <w:rPr>
          <w:i/>
        </w:rPr>
        <w:t>Saat</w:t>
      </w:r>
      <w:r w:rsidR="0017528C" w:rsidRPr="0017528C">
        <w:rPr>
          <w:i/>
        </w:rPr>
        <w:t>, Fertigstellungs- und Entwicklungspflege</w:t>
      </w:r>
      <w:r w:rsidR="00224DB5" w:rsidRPr="00224DB5">
        <w:rPr>
          <w:i/>
        </w:rPr>
        <w:t>)</w:t>
      </w:r>
    </w:p>
    <w:p w14:paraId="45D41E11" w14:textId="15318B27" w:rsidR="00733A5E" w:rsidRDefault="00733A5E" w:rsidP="0017528C">
      <w:pPr>
        <w:pStyle w:val="Aufzhlung1fortlnach6pt"/>
      </w:pPr>
      <w:r>
        <w:t>Pflanzarbeiten</w:t>
      </w:r>
      <w:r w:rsidR="00224DB5">
        <w:t xml:space="preserve"> </w:t>
      </w:r>
      <w:r w:rsidR="00224DB5" w:rsidRPr="00224DB5">
        <w:rPr>
          <w:i/>
        </w:rPr>
        <w:t>(i.d.R. Darstellung als Gesamtpreis</w:t>
      </w:r>
      <w:r w:rsidR="0017528C">
        <w:rPr>
          <w:i/>
        </w:rPr>
        <w:t xml:space="preserve"> </w:t>
      </w:r>
      <w:r w:rsidR="0017528C" w:rsidRPr="0017528C">
        <w:rPr>
          <w:i/>
        </w:rPr>
        <w:t>inkl. Bodenvorbereitung, Pflanzenlieferung, Pflanzarbeiten, Fertigstellungs- und Entwicklungspflege</w:t>
      </w:r>
      <w:r w:rsidR="00224DB5" w:rsidRPr="00224DB5">
        <w:rPr>
          <w:i/>
        </w:rPr>
        <w:t>)</w:t>
      </w:r>
    </w:p>
    <w:p w14:paraId="759255D4" w14:textId="11598FB1" w:rsidR="00063007" w:rsidRDefault="00063007" w:rsidP="004063F7">
      <w:pPr>
        <w:pStyle w:val="Aufzhlung1fortlnach6pt"/>
      </w:pPr>
      <w:r>
        <w:t>Amphibienleiteinrichtungen herstellen</w:t>
      </w:r>
      <w:r w:rsidR="0017528C">
        <w:t xml:space="preserve"> (in Abstimmung mit Hauptgruppe 6)</w:t>
      </w:r>
    </w:p>
    <w:p w14:paraId="09F39630" w14:textId="569B55D2" w:rsidR="00063007" w:rsidRDefault="00B946F6" w:rsidP="004063F7">
      <w:pPr>
        <w:pStyle w:val="Aufzhlung1fortlnach6pt"/>
      </w:pPr>
      <w:r>
        <w:t>Biotopstrukturen h</w:t>
      </w:r>
      <w:r w:rsidR="00063007">
        <w:t>erstellen</w:t>
      </w:r>
      <w:r w:rsidR="00A624B6">
        <w:t xml:space="preserve"> </w:t>
      </w:r>
      <w:r w:rsidR="00A624B6" w:rsidRPr="00E702D1">
        <w:rPr>
          <w:i/>
        </w:rPr>
        <w:t>(z.B. Trockenmauern, Totholz-, Steinhaufen)</w:t>
      </w:r>
    </w:p>
    <w:p w14:paraId="60D55FC4" w14:textId="2038330E" w:rsidR="00063007" w:rsidRDefault="00063007" w:rsidP="00F44783">
      <w:pPr>
        <w:pStyle w:val="Aufzhlung1fortlnach6pt"/>
      </w:pPr>
      <w:r>
        <w:t>Vegetationsbestände umsetzen</w:t>
      </w:r>
    </w:p>
    <w:p w14:paraId="74C7C21C" w14:textId="40EF5A11" w:rsidR="00063007" w:rsidRDefault="00063007" w:rsidP="00F44783">
      <w:pPr>
        <w:pStyle w:val="Aufzhlung1fortlnach6pt"/>
      </w:pPr>
      <w:r>
        <w:t>Ni</w:t>
      </w:r>
      <w:r w:rsidR="008B716A">
        <w:t>s</w:t>
      </w:r>
      <w:r w:rsidR="00D07E65">
        <w:t>tk</w:t>
      </w:r>
      <w:r>
        <w:t>ästen, Kästen, Setzstangen errichten</w:t>
      </w:r>
    </w:p>
    <w:p w14:paraId="2E6E9932" w14:textId="77777777" w:rsidR="00063007" w:rsidRDefault="00063007" w:rsidP="00F44783">
      <w:pPr>
        <w:pStyle w:val="Aufzhlung1fortlnach6pt"/>
      </w:pPr>
      <w:r>
        <w:t>Ingenieurbiologische Sicherungsbauweisen</w:t>
      </w:r>
    </w:p>
    <w:p w14:paraId="63F7D1BA" w14:textId="77777777" w:rsidR="00733A5E" w:rsidRDefault="00063007" w:rsidP="00F44783">
      <w:pPr>
        <w:pStyle w:val="Aufzhlung1fortlnach6pt"/>
      </w:pPr>
      <w:r>
        <w:t xml:space="preserve">Ufer- und Sohlbefestigungen </w:t>
      </w:r>
      <w:r w:rsidRPr="00F44783">
        <w:rPr>
          <w:i/>
        </w:rPr>
        <w:t>(</w:t>
      </w:r>
      <w:r w:rsidR="007D2AC0" w:rsidRPr="00F44783">
        <w:rPr>
          <w:i/>
        </w:rPr>
        <w:t xml:space="preserve">z.B. Sohlschwellen, </w:t>
      </w:r>
      <w:r w:rsidRPr="00F44783">
        <w:rPr>
          <w:i/>
        </w:rPr>
        <w:t>Störsteine)</w:t>
      </w:r>
    </w:p>
    <w:p w14:paraId="3535C01C" w14:textId="7BE48AA7" w:rsidR="00D90FFB" w:rsidRPr="00224DB5" w:rsidRDefault="00D90FFB" w:rsidP="00224DB5">
      <w:pPr>
        <w:pStyle w:val="Aufzhlung1fortlnach6pt"/>
        <w:rPr>
          <w:i/>
        </w:rPr>
      </w:pPr>
      <w:r>
        <w:t>Pflegemaßnahmen im Rahmen der Fertigstellungs- und Entwicklungspflege</w:t>
      </w:r>
      <w:r w:rsidR="00224DB5">
        <w:t xml:space="preserve"> </w:t>
      </w:r>
      <w:r w:rsidR="00224DB5" w:rsidRPr="00224DB5">
        <w:rPr>
          <w:i/>
        </w:rPr>
        <w:t>(</w:t>
      </w:r>
      <w:r w:rsidR="00224DB5">
        <w:rPr>
          <w:i/>
        </w:rPr>
        <w:t>i.d.R. keine Angabe von Einzelkosten, bei Darstellung eines</w:t>
      </w:r>
      <w:r w:rsidR="00224DB5" w:rsidRPr="00224DB5">
        <w:rPr>
          <w:i/>
        </w:rPr>
        <w:t xml:space="preserve"> Gesamtpreis</w:t>
      </w:r>
      <w:r w:rsidR="00224DB5">
        <w:rPr>
          <w:i/>
        </w:rPr>
        <w:t>es</w:t>
      </w:r>
      <w:r w:rsidR="00224DB5" w:rsidRPr="00224DB5">
        <w:rPr>
          <w:i/>
        </w:rPr>
        <w:t xml:space="preserve"> </w:t>
      </w:r>
      <w:r w:rsidR="00224DB5">
        <w:rPr>
          <w:i/>
        </w:rPr>
        <w:t>mit einzukalkulieren)</w:t>
      </w:r>
    </w:p>
    <w:p w14:paraId="6A17CF75" w14:textId="77777777" w:rsidR="00B7037F" w:rsidRDefault="00D90FFB" w:rsidP="00F44783">
      <w:pPr>
        <w:pStyle w:val="Aufzhlung1fortlnach6pt"/>
      </w:pPr>
      <w:r>
        <w:t>Schutz- und Pflegemaßnahmen an Bäumen</w:t>
      </w:r>
    </w:p>
    <w:p w14:paraId="2E7E9AD0" w14:textId="77777777" w:rsidR="00D90FFB" w:rsidRDefault="00D90FFB" w:rsidP="00F44783">
      <w:pPr>
        <w:pStyle w:val="Aufzhlung1fortlnach6pt"/>
      </w:pPr>
      <w:r>
        <w:t>Ausstattung von Freianlagen</w:t>
      </w:r>
    </w:p>
    <w:p w14:paraId="4A05F933" w14:textId="4DB8D8CD" w:rsidR="00D90FFB" w:rsidRDefault="00D90FFB" w:rsidP="00520360">
      <w:pPr>
        <w:pStyle w:val="Aufzhlung1fortlnach6pt"/>
      </w:pPr>
      <w:r>
        <w:t xml:space="preserve">Sonstige Maßnahmen </w:t>
      </w:r>
      <w:r w:rsidRPr="00F44783">
        <w:t>(</w:t>
      </w:r>
      <w:r w:rsidR="00A624B6" w:rsidRPr="00F44783">
        <w:t xml:space="preserve">z.B. </w:t>
      </w:r>
      <w:r w:rsidR="003E4823" w:rsidRPr="00F44783">
        <w:t>Waldum</w:t>
      </w:r>
      <w:r w:rsidR="00B946F6" w:rsidRPr="00F44783">
        <w:t>wandlungen, Extensivierung von G</w:t>
      </w:r>
      <w:r w:rsidR="003E4823" w:rsidRPr="00F44783">
        <w:t>rünland)</w:t>
      </w:r>
    </w:p>
    <w:p w14:paraId="4762036B" w14:textId="4F9FA40D" w:rsidR="00B902C1" w:rsidRPr="00B902C1" w:rsidRDefault="00B902C1" w:rsidP="00520360">
      <w:pPr>
        <w:pStyle w:val="Aufzhlung1schlussnach12pt"/>
      </w:pPr>
      <w:r>
        <w:t>Bei Begrünungsmaßnahmen im Straßenseitenraum, ggf. von RRB etc. und von Wiederherstellungsmaßnahmen ist die Gesamtfläche zu ermitteln, dann die</w:t>
      </w:r>
      <w:r w:rsidR="001B43C6">
        <w:t xml:space="preserve"> Anteile für Gehölzpflanzungen </w:t>
      </w:r>
      <w:r>
        <w:t>(gebietseigene Pflanzen</w:t>
      </w:r>
      <w:r w:rsidR="007261F3">
        <w:t xml:space="preserve"> nur auf Böschungen und in der freien Landschaft</w:t>
      </w:r>
      <w:r>
        <w:t>), Saatarbeiten (gebietseigene</w:t>
      </w:r>
      <w:r w:rsidR="000E6312">
        <w:t>s</w:t>
      </w:r>
      <w:r>
        <w:t xml:space="preserve"> Saatgut</w:t>
      </w:r>
      <w:r w:rsidR="007261F3">
        <w:t xml:space="preserve"> nur auf Böschungen und in der freien Landschaft, s. Kap. </w:t>
      </w:r>
      <w:r w:rsidR="00520360">
        <w:fldChar w:fldCharType="begin"/>
      </w:r>
      <w:r w:rsidR="00520360">
        <w:instrText xml:space="preserve"> REF _Ref142057134 \r \h </w:instrText>
      </w:r>
      <w:r w:rsidR="00520360">
        <w:fldChar w:fldCharType="separate"/>
      </w:r>
      <w:r w:rsidR="00E24AB8">
        <w:t>6.2.14</w:t>
      </w:r>
      <w:r w:rsidR="00520360">
        <w:fldChar w:fldCharType="end"/>
      </w:r>
      <w:r>
        <w:t>) und die Stückzahl an Einzelbäume</w:t>
      </w:r>
      <w:r w:rsidR="000E6312">
        <w:t>n</w:t>
      </w:r>
      <w:r>
        <w:t xml:space="preserve"> / Obstbäumen.</w:t>
      </w:r>
    </w:p>
    <w:p w14:paraId="6235F8FC" w14:textId="76CB9CA0" w:rsidR="00126E3F" w:rsidRDefault="00126E3F" w:rsidP="00667660">
      <w:pPr>
        <w:pStyle w:val="textkrper0"/>
      </w:pPr>
      <w:r>
        <w:t>Hauptgruppe 8</w:t>
      </w:r>
      <w:r w:rsidR="008B136D">
        <w:t xml:space="preserve"> </w:t>
      </w:r>
      <w:r w:rsidR="00D21877">
        <w:t>–</w:t>
      </w:r>
      <w:r>
        <w:t xml:space="preserve"> Ausstattung</w:t>
      </w:r>
      <w:r w:rsidR="00D21877">
        <w:tab/>
      </w:r>
      <w:r w:rsidR="00D21877">
        <w:br/>
      </w:r>
      <w:r w:rsidR="00D21877" w:rsidRPr="00D21877">
        <w:rPr>
          <w:i/>
        </w:rPr>
        <w:t>(</w:t>
      </w:r>
      <w:r w:rsidRPr="00D21877">
        <w:rPr>
          <w:i/>
        </w:rPr>
        <w:t xml:space="preserve">z.B. </w:t>
      </w:r>
      <w:r w:rsidR="00FE07F5">
        <w:rPr>
          <w:i/>
        </w:rPr>
        <w:t xml:space="preserve">Wildschutzzäune, </w:t>
      </w:r>
      <w:r w:rsidR="003E4823" w:rsidRPr="00D21877">
        <w:rPr>
          <w:i/>
        </w:rPr>
        <w:t>Schutzzäune Wild</w:t>
      </w:r>
      <w:r w:rsidR="00963EAA" w:rsidRPr="00D21877">
        <w:rPr>
          <w:i/>
        </w:rPr>
        <w:t>katze</w:t>
      </w:r>
      <w:r w:rsidR="003E4823" w:rsidRPr="00D21877">
        <w:rPr>
          <w:i/>
        </w:rPr>
        <w:t>, Weidez</w:t>
      </w:r>
      <w:r w:rsidRPr="00D21877">
        <w:rPr>
          <w:i/>
        </w:rPr>
        <w:t xml:space="preserve">äune, </w:t>
      </w:r>
      <w:r w:rsidR="00EA2E5D" w:rsidRPr="00D21877">
        <w:rPr>
          <w:i/>
        </w:rPr>
        <w:t>Verkehrsschilder</w:t>
      </w:r>
      <w:r w:rsidR="00D21877" w:rsidRPr="00D21877">
        <w:rPr>
          <w:i/>
        </w:rPr>
        <w:t>)</w:t>
      </w:r>
      <w:r w:rsidR="00FE07F5">
        <w:rPr>
          <w:i/>
        </w:rPr>
        <w:t xml:space="preserve"> (hier ist mit der technischen Planung des RLBM abzustimmen, wer die Kosten ermittelt).</w:t>
      </w:r>
    </w:p>
    <w:p w14:paraId="4B9DC51F" w14:textId="4B3ACBAB" w:rsidR="00126E3F" w:rsidRDefault="00126E3F" w:rsidP="00667660">
      <w:pPr>
        <w:pStyle w:val="textkrper0"/>
      </w:pPr>
      <w:r>
        <w:t>Hauptgruppe 9</w:t>
      </w:r>
      <w:r w:rsidR="00D21877">
        <w:t xml:space="preserve"> -</w:t>
      </w:r>
      <w:r>
        <w:t xml:space="preserve"> Sonstige besondere Anlagen und Kosten</w:t>
      </w:r>
      <w:r w:rsidR="00D21877">
        <w:t xml:space="preserve"> </w:t>
      </w:r>
      <w:r w:rsidR="00D21877">
        <w:tab/>
      </w:r>
      <w:r w:rsidR="00D21877">
        <w:br/>
      </w:r>
      <w:r w:rsidR="00D21877" w:rsidRPr="00D21877">
        <w:rPr>
          <w:i/>
        </w:rPr>
        <w:t>(</w:t>
      </w:r>
      <w:r w:rsidR="003E4823" w:rsidRPr="00D21877">
        <w:rPr>
          <w:i/>
        </w:rPr>
        <w:t>z.B. Ersatzzahlungen nach BNatSchG</w:t>
      </w:r>
      <w:r w:rsidR="00D21877" w:rsidRPr="00D21877">
        <w:rPr>
          <w:i/>
        </w:rPr>
        <w:t>)</w:t>
      </w:r>
    </w:p>
    <w:p w14:paraId="7EA00D7A" w14:textId="4A7ECA02" w:rsidR="00667660" w:rsidRPr="00F04637" w:rsidRDefault="003F1B93" w:rsidP="003F1B93">
      <w:pPr>
        <w:pStyle w:val="textkrper0"/>
      </w:pPr>
      <w:r>
        <w:t xml:space="preserve">Die </w:t>
      </w:r>
      <w:r w:rsidR="00667660" w:rsidRPr="00F04637">
        <w:t>Massen</w:t>
      </w:r>
      <w:r w:rsidR="00F77FDF">
        <w:t>-/Flächen</w:t>
      </w:r>
      <w:r w:rsidR="00667660" w:rsidRPr="00F04637">
        <w:t>angaben werden aus den Maßnahmenblättern bzw. den Maßnahmenplänen ermittelt</w:t>
      </w:r>
      <w:r w:rsidR="00B57A53">
        <w:rPr>
          <w:rStyle w:val="Funotenzeichen"/>
        </w:rPr>
        <w:footnoteReference w:id="78"/>
      </w:r>
      <w:r w:rsidR="00667660" w:rsidRPr="00F04637">
        <w:t xml:space="preserve">. </w:t>
      </w:r>
      <w:r w:rsidR="00B21F90" w:rsidRPr="000244BF">
        <w:t>Einzelpreise sind bei den Landespflegern</w:t>
      </w:r>
      <w:r w:rsidR="000E6312">
        <w:t xml:space="preserve"> des LBM</w:t>
      </w:r>
      <w:r w:rsidR="00B21F90" w:rsidRPr="000244BF">
        <w:t>, die die Maßnahmen ausschreiben, anzufragen.</w:t>
      </w:r>
      <w:r w:rsidR="001D11E4" w:rsidRPr="000244BF">
        <w:t xml:space="preserve"> Ggf. können Pauschalbeträge (psch) in € angegeben werden.</w:t>
      </w:r>
      <w:r w:rsidR="001D11E4">
        <w:t xml:space="preserve"> </w:t>
      </w:r>
    </w:p>
    <w:p w14:paraId="5D31EBA4" w14:textId="77777777" w:rsidR="008D2A2D" w:rsidRDefault="00E73E8B" w:rsidP="00BD716B">
      <w:pPr>
        <w:pStyle w:val="textkrper0"/>
      </w:pPr>
      <w:r>
        <w:t>Kostenteilungen auf die Baulastträger Bund, Land, Kreis sind in Abstimmung mit der technischen Planung vorzunehmen.</w:t>
      </w:r>
    </w:p>
    <w:p w14:paraId="5F29E930" w14:textId="0813AE40" w:rsidR="00E73E8B" w:rsidRDefault="00FF6526" w:rsidP="00BD716B">
      <w:pPr>
        <w:pStyle w:val="textkrper0"/>
      </w:pPr>
      <w:r>
        <w:t>Die von den landespflegerischen Ingenieurbüros berechneten Kosten werden über die techn</w:t>
      </w:r>
      <w:r w:rsidR="00696944">
        <w:t>ische</w:t>
      </w:r>
      <w:r>
        <w:t xml:space="preserve"> Planung in d</w:t>
      </w:r>
      <w:r w:rsidR="000C1A2C">
        <w:t xml:space="preserve">as verwaltungsinterne </w:t>
      </w:r>
      <w:r>
        <w:t>Programm elK€</w:t>
      </w:r>
      <w:r w:rsidR="000C1A2C">
        <w:t xml:space="preserve"> übernommen.</w:t>
      </w:r>
    </w:p>
    <w:p w14:paraId="65E3C4E1" w14:textId="686BFD10" w:rsidR="008D2A2D" w:rsidRDefault="00A45130" w:rsidP="00BD716B">
      <w:pPr>
        <w:pStyle w:val="textkrper0"/>
      </w:pPr>
      <w:r>
        <w:t xml:space="preserve">Eine Besonderheit stellen der vorgezogene Grunderwerb sowie </w:t>
      </w:r>
      <w:r w:rsidR="00A624B6">
        <w:t xml:space="preserve">die </w:t>
      </w:r>
      <w:r>
        <w:t xml:space="preserve">vorgezogenen </w:t>
      </w:r>
      <w:r w:rsidR="00B57A53">
        <w:t>l</w:t>
      </w:r>
      <w:r>
        <w:t>andschaftspfl</w:t>
      </w:r>
      <w:r w:rsidR="003E4823">
        <w:t>e</w:t>
      </w:r>
      <w:r>
        <w:t>gerische</w:t>
      </w:r>
      <w:r w:rsidR="00A624B6">
        <w:t>n</w:t>
      </w:r>
      <w:r>
        <w:t xml:space="preserve"> Maßnahmen dar. </w:t>
      </w:r>
      <w:r w:rsidR="00E73E8B">
        <w:t>In der K</w:t>
      </w:r>
      <w:r>
        <w:t>o</w:t>
      </w:r>
      <w:r w:rsidR="00E73E8B">
        <w:t>s</w:t>
      </w:r>
      <w:r>
        <w:t>tenberechnung werden sie als ge</w:t>
      </w:r>
      <w:r w:rsidR="004A478D">
        <w:t>s</w:t>
      </w:r>
      <w:r>
        <w:t xml:space="preserve">onderte </w:t>
      </w:r>
      <w:r w:rsidR="00FE07F5">
        <w:t>Positionen</w:t>
      </w:r>
      <w:r>
        <w:t xml:space="preserve"> aufgeführt</w:t>
      </w:r>
      <w:r w:rsidR="00FE07F5">
        <w:t>, so dass die Kosten verwaltungsintern summiert werden können für z.B. die vorzeitige Meldung an das BMDV.</w:t>
      </w:r>
      <w:r w:rsidR="00075406">
        <w:rPr>
          <w:rStyle w:val="Funotenzeichen"/>
        </w:rPr>
        <w:footnoteReference w:id="79"/>
      </w:r>
    </w:p>
    <w:p w14:paraId="6E04E1E6" w14:textId="02D6C79D" w:rsidR="00BD716B" w:rsidRDefault="00BD716B" w:rsidP="00BD716B">
      <w:pPr>
        <w:pStyle w:val="textkrper0"/>
      </w:pPr>
      <w:r w:rsidRPr="00F04637">
        <w:t>Als zusätzliche Positionen sind in der Kosten</w:t>
      </w:r>
      <w:r w:rsidR="00224DB5">
        <w:t>ermittlung</w:t>
      </w:r>
      <w:r w:rsidRPr="00F04637">
        <w:t xml:space="preserve"> des LBP laufende Kosten wie z.B. Monitoring oder </w:t>
      </w:r>
      <w:r w:rsidRPr="00520360">
        <w:t>Unterhaltungspflege</w:t>
      </w:r>
      <w:r w:rsidRPr="00F04637">
        <w:t xml:space="preserve"> </w:t>
      </w:r>
      <w:r w:rsidR="009E0006">
        <w:t xml:space="preserve">für 30 Jahre </w:t>
      </w:r>
      <w:r w:rsidRPr="00F04637">
        <w:t xml:space="preserve">gesondert zu erfassen. Diese werden nicht in der Kostenberechnung der Gesamtmaßnahme abgebildet. </w:t>
      </w:r>
      <w:r w:rsidR="001C23C2">
        <w:t>(Unterhaltungsleistungen werden später jeweils vom Kostenträger bezahlt).</w:t>
      </w:r>
    </w:p>
    <w:p w14:paraId="483CFB5D" w14:textId="50E43F9D" w:rsidR="00507E73" w:rsidRDefault="009067D8" w:rsidP="00520360">
      <w:pPr>
        <w:pStyle w:val="textkrper0"/>
      </w:pPr>
      <w:r>
        <w:t xml:space="preserve">Werden Planfeststellungsunterlagen den Trägern öffentlicher Belange, Naturschutzverbänden und Betroffenen zur Stellungnahme übermittelt oder öffentlich ausgelegt, dann sind alle Unterlagen mit Darlegung der Kosten nicht enthalten. </w:t>
      </w:r>
      <w:r w:rsidR="008064AD">
        <w:t>„Im Feststellungsentwurf soll sich die Darstellung auf die Gesamtkosten und die Rechtsgrundlagen bei Kostenbeteiligungen Dritter beschränken“ (RE 2012).</w:t>
      </w:r>
      <w:r w:rsidR="005C7351">
        <w:t xml:space="preserve"> </w:t>
      </w:r>
      <w:r w:rsidR="00507E73">
        <w:br w:type="page"/>
      </w:r>
    </w:p>
    <w:p w14:paraId="4C5B1F8D" w14:textId="77777777" w:rsidR="00D64809" w:rsidRDefault="00D64809" w:rsidP="003C7F6A">
      <w:pPr>
        <w:pStyle w:val="berschrift2"/>
      </w:pPr>
      <w:bookmarkStart w:id="305" w:name="_Toc32590641"/>
      <w:bookmarkStart w:id="306" w:name="_Toc32596609"/>
      <w:bookmarkStart w:id="307" w:name="_Toc33718664"/>
      <w:bookmarkStart w:id="308" w:name="_Toc33721184"/>
      <w:bookmarkStart w:id="309" w:name="_Toc33721266"/>
      <w:bookmarkStart w:id="310" w:name="_Toc48718827"/>
      <w:bookmarkStart w:id="311" w:name="_Toc32590642"/>
      <w:bookmarkStart w:id="312" w:name="_Toc32596610"/>
      <w:bookmarkStart w:id="313" w:name="_Toc33718665"/>
      <w:bookmarkStart w:id="314" w:name="_Toc33721185"/>
      <w:bookmarkStart w:id="315" w:name="_Toc33721267"/>
      <w:bookmarkStart w:id="316" w:name="_Toc48718828"/>
      <w:bookmarkStart w:id="317" w:name="_Toc33721268"/>
      <w:bookmarkStart w:id="318" w:name="_Ref48560663"/>
      <w:bookmarkStart w:id="319" w:name="_Toc143588069"/>
      <w:bookmarkStart w:id="320" w:name="_Ref143590818"/>
      <w:bookmarkEnd w:id="305"/>
      <w:bookmarkEnd w:id="306"/>
      <w:bookmarkEnd w:id="307"/>
      <w:bookmarkEnd w:id="308"/>
      <w:bookmarkEnd w:id="309"/>
      <w:bookmarkEnd w:id="310"/>
      <w:bookmarkEnd w:id="311"/>
      <w:bookmarkEnd w:id="312"/>
      <w:bookmarkEnd w:id="313"/>
      <w:bookmarkEnd w:id="314"/>
      <w:bookmarkEnd w:id="315"/>
      <w:bookmarkEnd w:id="316"/>
      <w:r>
        <w:t xml:space="preserve">Kompensationskataster </w:t>
      </w:r>
      <w:r w:rsidR="00587EE7" w:rsidRPr="00587EE7">
        <w:t>FLISTRA</w:t>
      </w:r>
      <w:r w:rsidR="00587EE7" w:rsidRPr="00587EE7">
        <w:rPr>
          <w:i/>
        </w:rPr>
        <w:t>neo</w:t>
      </w:r>
      <w:r w:rsidR="00833926" w:rsidRPr="00F23326">
        <w:rPr>
          <w:i/>
        </w:rPr>
        <w:t xml:space="preserve"> </w:t>
      </w:r>
      <w:r w:rsidR="00833926">
        <w:t>und KSP</w:t>
      </w:r>
      <w:bookmarkEnd w:id="317"/>
      <w:bookmarkEnd w:id="318"/>
      <w:bookmarkEnd w:id="319"/>
      <w:bookmarkEnd w:id="320"/>
    </w:p>
    <w:p w14:paraId="65971FCF" w14:textId="17ED65E8" w:rsidR="005B3891" w:rsidRDefault="00D4146F" w:rsidP="00D255E3">
      <w:pPr>
        <w:pStyle w:val="Textkrper"/>
        <w:widowControl w:val="0"/>
        <w:rPr>
          <w:color w:val="000000"/>
          <w:szCs w:val="22"/>
        </w:rPr>
      </w:pPr>
      <w:r w:rsidRPr="008762AD">
        <w:rPr>
          <w:color w:val="000000"/>
          <w:szCs w:val="22"/>
        </w:rPr>
        <w:t xml:space="preserve">Die </w:t>
      </w:r>
      <w:r w:rsidR="00FB78B8" w:rsidRPr="008762AD">
        <w:rPr>
          <w:color w:val="000000"/>
          <w:szCs w:val="22"/>
        </w:rPr>
        <w:t xml:space="preserve">Daten zu den </w:t>
      </w:r>
      <w:r w:rsidRPr="008762AD">
        <w:rPr>
          <w:color w:val="000000"/>
          <w:szCs w:val="22"/>
        </w:rPr>
        <w:t>Ausgleichs</w:t>
      </w:r>
      <w:r w:rsidR="00FB78B8" w:rsidRPr="008762AD">
        <w:rPr>
          <w:color w:val="000000"/>
          <w:szCs w:val="22"/>
        </w:rPr>
        <w:t xml:space="preserve">- und Ersatzmaßnahmen sowie den CEF-/ FCS-Maßnahmen und den Schadensbegrenzungs- und Kohärenzsicherungsmaßnahmen sind </w:t>
      </w:r>
      <w:r w:rsidR="00166A51">
        <w:rPr>
          <w:color w:val="000000"/>
          <w:szCs w:val="22"/>
        </w:rPr>
        <w:t>a</w:t>
      </w:r>
      <w:r w:rsidR="005B3891" w:rsidRPr="00166A51">
        <w:rPr>
          <w:color w:val="000000"/>
          <w:szCs w:val="22"/>
        </w:rPr>
        <w:t xml:space="preserve">uf Basis der zwischen </w:t>
      </w:r>
      <w:r w:rsidR="00166A51">
        <w:rPr>
          <w:color w:val="000000"/>
          <w:szCs w:val="22"/>
        </w:rPr>
        <w:t xml:space="preserve">dem </w:t>
      </w:r>
      <w:r w:rsidR="005B3891" w:rsidRPr="00166A51">
        <w:rPr>
          <w:color w:val="000000"/>
          <w:szCs w:val="22"/>
        </w:rPr>
        <w:t>A</w:t>
      </w:r>
      <w:r w:rsidR="00166A51">
        <w:rPr>
          <w:color w:val="000000"/>
          <w:szCs w:val="22"/>
        </w:rPr>
        <w:t>uftragnehmer</w:t>
      </w:r>
      <w:r w:rsidR="005B3891" w:rsidRPr="00166A51">
        <w:rPr>
          <w:color w:val="000000"/>
          <w:szCs w:val="22"/>
        </w:rPr>
        <w:t xml:space="preserve"> und A</w:t>
      </w:r>
      <w:r w:rsidR="00166A51">
        <w:rPr>
          <w:color w:val="000000"/>
          <w:szCs w:val="22"/>
        </w:rPr>
        <w:t>uftraggeber</w:t>
      </w:r>
      <w:r w:rsidR="005B3891" w:rsidRPr="00166A51">
        <w:rPr>
          <w:color w:val="000000"/>
          <w:szCs w:val="22"/>
        </w:rPr>
        <w:t xml:space="preserve"> abgestimmten Endfassung des Landschaftspflegerischen Begleitplans</w:t>
      </w:r>
      <w:r w:rsidR="00F23326" w:rsidRPr="008762AD">
        <w:rPr>
          <w:color w:val="000000"/>
          <w:szCs w:val="22"/>
        </w:rPr>
        <w:t xml:space="preserve"> </w:t>
      </w:r>
      <w:r w:rsidR="00FB78B8" w:rsidRPr="008762AD">
        <w:rPr>
          <w:color w:val="000000"/>
          <w:szCs w:val="22"/>
        </w:rPr>
        <w:t xml:space="preserve">in die </w:t>
      </w:r>
      <w:r w:rsidR="005B3891">
        <w:rPr>
          <w:color w:val="000000"/>
          <w:szCs w:val="22"/>
        </w:rPr>
        <w:t xml:space="preserve">webbasierte </w:t>
      </w:r>
      <w:r w:rsidR="00FB78B8" w:rsidRPr="00301BD8">
        <w:rPr>
          <w:color w:val="000000"/>
          <w:szCs w:val="22"/>
        </w:rPr>
        <w:t xml:space="preserve">Datenbank </w:t>
      </w:r>
      <w:r w:rsidR="00587EE7" w:rsidRPr="00587EE7">
        <w:rPr>
          <w:color w:val="000000"/>
          <w:szCs w:val="22"/>
        </w:rPr>
        <w:t>FLISTRA</w:t>
      </w:r>
      <w:r w:rsidR="00587EE7" w:rsidRPr="00587EE7">
        <w:rPr>
          <w:i/>
          <w:color w:val="000000"/>
          <w:szCs w:val="22"/>
        </w:rPr>
        <w:t>neo</w:t>
      </w:r>
      <w:r w:rsidR="00FB78B8" w:rsidRPr="00301BD8">
        <w:rPr>
          <w:color w:val="000000"/>
          <w:szCs w:val="22"/>
        </w:rPr>
        <w:t xml:space="preserve"> (</w:t>
      </w:r>
      <w:r w:rsidR="00FB78B8" w:rsidRPr="008762AD">
        <w:rPr>
          <w:color w:val="000000"/>
          <w:szCs w:val="22"/>
        </w:rPr>
        <w:t>Fl</w:t>
      </w:r>
      <w:r w:rsidR="00FB78B8" w:rsidRPr="00301BD8">
        <w:rPr>
          <w:color w:val="000000"/>
          <w:szCs w:val="22"/>
        </w:rPr>
        <w:t>ächen</w:t>
      </w:r>
      <w:r w:rsidR="00FB78B8" w:rsidRPr="008762AD">
        <w:rPr>
          <w:color w:val="000000"/>
          <w:szCs w:val="22"/>
        </w:rPr>
        <w:t>i</w:t>
      </w:r>
      <w:r w:rsidR="00FB78B8" w:rsidRPr="00301BD8">
        <w:rPr>
          <w:color w:val="000000"/>
          <w:szCs w:val="22"/>
        </w:rPr>
        <w:t>nformations</w:t>
      </w:r>
      <w:r w:rsidR="00FB78B8" w:rsidRPr="008762AD">
        <w:rPr>
          <w:color w:val="000000"/>
          <w:szCs w:val="22"/>
        </w:rPr>
        <w:t>s</w:t>
      </w:r>
      <w:r w:rsidR="00FB78B8" w:rsidRPr="00301BD8">
        <w:rPr>
          <w:color w:val="000000"/>
          <w:szCs w:val="22"/>
        </w:rPr>
        <w:t xml:space="preserve">ystem Landespflege im </w:t>
      </w:r>
      <w:r w:rsidR="00FB78B8" w:rsidRPr="008762AD">
        <w:rPr>
          <w:color w:val="000000"/>
          <w:szCs w:val="22"/>
        </w:rPr>
        <w:t>Stra</w:t>
      </w:r>
      <w:r w:rsidR="00FB78B8" w:rsidRPr="00301BD8">
        <w:rPr>
          <w:color w:val="000000"/>
          <w:szCs w:val="22"/>
        </w:rPr>
        <w:t>ßenbau Rheinland-Pfalz) einzugeben.</w:t>
      </w:r>
      <w:r w:rsidR="00F23326" w:rsidRPr="00301BD8">
        <w:rPr>
          <w:color w:val="000000"/>
          <w:szCs w:val="22"/>
        </w:rPr>
        <w:t xml:space="preserve"> </w:t>
      </w:r>
      <w:r w:rsidR="00EC190E">
        <w:rPr>
          <w:color w:val="000000"/>
          <w:szCs w:val="22"/>
        </w:rPr>
        <w:t xml:space="preserve">Dies ist je nach Vertrag von den Planungsbüros vorzunehmen. </w:t>
      </w:r>
      <w:r w:rsidR="00CA70B0" w:rsidRPr="00301BD8">
        <w:rPr>
          <w:color w:val="000000"/>
          <w:szCs w:val="22"/>
        </w:rPr>
        <w:t>Nicht einge</w:t>
      </w:r>
      <w:r w:rsidR="00736EA9">
        <w:rPr>
          <w:color w:val="000000"/>
          <w:szCs w:val="22"/>
        </w:rPr>
        <w:t>tragen</w:t>
      </w:r>
      <w:r w:rsidR="00CA70B0" w:rsidRPr="00301BD8">
        <w:rPr>
          <w:color w:val="000000"/>
          <w:szCs w:val="22"/>
        </w:rPr>
        <w:t xml:space="preserve"> werden die </w:t>
      </w:r>
      <w:r w:rsidR="006045B7" w:rsidRPr="00301BD8">
        <w:rPr>
          <w:color w:val="000000"/>
          <w:szCs w:val="22"/>
        </w:rPr>
        <w:t>B</w:t>
      </w:r>
      <w:r w:rsidR="00301BD8" w:rsidRPr="00301BD8">
        <w:rPr>
          <w:color w:val="000000"/>
          <w:szCs w:val="22"/>
        </w:rPr>
        <w:t>egrünungsmaß</w:t>
      </w:r>
      <w:r w:rsidR="006045B7" w:rsidRPr="00301BD8">
        <w:rPr>
          <w:color w:val="000000"/>
          <w:szCs w:val="22"/>
        </w:rPr>
        <w:t>n</w:t>
      </w:r>
      <w:r w:rsidR="00301BD8">
        <w:rPr>
          <w:color w:val="000000"/>
          <w:szCs w:val="22"/>
        </w:rPr>
        <w:t>a</w:t>
      </w:r>
      <w:r w:rsidR="006045B7" w:rsidRPr="00301BD8">
        <w:rPr>
          <w:color w:val="000000"/>
          <w:szCs w:val="22"/>
        </w:rPr>
        <w:t>hmen</w:t>
      </w:r>
      <w:r w:rsidR="00B25DA8" w:rsidRPr="00301BD8">
        <w:rPr>
          <w:color w:val="000000"/>
          <w:szCs w:val="22"/>
        </w:rPr>
        <w:t xml:space="preserve"> </w:t>
      </w:r>
      <w:r w:rsidR="00224DB5">
        <w:rPr>
          <w:color w:val="000000"/>
          <w:szCs w:val="22"/>
        </w:rPr>
        <w:t xml:space="preserve">auf Straßennebenflächen, Wiederherstellungsmaßnahmen </w:t>
      </w:r>
      <w:r w:rsidR="00B25DA8" w:rsidRPr="00301BD8">
        <w:rPr>
          <w:color w:val="000000"/>
          <w:szCs w:val="22"/>
        </w:rPr>
        <w:t xml:space="preserve">sowie </w:t>
      </w:r>
      <w:r w:rsidR="00301BD8">
        <w:rPr>
          <w:color w:val="000000"/>
          <w:szCs w:val="22"/>
        </w:rPr>
        <w:t>ein Großteil der</w:t>
      </w:r>
      <w:r w:rsidR="00B25DA8" w:rsidRPr="00301BD8">
        <w:rPr>
          <w:color w:val="000000"/>
          <w:szCs w:val="22"/>
        </w:rPr>
        <w:t xml:space="preserve"> Vermeidungsmaßnahmen</w:t>
      </w:r>
      <w:r w:rsidR="00CA70B0" w:rsidRPr="00301BD8">
        <w:rPr>
          <w:color w:val="000000"/>
          <w:szCs w:val="22"/>
        </w:rPr>
        <w:t>.</w:t>
      </w:r>
      <w:r w:rsidR="00F36DC3" w:rsidRPr="00301BD8">
        <w:rPr>
          <w:color w:val="000000"/>
          <w:szCs w:val="22"/>
        </w:rPr>
        <w:t xml:space="preserve"> </w:t>
      </w:r>
      <w:r w:rsidR="00301BD8" w:rsidRPr="008762AD">
        <w:rPr>
          <w:color w:val="000000"/>
          <w:szCs w:val="22"/>
        </w:rPr>
        <w:t>Vermeidungsmaßnahmen, die einer Herstellung oder dauerhaften Unterhaltung/ Überwachung bedürfen (z.B. Überflughilfen, Amphibienleiteinrichtungen</w:t>
      </w:r>
      <w:r w:rsidR="00224DB5">
        <w:rPr>
          <w:color w:val="000000"/>
          <w:szCs w:val="22"/>
        </w:rPr>
        <w:t>)</w:t>
      </w:r>
      <w:r w:rsidR="00301BD8" w:rsidRPr="008762AD">
        <w:rPr>
          <w:color w:val="000000"/>
          <w:szCs w:val="22"/>
        </w:rPr>
        <w:t xml:space="preserve">, sind </w:t>
      </w:r>
      <w:r w:rsidR="001E63BE">
        <w:rPr>
          <w:color w:val="000000"/>
          <w:szCs w:val="22"/>
        </w:rPr>
        <w:t xml:space="preserve">jedoch </w:t>
      </w:r>
      <w:r w:rsidR="00301BD8" w:rsidRPr="008762AD">
        <w:rPr>
          <w:color w:val="000000"/>
          <w:szCs w:val="22"/>
        </w:rPr>
        <w:t xml:space="preserve">in </w:t>
      </w:r>
      <w:r w:rsidR="00587EE7" w:rsidRPr="00587EE7">
        <w:rPr>
          <w:color w:val="000000"/>
          <w:szCs w:val="22"/>
        </w:rPr>
        <w:t>FLISTRA</w:t>
      </w:r>
      <w:r w:rsidR="00587EE7" w:rsidRPr="00587EE7">
        <w:rPr>
          <w:i/>
          <w:color w:val="000000"/>
          <w:szCs w:val="22"/>
        </w:rPr>
        <w:t>neo</w:t>
      </w:r>
      <w:r w:rsidR="00301BD8" w:rsidRPr="008762AD">
        <w:rPr>
          <w:color w:val="000000"/>
          <w:szCs w:val="22"/>
        </w:rPr>
        <w:t xml:space="preserve"> einzutragen</w:t>
      </w:r>
      <w:r w:rsidR="00224DB5">
        <w:rPr>
          <w:color w:val="000000"/>
          <w:szCs w:val="22"/>
        </w:rPr>
        <w:t>.</w:t>
      </w:r>
    </w:p>
    <w:p w14:paraId="10D234FC" w14:textId="2AC445E4" w:rsidR="0077567B" w:rsidRDefault="0077567B" w:rsidP="0077567B">
      <w:pPr>
        <w:pStyle w:val="Textkrper"/>
        <w:widowControl w:val="0"/>
        <w:rPr>
          <w:color w:val="000000"/>
          <w:szCs w:val="22"/>
        </w:rPr>
      </w:pPr>
      <w:r w:rsidRPr="0077567B">
        <w:rPr>
          <w:color w:val="000000"/>
          <w:szCs w:val="22"/>
        </w:rPr>
        <w:t xml:space="preserve">Die Richtigkeit und Aktualität der eingegebenen Daten zu den Kompensationsmaßnahmen sind von zentraler Bedeutung für die Arbeit mit den Maßnahmen und damit auch für ihren Erfolg. Nur dann kann die Betreuung der Maßnahmen über den gesamten Entwicklungszyklus von der Planung bis zur </w:t>
      </w:r>
      <w:r w:rsidR="002414C2">
        <w:t>Unterhaltung</w:t>
      </w:r>
      <w:r w:rsidRPr="0077567B">
        <w:rPr>
          <w:color w:val="000000"/>
          <w:szCs w:val="22"/>
        </w:rPr>
        <w:t xml:space="preserve"> mit der neuen Datenbank wirksam unterstützt und organisiert werden. Neben richtigen und aktuellen Daten sind aber auch gewisse Standards zur Dokumentation der Maßnahmenplanungen wichtig, so dass eine Genauigkeit und Einheitlichkeit bei der Datenablage gewährleistet werden kann.</w:t>
      </w:r>
    </w:p>
    <w:p w14:paraId="03B62A03" w14:textId="649087D8" w:rsidR="00FB78B8" w:rsidRDefault="00F23326" w:rsidP="008762AD">
      <w:pPr>
        <w:pStyle w:val="Textkrper"/>
        <w:widowControl w:val="0"/>
      </w:pPr>
      <w:r w:rsidRPr="00520360">
        <w:rPr>
          <w:color w:val="000000"/>
          <w:szCs w:val="22"/>
        </w:rPr>
        <w:t xml:space="preserve">Näheres </w:t>
      </w:r>
      <w:r w:rsidR="005D4939" w:rsidRPr="00520360">
        <w:rPr>
          <w:color w:val="000000"/>
          <w:szCs w:val="22"/>
        </w:rPr>
        <w:t xml:space="preserve">zur Handhabung </w:t>
      </w:r>
      <w:r w:rsidRPr="00520360">
        <w:rPr>
          <w:color w:val="000000"/>
          <w:szCs w:val="22"/>
        </w:rPr>
        <w:t xml:space="preserve">regeln die „LBM-internen Hinweise für die </w:t>
      </w:r>
      <w:r w:rsidR="0070188C" w:rsidRPr="00520360">
        <w:rPr>
          <w:color w:val="000000"/>
          <w:szCs w:val="22"/>
        </w:rPr>
        <w:t>Datene</w:t>
      </w:r>
      <w:r w:rsidRPr="00520360">
        <w:rPr>
          <w:color w:val="000000"/>
          <w:szCs w:val="22"/>
        </w:rPr>
        <w:t xml:space="preserve">ingabe in </w:t>
      </w:r>
      <w:r w:rsidR="00587EE7" w:rsidRPr="00520360">
        <w:rPr>
          <w:color w:val="000000"/>
          <w:szCs w:val="22"/>
        </w:rPr>
        <w:t>FLISTRA</w:t>
      </w:r>
      <w:r w:rsidR="00587EE7" w:rsidRPr="00520360">
        <w:rPr>
          <w:i/>
          <w:color w:val="000000"/>
          <w:szCs w:val="22"/>
        </w:rPr>
        <w:t>neo</w:t>
      </w:r>
      <w:r w:rsidRPr="00520360">
        <w:rPr>
          <w:color w:val="000000"/>
          <w:szCs w:val="22"/>
        </w:rPr>
        <w:t>“ (</w:t>
      </w:r>
      <w:r w:rsidR="00FE0248" w:rsidRPr="00520360">
        <w:rPr>
          <w:color w:val="000000"/>
          <w:szCs w:val="22"/>
        </w:rPr>
        <w:t>jeweils aktuellster Stand auf L und im Internet</w:t>
      </w:r>
      <w:r w:rsidR="0070188C" w:rsidRPr="00A318AD">
        <w:rPr>
          <w:color w:val="000000"/>
          <w:szCs w:val="22"/>
        </w:rPr>
        <w:t xml:space="preserve">, dazu </w:t>
      </w:r>
      <w:r w:rsidR="00CB3A6F" w:rsidRPr="00A318AD">
        <w:rPr>
          <w:color w:val="000000"/>
          <w:szCs w:val="22"/>
        </w:rPr>
        <w:t xml:space="preserve">themenbezogene </w:t>
      </w:r>
      <w:r w:rsidR="0070188C" w:rsidRPr="00A318AD">
        <w:rPr>
          <w:color w:val="000000"/>
          <w:szCs w:val="22"/>
        </w:rPr>
        <w:t>Tutorials und Schulungsvideos sowie zeitnah eine WIKI-Austauschplattform</w:t>
      </w:r>
      <w:r w:rsidRPr="00A318AD">
        <w:rPr>
          <w:color w:val="000000"/>
          <w:szCs w:val="22"/>
        </w:rPr>
        <w:t>).</w:t>
      </w:r>
      <w:r w:rsidRPr="00714136">
        <w:rPr>
          <w:color w:val="000000"/>
          <w:szCs w:val="22"/>
        </w:rPr>
        <w:t xml:space="preserve"> </w:t>
      </w:r>
    </w:p>
    <w:p w14:paraId="7E7659A7" w14:textId="48744CD3" w:rsidR="005D4939" w:rsidRDefault="005D4939" w:rsidP="008762AD">
      <w:pPr>
        <w:pStyle w:val="Textkrper"/>
        <w:widowControl w:val="0"/>
      </w:pPr>
      <w:r>
        <w:t xml:space="preserve">Gemäß Landeskompensationsverzeichnisverordnung Rheinland-Pfalz (LKompVzVO Juli 2018) müssen die Kompensationsflächen und </w:t>
      </w:r>
      <w:r w:rsidR="001E63BE">
        <w:t>-</w:t>
      </w:r>
      <w:r>
        <w:t xml:space="preserve">maßnahmen zum Zeitpunkt der Erteilung der Zulassung des Vorhabens ins KomOn Service Portal (KSP) des Landes Rheinland-Pfalz </w:t>
      </w:r>
      <w:r w:rsidR="001E63BE">
        <w:t>überführt</w:t>
      </w:r>
      <w:r>
        <w:t xml:space="preserve"> werden. </w:t>
      </w:r>
      <w:r w:rsidR="001E63BE" w:rsidRPr="00520360">
        <w:t>Allerdings findet seitens des LBM keine Direkteingabe in KSP statt, sondern</w:t>
      </w:r>
      <w:r w:rsidR="001E63BE" w:rsidRPr="001E63BE">
        <w:t xml:space="preserve"> v</w:t>
      </w:r>
      <w:r w:rsidR="001E63BE" w:rsidRPr="00A318AD">
        <w:t xml:space="preserve">on </w:t>
      </w:r>
      <w:r w:rsidR="001E63BE" w:rsidRPr="00A318AD">
        <w:rPr>
          <w:color w:val="000000"/>
          <w:szCs w:val="22"/>
        </w:rPr>
        <w:t>FLISTRA</w:t>
      </w:r>
      <w:r w:rsidR="001E63BE" w:rsidRPr="00A318AD">
        <w:rPr>
          <w:i/>
          <w:color w:val="000000"/>
          <w:szCs w:val="22"/>
        </w:rPr>
        <w:t>neo</w:t>
      </w:r>
      <w:r w:rsidR="001E63BE" w:rsidRPr="00A318AD">
        <w:t xml:space="preserve"> aus erfolgt nach Prüfung durch die Zentrale eine </w:t>
      </w:r>
      <w:r w:rsidR="001E63BE" w:rsidRPr="00520360">
        <w:t>automatisierte</w:t>
      </w:r>
      <w:r w:rsidR="001E63BE" w:rsidRPr="001E63BE">
        <w:t xml:space="preserve"> </w:t>
      </w:r>
      <w:r w:rsidR="00F36DC3" w:rsidRPr="00A318AD">
        <w:t>Weitergabe</w:t>
      </w:r>
      <w:r w:rsidR="00F36DC3" w:rsidRPr="00ED589C">
        <w:t xml:space="preserve"> der Daten </w:t>
      </w:r>
      <w:r w:rsidR="00F36DC3">
        <w:t xml:space="preserve">an das </w:t>
      </w:r>
      <w:r w:rsidR="00F36DC3" w:rsidRPr="00ED589C">
        <w:t>KomOn-Service-Portal (KSP) des Landes Rheinland-Pfalz (</w:t>
      </w:r>
      <w:r w:rsidR="00F36DC3">
        <w:t>vgl.</w:t>
      </w:r>
      <w:r w:rsidR="008F0078" w:rsidRPr="008F0078">
        <w:t xml:space="preserve"> </w:t>
      </w:r>
      <w:hyperlink r:id="rId121" w:history="1">
        <w:r w:rsidR="008F0078">
          <w:rPr>
            <w:rStyle w:val="Hyperlink"/>
          </w:rPr>
          <w:t>Grundlageninformationen zum KSP . Ministerium für Klimaschutz, Umwelt, Energie und Mobilität des Landes Rheinland-Pfalz (rlp.de)</w:t>
        </w:r>
      </w:hyperlink>
      <w:r w:rsidR="00F36DC3" w:rsidRPr="00ED589C">
        <w:t>)</w:t>
      </w:r>
      <w:r w:rsidR="00F36DC3">
        <w:rPr>
          <w:color w:val="00B050"/>
        </w:rPr>
        <w:t xml:space="preserve">. </w:t>
      </w:r>
      <w:r>
        <w:t>Näheres hierzu w</w:t>
      </w:r>
      <w:r w:rsidR="00F36DC3">
        <w:t>u</w:t>
      </w:r>
      <w:r>
        <w:t>rd</w:t>
      </w:r>
      <w:r w:rsidR="00F36DC3">
        <w:t>e per</w:t>
      </w:r>
      <w:r>
        <w:t xml:space="preserve"> Rundschreiben an die Regionalstellen mitgeteilt.</w:t>
      </w:r>
      <w:r w:rsidR="00CF5D1C">
        <w:rPr>
          <w:rStyle w:val="Funotenzeichen"/>
        </w:rPr>
        <w:footnoteReference w:id="80"/>
      </w:r>
    </w:p>
    <w:p w14:paraId="559E14F1" w14:textId="77777777" w:rsidR="0070188C" w:rsidRDefault="0070188C" w:rsidP="008762AD">
      <w:pPr>
        <w:pStyle w:val="Textkrper"/>
        <w:widowControl w:val="0"/>
      </w:pPr>
    </w:p>
    <w:p w14:paraId="0020089C" w14:textId="63747C44" w:rsidR="00464E49" w:rsidRDefault="00464E49">
      <w:pPr>
        <w:spacing w:after="0" w:line="240" w:lineRule="auto"/>
        <w:jc w:val="left"/>
      </w:pPr>
      <w:r>
        <w:br w:type="page"/>
      </w:r>
    </w:p>
    <w:p w14:paraId="1D5A4E16" w14:textId="77777777" w:rsidR="00D072E9" w:rsidRDefault="003E2A46" w:rsidP="003C7F6A">
      <w:pPr>
        <w:pStyle w:val="berschrift2"/>
      </w:pPr>
      <w:bookmarkStart w:id="321" w:name="_Toc143588070"/>
      <w:r w:rsidRPr="00CB4D97">
        <w:t>Integration umweltrelevanter Inhalte in die Entwurfsunterlagen nach RE 2012</w:t>
      </w:r>
      <w:bookmarkEnd w:id="321"/>
    </w:p>
    <w:p w14:paraId="2C72638E" w14:textId="77777777" w:rsidR="003E2A46" w:rsidRPr="00CB4D97" w:rsidRDefault="003E2A46" w:rsidP="008762AD">
      <w:pPr>
        <w:widowControl w:val="0"/>
        <w:spacing w:line="300" w:lineRule="auto"/>
        <w:rPr>
          <w:rFonts w:cs="Arial"/>
        </w:rPr>
      </w:pPr>
      <w:r w:rsidRPr="00CB4D97">
        <w:rPr>
          <w:rFonts w:cs="Arial"/>
        </w:rPr>
        <w:t xml:space="preserve">Die </w:t>
      </w:r>
      <w:r w:rsidR="00A0726A">
        <w:rPr>
          <w:rFonts w:cs="Arial"/>
        </w:rPr>
        <w:t>„</w:t>
      </w:r>
      <w:r w:rsidRPr="00CB4D97">
        <w:rPr>
          <w:rFonts w:cs="Arial"/>
        </w:rPr>
        <w:t>R</w:t>
      </w:r>
      <w:r w:rsidR="00A0726A">
        <w:rPr>
          <w:rFonts w:cs="Arial"/>
        </w:rPr>
        <w:t>ichtlinien zum Planungsprozess und für die einheitliche Gestaltung</w:t>
      </w:r>
      <w:r w:rsidR="00367439">
        <w:rPr>
          <w:rFonts w:cs="Arial"/>
        </w:rPr>
        <w:t xml:space="preserve"> </w:t>
      </w:r>
      <w:r w:rsidR="00A0726A">
        <w:rPr>
          <w:rFonts w:cs="Arial"/>
        </w:rPr>
        <w:t>von Entwurfsunterlagen im Straßenbau“ (R</w:t>
      </w:r>
      <w:r w:rsidRPr="00CB4D97">
        <w:rPr>
          <w:rFonts w:cs="Arial"/>
        </w:rPr>
        <w:t>E 2012</w:t>
      </w:r>
      <w:r w:rsidR="00A0726A">
        <w:rPr>
          <w:rFonts w:cs="Arial"/>
        </w:rPr>
        <w:t>)</w:t>
      </w:r>
      <w:r w:rsidRPr="00CB4D97">
        <w:rPr>
          <w:rFonts w:cs="Arial"/>
        </w:rPr>
        <w:t xml:space="preserve"> gelten für die Aufstellung von Entwurfsunterlagen im Rahmen des Neu-, Um- und Ausbaus von Bundesfernstraßen und Landesstraßen. Sie können auch bei Straßenbauvorhaben anderer Baulastträger angewendet werden.</w:t>
      </w:r>
    </w:p>
    <w:p w14:paraId="3B6215F4" w14:textId="77777777" w:rsidR="003E2A46" w:rsidRPr="00CB4D97" w:rsidRDefault="003E2A46" w:rsidP="008762AD">
      <w:pPr>
        <w:widowControl w:val="0"/>
        <w:spacing w:line="300" w:lineRule="auto"/>
        <w:rPr>
          <w:rFonts w:cs="Arial"/>
        </w:rPr>
      </w:pPr>
      <w:r w:rsidRPr="00CB4D97">
        <w:rPr>
          <w:rFonts w:cs="Arial"/>
        </w:rPr>
        <w:t>Die RE 2012 sehen ein Baukastensystem über die Planungsstufen Vorplanung, Entwurfsplanung und Genehmigungsplanung vor, nach</w:t>
      </w:r>
      <w:r>
        <w:rPr>
          <w:rFonts w:cs="Arial"/>
        </w:rPr>
        <w:t xml:space="preserve"> </w:t>
      </w:r>
      <w:r w:rsidRPr="00CB4D97">
        <w:rPr>
          <w:rFonts w:cs="Arial"/>
        </w:rPr>
        <w:t xml:space="preserve">dem die Entwurfsunterlagen entsprechend fortzuschreiben sind. </w:t>
      </w:r>
    </w:p>
    <w:p w14:paraId="3CF1038A" w14:textId="77777777" w:rsidR="003E2A46" w:rsidRDefault="003E2A46" w:rsidP="008762AD">
      <w:pPr>
        <w:widowControl w:val="0"/>
        <w:spacing w:line="300" w:lineRule="auto"/>
        <w:rPr>
          <w:rFonts w:cs="Arial"/>
        </w:rPr>
      </w:pPr>
      <w:r w:rsidRPr="00CB4D97">
        <w:rPr>
          <w:rFonts w:cs="Arial"/>
        </w:rPr>
        <w:t xml:space="preserve">Die umweltrelevanten Inhalte sind in den Unterlagen 1 (Erläuterungsbericht), 9 (Landschaftspflegerische Maßnahmen) und 19 (Umweltfachliche Untersuchungen) zusammengefasst. </w:t>
      </w:r>
    </w:p>
    <w:p w14:paraId="05218D11" w14:textId="4D11D662" w:rsidR="003E2A46" w:rsidRPr="00CB4D97" w:rsidRDefault="003E2A46" w:rsidP="003E2A46">
      <w:pPr>
        <w:spacing w:after="220" w:line="300" w:lineRule="auto"/>
        <w:rPr>
          <w:rFonts w:cs="Arial"/>
        </w:rPr>
      </w:pPr>
      <w:r w:rsidRPr="00CB4D97">
        <w:rPr>
          <w:rFonts w:cs="Arial"/>
        </w:rPr>
        <w:t xml:space="preserve">Der LBP wird </w:t>
      </w:r>
      <w:r>
        <w:rPr>
          <w:rFonts w:cs="Arial"/>
        </w:rPr>
        <w:t>gemäß § 26 HOAI</w:t>
      </w:r>
      <w:r w:rsidRPr="00CB4D97">
        <w:rPr>
          <w:rFonts w:cs="Arial"/>
        </w:rPr>
        <w:t xml:space="preserve"> </w:t>
      </w:r>
      <w:r w:rsidR="00F84C4B">
        <w:rPr>
          <w:rFonts w:cs="Arial"/>
        </w:rPr>
        <w:t xml:space="preserve">sowie der HVA F-StB </w:t>
      </w:r>
      <w:r w:rsidRPr="00CB4D97">
        <w:rPr>
          <w:rFonts w:cs="Arial"/>
        </w:rPr>
        <w:t>erstellt</w:t>
      </w:r>
      <w:r>
        <w:rPr>
          <w:rFonts w:cs="Arial"/>
        </w:rPr>
        <w:t xml:space="preserve"> und besteht aus einem Textteil mit Anlagen sowie einem Kartenteil. Nach Abschluss des LBP werden die </w:t>
      </w:r>
      <w:r w:rsidRPr="00CB4D97">
        <w:rPr>
          <w:rFonts w:cs="Arial"/>
        </w:rPr>
        <w:t>Entwurfsunterlage</w:t>
      </w:r>
      <w:r>
        <w:rPr>
          <w:rFonts w:cs="Arial"/>
        </w:rPr>
        <w:t xml:space="preserve">n nach RE 2012 aufgestellt und der LBP in die Unterlagen 9 und 19 integriert. </w:t>
      </w:r>
    </w:p>
    <w:p w14:paraId="732D8709" w14:textId="77777777" w:rsidR="003E2A46" w:rsidRPr="00FE3CD4" w:rsidRDefault="003E2A46" w:rsidP="00BC6D32">
      <w:pPr>
        <w:pStyle w:val="berschrift3"/>
        <w:numPr>
          <w:ilvl w:val="1"/>
          <w:numId w:val="34"/>
        </w:numPr>
        <w:tabs>
          <w:tab w:val="num" w:pos="6181"/>
        </w:tabs>
        <w:ind w:left="1077" w:hanging="1077"/>
      </w:pPr>
      <w:bookmarkStart w:id="322" w:name="_Toc532552094"/>
      <w:bookmarkStart w:id="323" w:name="_Toc143588071"/>
      <w:r w:rsidRPr="00FE3CD4">
        <w:t>Erläuterungsbericht (Unterlage 1)</w:t>
      </w:r>
      <w:bookmarkEnd w:id="322"/>
      <w:bookmarkEnd w:id="323"/>
    </w:p>
    <w:p w14:paraId="34A25783" w14:textId="77777777" w:rsidR="003E2A46" w:rsidRPr="00CB4D97" w:rsidRDefault="003E2A46" w:rsidP="003E2A46">
      <w:pPr>
        <w:spacing w:after="220" w:line="300" w:lineRule="auto"/>
        <w:rPr>
          <w:rFonts w:cs="Arial"/>
        </w:rPr>
      </w:pPr>
      <w:r w:rsidRPr="00CB4D97">
        <w:rPr>
          <w:rFonts w:cs="Arial"/>
        </w:rPr>
        <w:t>Um die Allgemeinverständlichkeit des Erläuterungsberichts zu gewährleisten, ist eine zusammenfassende Darstellung aller Ergebnisse der einzelnen Fachuntersuchungen (der Entwurfsunterlagen) erforderlich. Weiterführende und herleitende textliche Abhandlungen sind in den entsprechenden Entwurfsunterlagen der Teile C und D einzuordnen.</w:t>
      </w:r>
    </w:p>
    <w:p w14:paraId="5303FE27" w14:textId="77777777" w:rsidR="003E2A46" w:rsidRPr="00CB4D97" w:rsidRDefault="003E2A46" w:rsidP="003E2A46">
      <w:pPr>
        <w:spacing w:after="220" w:line="300" w:lineRule="auto"/>
        <w:rPr>
          <w:rFonts w:cs="Arial"/>
        </w:rPr>
      </w:pPr>
      <w:r w:rsidRPr="00CB4D97">
        <w:rPr>
          <w:rFonts w:cs="Arial"/>
        </w:rPr>
        <w:t>Der Erläuterungsbericht ist vom technischen Planer und vom Landschaftsplaner gemeinsam zu erstellen. Folgende Kapitel sind vom Landschaftsplaner bzw. unter seiner Mithilfe beizubringen:</w:t>
      </w:r>
    </w:p>
    <w:p w14:paraId="5B39F588" w14:textId="77777777" w:rsidR="003E2A46" w:rsidRPr="00CB4D97" w:rsidRDefault="003E2A46" w:rsidP="003E2A46">
      <w:pPr>
        <w:spacing w:after="120" w:line="300" w:lineRule="auto"/>
        <w:ind w:left="567" w:hanging="567"/>
        <w:rPr>
          <w:rFonts w:cs="Arial"/>
        </w:rPr>
      </w:pPr>
      <w:r w:rsidRPr="00CB4D97">
        <w:rPr>
          <w:rFonts w:cs="Arial"/>
        </w:rPr>
        <w:t xml:space="preserve">2.2 </w:t>
      </w:r>
      <w:r w:rsidRPr="00CB4D97">
        <w:rPr>
          <w:rFonts w:cs="Arial"/>
        </w:rPr>
        <w:tab/>
        <w:t>Pflicht zur Umweltverträglichkeitsprüfung</w:t>
      </w:r>
    </w:p>
    <w:p w14:paraId="598D5AAA" w14:textId="77777777" w:rsidR="003E2A46" w:rsidRPr="00CB4D97" w:rsidRDefault="003E2A46" w:rsidP="003E2A46">
      <w:pPr>
        <w:spacing w:after="120" w:line="300" w:lineRule="auto"/>
        <w:ind w:left="567" w:hanging="567"/>
        <w:rPr>
          <w:rFonts w:cs="Arial"/>
        </w:rPr>
      </w:pPr>
      <w:r w:rsidRPr="00CB4D97">
        <w:rPr>
          <w:rFonts w:cs="Arial"/>
        </w:rPr>
        <w:t xml:space="preserve">2.5 </w:t>
      </w:r>
      <w:r w:rsidRPr="00CB4D97">
        <w:rPr>
          <w:rFonts w:cs="Arial"/>
        </w:rPr>
        <w:tab/>
        <w:t>Verringerung bestehender Umweltbeeinträchtigungen</w:t>
      </w:r>
    </w:p>
    <w:p w14:paraId="1EDC1A0E" w14:textId="26E1E0D8" w:rsidR="003E2A46" w:rsidRPr="00CB4D97" w:rsidRDefault="003E2A46" w:rsidP="003E2A46">
      <w:pPr>
        <w:spacing w:after="120" w:line="300" w:lineRule="auto"/>
        <w:ind w:left="567" w:hanging="567"/>
        <w:rPr>
          <w:rFonts w:cs="Arial"/>
        </w:rPr>
      </w:pPr>
      <w:r w:rsidRPr="00CB4D97">
        <w:rPr>
          <w:rFonts w:cs="Arial"/>
        </w:rPr>
        <w:t xml:space="preserve">2.6 </w:t>
      </w:r>
      <w:r w:rsidRPr="00CB4D97">
        <w:rPr>
          <w:rFonts w:cs="Arial"/>
        </w:rPr>
        <w:tab/>
        <w:t>Zwingende Gründe des öffentlichen Interesses</w:t>
      </w:r>
    </w:p>
    <w:p w14:paraId="7CE04CF2" w14:textId="77777777" w:rsidR="003E2A46" w:rsidRPr="00CB4D97" w:rsidRDefault="003E2A46" w:rsidP="003E2A46">
      <w:pPr>
        <w:spacing w:after="120" w:line="300" w:lineRule="auto"/>
        <w:ind w:left="567" w:hanging="567"/>
        <w:rPr>
          <w:rFonts w:cs="Arial"/>
        </w:rPr>
      </w:pPr>
      <w:r w:rsidRPr="00CB4D97">
        <w:rPr>
          <w:rFonts w:cs="Arial"/>
        </w:rPr>
        <w:t xml:space="preserve">3.1 </w:t>
      </w:r>
      <w:r w:rsidRPr="00CB4D97">
        <w:rPr>
          <w:rFonts w:cs="Arial"/>
        </w:rPr>
        <w:tab/>
        <w:t>Beschreibung des Untersuchungsgebietes</w:t>
      </w:r>
    </w:p>
    <w:p w14:paraId="43F4D327" w14:textId="77777777" w:rsidR="003E2A46" w:rsidRPr="00CB4D97" w:rsidRDefault="003E2A46" w:rsidP="003E2A46">
      <w:pPr>
        <w:spacing w:after="120" w:line="300" w:lineRule="auto"/>
        <w:ind w:left="567" w:hanging="567"/>
        <w:rPr>
          <w:rFonts w:cs="Arial"/>
        </w:rPr>
      </w:pPr>
      <w:r w:rsidRPr="00CB4D97">
        <w:rPr>
          <w:rFonts w:cs="Arial"/>
        </w:rPr>
        <w:t xml:space="preserve">3.3.4 </w:t>
      </w:r>
      <w:r w:rsidRPr="00CB4D97">
        <w:rPr>
          <w:rFonts w:cs="Arial"/>
        </w:rPr>
        <w:tab/>
        <w:t>Umweltverträglichkeit</w:t>
      </w:r>
    </w:p>
    <w:p w14:paraId="22556718" w14:textId="77777777" w:rsidR="003E2A46" w:rsidRPr="00CB4D97" w:rsidRDefault="003E2A46" w:rsidP="003E2A46">
      <w:pPr>
        <w:spacing w:after="120" w:line="300" w:lineRule="auto"/>
        <w:ind w:left="567" w:hanging="567"/>
        <w:rPr>
          <w:rFonts w:cs="Arial"/>
        </w:rPr>
      </w:pPr>
      <w:r w:rsidRPr="00CB4D97">
        <w:rPr>
          <w:rFonts w:cs="Arial"/>
        </w:rPr>
        <w:t xml:space="preserve">5 </w:t>
      </w:r>
      <w:r w:rsidRPr="00CB4D97">
        <w:rPr>
          <w:rFonts w:cs="Arial"/>
        </w:rPr>
        <w:tab/>
        <w:t>Angaben zu den Umweltauswirkungen</w:t>
      </w:r>
    </w:p>
    <w:p w14:paraId="4160DB16" w14:textId="77777777" w:rsidR="003E2A46" w:rsidRPr="00CB4D97" w:rsidRDefault="003E2A46" w:rsidP="003E2A46">
      <w:pPr>
        <w:spacing w:after="220" w:line="300" w:lineRule="auto"/>
        <w:ind w:left="567" w:hanging="567"/>
        <w:rPr>
          <w:rFonts w:cs="Arial"/>
        </w:rPr>
      </w:pPr>
      <w:r w:rsidRPr="00CB4D97">
        <w:rPr>
          <w:rFonts w:cs="Arial"/>
        </w:rPr>
        <w:t xml:space="preserve">6.4 </w:t>
      </w:r>
      <w:r w:rsidRPr="00CB4D97">
        <w:rPr>
          <w:rFonts w:cs="Arial"/>
        </w:rPr>
        <w:tab/>
        <w:t>Landschaftspflegerische Maßnahmen</w:t>
      </w:r>
    </w:p>
    <w:p w14:paraId="3BC1ACE4" w14:textId="77777777" w:rsidR="003E2A46" w:rsidRPr="00CB4D97" w:rsidRDefault="003E2A46" w:rsidP="003E2A46">
      <w:pPr>
        <w:spacing w:after="220" w:line="300" w:lineRule="auto"/>
        <w:rPr>
          <w:rFonts w:cs="Arial"/>
        </w:rPr>
      </w:pPr>
      <w:r w:rsidRPr="00CB4D97">
        <w:rPr>
          <w:rFonts w:cs="Arial"/>
        </w:rPr>
        <w:t>In der Mustergliederung LBP (</w:t>
      </w:r>
      <w:r w:rsidR="00973643">
        <w:rPr>
          <w:rFonts w:cs="Arial"/>
        </w:rPr>
        <w:t>AM 1</w:t>
      </w:r>
      <w:r w:rsidRPr="00CB4D97">
        <w:rPr>
          <w:rFonts w:cs="Arial"/>
        </w:rPr>
        <w:t>) sind die für den Erläuterungsbericht relevanten LBP-Inhalte gekennzeichnet.</w:t>
      </w:r>
    </w:p>
    <w:p w14:paraId="10126EC3" w14:textId="77777777" w:rsidR="003E2A46" w:rsidRPr="00A4059D" w:rsidRDefault="003E2A46" w:rsidP="003E2A46">
      <w:pPr>
        <w:pStyle w:val="Zwischenberschrift"/>
      </w:pPr>
      <w:bookmarkStart w:id="324" w:name="_Toc532552095"/>
      <w:r w:rsidRPr="00A4059D">
        <w:t>Pflicht zur Umweltverträglichkeitsprüfung (Unterlage 1 Kap. 2.2)</w:t>
      </w:r>
      <w:bookmarkEnd w:id="324"/>
    </w:p>
    <w:p w14:paraId="2E2FF0B4" w14:textId="579FDF08" w:rsidR="003E2A46" w:rsidRDefault="003E2A46" w:rsidP="00A134B3">
      <w:pPr>
        <w:spacing w:after="220" w:line="300" w:lineRule="auto"/>
      </w:pPr>
      <w:r w:rsidRPr="00CB4D97">
        <w:rPr>
          <w:rFonts w:cs="Arial"/>
        </w:rPr>
        <w:t xml:space="preserve">Für </w:t>
      </w:r>
      <w:r w:rsidR="00A134B3">
        <w:rPr>
          <w:rFonts w:cs="Arial"/>
        </w:rPr>
        <w:t>Straßenbauv</w:t>
      </w:r>
      <w:r w:rsidRPr="00CB4D97">
        <w:rPr>
          <w:rFonts w:cs="Arial"/>
        </w:rPr>
        <w:t xml:space="preserve">orhaben ist auf der </w:t>
      </w:r>
      <w:r w:rsidRPr="00FB0CCB">
        <w:rPr>
          <w:rFonts w:cs="Arial"/>
        </w:rPr>
        <w:t xml:space="preserve">Grundlage </w:t>
      </w:r>
      <w:r w:rsidR="00BA6A55" w:rsidRPr="00FB0CCB">
        <w:rPr>
          <w:rFonts w:cs="Arial"/>
        </w:rPr>
        <w:t>der</w:t>
      </w:r>
      <w:r w:rsidRPr="00FB0CCB">
        <w:rPr>
          <w:rFonts w:cs="Arial"/>
        </w:rPr>
        <w:t xml:space="preserve"> </w:t>
      </w:r>
      <w:r w:rsidR="00A134B3" w:rsidRPr="00224DB5">
        <w:rPr>
          <w:rFonts w:cs="Arial"/>
        </w:rPr>
        <w:t xml:space="preserve">§§ 6, 9 bis 12 UVPG oder §§ 3 und 4 LUVPG </w:t>
      </w:r>
      <w:r w:rsidRPr="00FB0CCB">
        <w:rPr>
          <w:rFonts w:cs="Arial"/>
        </w:rPr>
        <w:t xml:space="preserve">die UVP-Pflicht des Vorhabens festzustellen. </w:t>
      </w:r>
      <w:r w:rsidR="00E908EC">
        <w:t>Wurde im vorgelagerten Verfahren eine Umweltverträglichkeitsstudie (UVS)</w:t>
      </w:r>
      <w:r w:rsidR="00302C9E">
        <w:t xml:space="preserve"> durchgeführt</w:t>
      </w:r>
      <w:r w:rsidR="00E908EC">
        <w:t>, so ist diese hier zu erwähnen. Wir</w:t>
      </w:r>
      <w:r w:rsidR="00302C9E">
        <w:t>d</w:t>
      </w:r>
      <w:r w:rsidR="00E908EC">
        <w:t xml:space="preserve"> nur ein einstufiges Planungsverfahren (nur Planfeststellungs</w:t>
      </w:r>
      <w:r w:rsidR="00790B23">
        <w:rPr>
          <w:rStyle w:val="Funotenzeichen"/>
        </w:rPr>
        <w:footnoteReference w:id="81"/>
      </w:r>
      <w:r w:rsidR="00320AF5">
        <w:t>- / Plangenehmigungs</w:t>
      </w:r>
      <w:r w:rsidR="00E908EC">
        <w:t>verfahren oder einvernehmliches Abstimmungsverfahren (EAV</w:t>
      </w:r>
      <w:r w:rsidR="00090D5F">
        <w:rPr>
          <w:rStyle w:val="Funotenzeichen"/>
        </w:rPr>
        <w:footnoteReference w:id="82"/>
      </w:r>
      <w:r w:rsidR="00E908EC">
        <w:t>)</w:t>
      </w:r>
      <w:r w:rsidR="00302C9E">
        <w:t xml:space="preserve">) durchgeführt, so ist </w:t>
      </w:r>
      <w:r w:rsidR="00302C9E">
        <w:rPr>
          <w:rFonts w:cs="Arial"/>
        </w:rPr>
        <w:t>d</w:t>
      </w:r>
      <w:r w:rsidR="00311A29">
        <w:rPr>
          <w:rFonts w:cs="Arial"/>
        </w:rPr>
        <w:t xml:space="preserve">ie UVP-Pflicht anhand des LBM eigenen </w:t>
      </w:r>
      <w:r w:rsidR="009A38AD">
        <w:rPr>
          <w:rFonts w:cs="Arial"/>
        </w:rPr>
        <w:t xml:space="preserve">„Leitfadens UVP-Vorprüfung - </w:t>
      </w:r>
      <w:r w:rsidR="00311A29">
        <w:rPr>
          <w:rFonts w:cs="Arial"/>
        </w:rPr>
        <w:t xml:space="preserve">Prüfkatalog zur Ermittlung der UVP-Pflicht bei Straßenbauvorhaben“ </w:t>
      </w:r>
      <w:r w:rsidR="00302C9E">
        <w:rPr>
          <w:rFonts w:cs="Arial"/>
        </w:rPr>
        <w:t>zu ermitteln</w:t>
      </w:r>
      <w:r w:rsidR="00311A29">
        <w:rPr>
          <w:rFonts w:cs="Arial"/>
        </w:rPr>
        <w:t xml:space="preserve"> (</w:t>
      </w:r>
      <w:hyperlink r:id="rId122" w:history="1">
        <w:r w:rsidR="008F0078">
          <w:rPr>
            <w:rStyle w:val="Hyperlink"/>
          </w:rPr>
          <w:t>Fachunterlagen . Landesbetrieb Mobilität Rheinland-Pfalz (rlp.de)</w:t>
        </w:r>
      </w:hyperlink>
      <w:r w:rsidR="009A38AD">
        <w:rPr>
          <w:rFonts w:cs="Arial"/>
        </w:rPr>
        <w:t>). Ist keine UVP erforderlich, so wird die negative Vorprüfung</w:t>
      </w:r>
      <w:r w:rsidR="00302C9E">
        <w:rPr>
          <w:rFonts w:cs="Arial"/>
        </w:rPr>
        <w:t xml:space="preserve"> </w:t>
      </w:r>
      <w:r w:rsidR="00224DB5">
        <w:rPr>
          <w:rFonts w:cs="Arial"/>
        </w:rPr>
        <w:t>LBM</w:t>
      </w:r>
      <w:r w:rsidR="00302C9E">
        <w:rPr>
          <w:rFonts w:cs="Arial"/>
        </w:rPr>
        <w:t>-intern</w:t>
      </w:r>
      <w:r w:rsidR="009A38AD">
        <w:rPr>
          <w:rFonts w:cs="Arial"/>
        </w:rPr>
        <w:t xml:space="preserve"> über das </w:t>
      </w:r>
      <w:r w:rsidR="009A38AD">
        <w:t xml:space="preserve">zentrale UVP-Portal der Bundesländer bekannt gegeben. </w:t>
      </w:r>
      <w:r w:rsidR="00302C9E">
        <w:t xml:space="preserve">Ist eine UVP erforderlich so ist neben dem LBP </w:t>
      </w:r>
      <w:r w:rsidR="00015A18">
        <w:t xml:space="preserve">im Planfeststellungsverfahren </w:t>
      </w:r>
      <w:r w:rsidR="00302C9E">
        <w:t xml:space="preserve">ein separater </w:t>
      </w:r>
      <w:r w:rsidR="009A38AD">
        <w:t xml:space="preserve">UVP-Bericht </w:t>
      </w:r>
      <w:r w:rsidR="00302C9E">
        <w:t>zu erstellen.</w:t>
      </w:r>
      <w:r w:rsidR="00320AF5">
        <w:rPr>
          <w:rStyle w:val="Funotenzeichen"/>
        </w:rPr>
        <w:footnoteReference w:id="83"/>
      </w:r>
    </w:p>
    <w:p w14:paraId="0031F645" w14:textId="77777777" w:rsidR="003E2A46" w:rsidRPr="00CB4D97" w:rsidRDefault="003E2A46" w:rsidP="003E2A46">
      <w:pPr>
        <w:pStyle w:val="Zwischenberschrift"/>
      </w:pPr>
      <w:bookmarkStart w:id="325" w:name="_Toc532552097"/>
      <w:r w:rsidRPr="00CB4D97">
        <w:t>Verringerung bestehender Umweltbeeinträchtigungen (Unterlage 1 Kap. 2.5)</w:t>
      </w:r>
      <w:bookmarkEnd w:id="325"/>
    </w:p>
    <w:p w14:paraId="17C1767B" w14:textId="77777777" w:rsidR="003E2A46" w:rsidRPr="00CB4D97" w:rsidRDefault="003E2A46" w:rsidP="003E2A46">
      <w:pPr>
        <w:spacing w:after="220" w:line="300" w:lineRule="auto"/>
        <w:rPr>
          <w:rFonts w:cs="Arial"/>
        </w:rPr>
      </w:pPr>
      <w:r w:rsidRPr="00CB4D97">
        <w:rPr>
          <w:rFonts w:cs="Arial"/>
        </w:rPr>
        <w:t>Sofern durch das Vorhaben an anderer Stelle vorhandene Umweltauswirkungen verringert werden, z.</w:t>
      </w:r>
      <w:r>
        <w:rPr>
          <w:rFonts w:cs="Arial"/>
        </w:rPr>
        <w:t> </w:t>
      </w:r>
      <w:r w:rsidRPr="00CB4D97">
        <w:rPr>
          <w:rFonts w:cs="Arial"/>
        </w:rPr>
        <w:t>B. Verringerung von Lärm- und Schadstoffbelastungen parallel zu Verkehrswegen im untergeordneten Straßennetz, sind diese als Positivwirkungen aufzuführen. Hier ist i. d. R. eine Abstimmung zwischen technischem Planer, Landschaftsplaner und dem Planer für den Immissionsschutz erforderlich.</w:t>
      </w:r>
    </w:p>
    <w:p w14:paraId="73EB161D" w14:textId="77777777" w:rsidR="003E2A46" w:rsidRPr="00CB4D97" w:rsidRDefault="003E2A46" w:rsidP="003E2A46">
      <w:pPr>
        <w:pStyle w:val="Zwischenberschrift"/>
      </w:pPr>
      <w:bookmarkStart w:id="326" w:name="_Toc532552098"/>
      <w:r w:rsidRPr="00CB4D97">
        <w:t xml:space="preserve">Zwingende Gründe des öffentlichen Interesses </w:t>
      </w:r>
      <w:r w:rsidR="00C20329">
        <w:t xml:space="preserve">und der Sicherheit </w:t>
      </w:r>
      <w:r w:rsidRPr="00CB4D97">
        <w:t>(Unterlage 1 Kap. 2.6)</w:t>
      </w:r>
      <w:bookmarkEnd w:id="326"/>
    </w:p>
    <w:p w14:paraId="1CBC3F0B" w14:textId="77777777" w:rsidR="003E2A46" w:rsidRPr="00CB4D97" w:rsidRDefault="003E2A46" w:rsidP="003E2A46">
      <w:pPr>
        <w:spacing w:after="220" w:line="300" w:lineRule="auto"/>
        <w:rPr>
          <w:rFonts w:cs="Arial"/>
        </w:rPr>
      </w:pPr>
      <w:r w:rsidRPr="00CB4D97">
        <w:rPr>
          <w:rFonts w:cs="Arial"/>
        </w:rPr>
        <w:t xml:space="preserve">Ausnahmen von den Verboten nach § 34 und § 45 BNatSchG können aus zwingenden Gründen des überwiegenden öffentlichen Interesses </w:t>
      </w:r>
      <w:r w:rsidR="00302C9E">
        <w:rPr>
          <w:rFonts w:cs="Arial"/>
        </w:rPr>
        <w:t>und der öffentlichen Sicherheit</w:t>
      </w:r>
      <w:r w:rsidR="00AE3FBA">
        <w:rPr>
          <w:rStyle w:val="Funotenzeichen"/>
          <w:rFonts w:cs="Arial"/>
        </w:rPr>
        <w:footnoteReference w:id="84"/>
      </w:r>
      <w:r w:rsidR="00302C9E">
        <w:rPr>
          <w:rFonts w:cs="Arial"/>
        </w:rPr>
        <w:t xml:space="preserve"> </w:t>
      </w:r>
      <w:r w:rsidRPr="00CB4D97">
        <w:rPr>
          <w:rFonts w:cs="Arial"/>
        </w:rPr>
        <w:t>einschließlich solcher sozialer oder wirtschaftlicher Art zugelassen werden, sofern u. a. keine zumutbaren Alternativen gegeben sind. Zur Darlegung der zwingenden Gründe im Erläuterungsbericht Kap. 2.6 wird auf die Vorhabenbegründung zurückgegriffen. Die Aufbereitung der zwingenden Gründe erfolgt durch den technischen Planer in Abstimmung mit dem Landschaftsplaner.</w:t>
      </w:r>
    </w:p>
    <w:p w14:paraId="7CCB533F" w14:textId="77777777" w:rsidR="003E2A46" w:rsidRPr="00CB4D97" w:rsidRDefault="003E2A46" w:rsidP="003E2A46">
      <w:pPr>
        <w:spacing w:after="220" w:line="300" w:lineRule="auto"/>
        <w:rPr>
          <w:rFonts w:cs="Arial"/>
        </w:rPr>
      </w:pPr>
      <w:r w:rsidRPr="00CB4D97">
        <w:rPr>
          <w:rFonts w:cs="Arial"/>
        </w:rPr>
        <w:t xml:space="preserve">Die Abwägung zwischen den Belangen des Habitat- und Artenschutzes und den zwingenden Gründen des überwiegenden öffentlichen Interesses erfolgt nach der „Je-Desto-Formel“. Die abzuwägenden Belange stehen in einem Verhältnismäßigkeitszusammenhang – je bedeutender die Erhaltungsziele oder die geschützten Arten sind, desto gewichtiger, desto zwingender müssen die öffentlichen Interessen sein. Umgekehrt kann aber auch schon ein „leichtgewichtigeres“ öffentliches Interesse überwiegen, wenn dem beeinträchtigten Erhaltungsziel im betroffenen Gebiet nur geringe Bedeutung zukommt. </w:t>
      </w:r>
    </w:p>
    <w:p w14:paraId="1F459851" w14:textId="77777777" w:rsidR="003E2A46" w:rsidRPr="00CB4D97" w:rsidRDefault="003E2A46" w:rsidP="003E2A46">
      <w:pPr>
        <w:spacing w:after="220" w:line="300" w:lineRule="auto"/>
        <w:rPr>
          <w:rFonts w:cs="Arial"/>
        </w:rPr>
      </w:pPr>
      <w:r w:rsidRPr="00CB4D97">
        <w:rPr>
          <w:rFonts w:cs="Arial"/>
        </w:rPr>
        <w:t>In diesem Zusammenhang ist auch zu berücksichtigen, ob die Beeinträchtigungen „leicht“ oder „schwierig“ kompensierbar sind bzw. ob grundsätzlich ein Ausgleich der Beeinträchtigungen möglich ist. Dementsprechend trägt ein fachlich fundiertes, sehr umfängliches und frühzeitiges Kompensationskonzept dazu bei, dass die erheblichen Beeinträchtigungen eines Natura 2000-Gebietes oder einer betroffenen Art mit einem geringeren Gewicht in die Abwägung mit den zwingenden Gründen eingehen (siehe auch BVerwG, Urteil vom 09.07.2009 (Verkehrsflughafens Münster/Osnabrück), Az. 4 C 12.07)</w:t>
      </w:r>
      <w:r>
        <w:rPr>
          <w:rFonts w:cs="Arial"/>
        </w:rPr>
        <w:t>.</w:t>
      </w:r>
    </w:p>
    <w:p w14:paraId="4BF11BCA" w14:textId="77777777" w:rsidR="003E2A46" w:rsidRPr="00CB4D97" w:rsidRDefault="003E2A46" w:rsidP="003E2A46">
      <w:pPr>
        <w:pStyle w:val="Zwischenberschrift"/>
      </w:pPr>
      <w:bookmarkStart w:id="327" w:name="_Toc532552099"/>
      <w:r w:rsidRPr="00CB4D97">
        <w:t>Beschreibung des Untersuchungsgebietes (Unterlage 1 Kap. 3.1)</w:t>
      </w:r>
      <w:bookmarkEnd w:id="327"/>
    </w:p>
    <w:p w14:paraId="7BC3EF58" w14:textId="3752368F" w:rsidR="003E2A46" w:rsidRPr="00CB4D97" w:rsidRDefault="003E2A46" w:rsidP="003E2A46">
      <w:pPr>
        <w:spacing w:after="220" w:line="300" w:lineRule="auto"/>
        <w:rPr>
          <w:rFonts w:cs="Arial"/>
        </w:rPr>
      </w:pPr>
      <w:r w:rsidRPr="00CB4D97">
        <w:rPr>
          <w:rFonts w:cs="Arial"/>
        </w:rPr>
        <w:t xml:space="preserve">Auf der Grundlage der UVS oder vergleichbarer Voruntersuchungen zur Variantenentscheidung </w:t>
      </w:r>
      <w:r w:rsidR="00E60D7D">
        <w:rPr>
          <w:rFonts w:cs="Arial"/>
        </w:rPr>
        <w:t xml:space="preserve">bzw. des UVP-Berichtes </w:t>
      </w:r>
      <w:r w:rsidRPr="00CB4D97">
        <w:rPr>
          <w:rFonts w:cs="Arial"/>
        </w:rPr>
        <w:t>ist das Untersuchungsgebiet in seinen wesentlichen Merkmalen darzustellen. Die Beschreibung ist auf die wertbestimmenden und entscheidungsrelevanten Schutzgüter sowie den schutzgutübergreifenden Raumwiderstand zu beschränken.</w:t>
      </w:r>
      <w:r w:rsidR="00E60D7D">
        <w:rPr>
          <w:rFonts w:cs="Arial"/>
        </w:rPr>
        <w:t xml:space="preserve"> Ist keine UVP erforderlich, so sind die Darlegungen des LBP zum Untersuchungsgebiet</w:t>
      </w:r>
      <w:r w:rsidR="00015A18">
        <w:rPr>
          <w:rFonts w:cs="Arial"/>
        </w:rPr>
        <w:t>/ Planungsgebiet</w:t>
      </w:r>
      <w:r w:rsidR="00E60D7D">
        <w:rPr>
          <w:rFonts w:cs="Arial"/>
        </w:rPr>
        <w:t xml:space="preserve"> zu übernehmen.</w:t>
      </w:r>
    </w:p>
    <w:p w14:paraId="26C1F071" w14:textId="77777777" w:rsidR="003E2A46" w:rsidRPr="00CB4D97" w:rsidRDefault="003E2A46" w:rsidP="003E2A46">
      <w:pPr>
        <w:pStyle w:val="Zwischenberschrift"/>
      </w:pPr>
      <w:bookmarkStart w:id="328" w:name="_Toc532552100"/>
      <w:r w:rsidRPr="00CB4D97">
        <w:t>Umweltverträglichkeit (Unterlage 1 Kap. 3.3.4)</w:t>
      </w:r>
      <w:bookmarkEnd w:id="328"/>
    </w:p>
    <w:p w14:paraId="7931E10F" w14:textId="77777777" w:rsidR="003E2A46" w:rsidRPr="00CB4D97" w:rsidRDefault="003E2A46" w:rsidP="003E2A46">
      <w:pPr>
        <w:spacing w:after="220" w:line="300" w:lineRule="auto"/>
        <w:rPr>
          <w:rFonts w:cs="Arial"/>
        </w:rPr>
      </w:pPr>
      <w:r w:rsidRPr="00CB4D97">
        <w:rPr>
          <w:rFonts w:cs="Arial"/>
        </w:rPr>
        <w:t xml:space="preserve">Die Zusammenfassung der Ergebnisse der Auswirkungsprognosen und der Variantenvergleiche der UVS oder vergleichbarer Voruntersuchungen </w:t>
      </w:r>
      <w:r w:rsidR="00E60D7D">
        <w:rPr>
          <w:rFonts w:cs="Arial"/>
        </w:rPr>
        <w:t xml:space="preserve">bzw. des UVP-Berichtes </w:t>
      </w:r>
      <w:r w:rsidRPr="00CB4D97">
        <w:rPr>
          <w:rFonts w:cs="Arial"/>
        </w:rPr>
        <w:t xml:space="preserve">dient der Nachvollziehbarkeit der Variantenentscheidung aus umweltfachlicher Sicht. </w:t>
      </w:r>
    </w:p>
    <w:p w14:paraId="0993FDA1" w14:textId="77777777" w:rsidR="003E2A46" w:rsidRPr="00CB4D97" w:rsidRDefault="003E2A46" w:rsidP="003E2A46">
      <w:pPr>
        <w:pStyle w:val="Zwischenberschrift"/>
      </w:pPr>
      <w:bookmarkStart w:id="329" w:name="_Toc532552101"/>
      <w:r w:rsidRPr="00CB4D97">
        <w:t>Angaben zu den Umweltauswirkungen (Unterlage 1 Kap. 5)</w:t>
      </w:r>
      <w:bookmarkEnd w:id="329"/>
    </w:p>
    <w:p w14:paraId="0D75C2A9" w14:textId="77777777" w:rsidR="003E2A46" w:rsidRPr="00FB0CCB" w:rsidRDefault="003E2A46" w:rsidP="003E2A46">
      <w:pPr>
        <w:spacing w:after="220" w:line="300" w:lineRule="auto"/>
        <w:rPr>
          <w:rFonts w:cs="Arial"/>
        </w:rPr>
      </w:pPr>
      <w:r w:rsidRPr="00CB4D97">
        <w:rPr>
          <w:rFonts w:cs="Arial"/>
        </w:rPr>
        <w:t xml:space="preserve">Die Angaben zu den Schutzgütern </w:t>
      </w:r>
      <w:r w:rsidRPr="00FB0CCB">
        <w:rPr>
          <w:rFonts w:cs="Arial"/>
        </w:rPr>
        <w:t xml:space="preserve">nach § 2 </w:t>
      </w:r>
      <w:r w:rsidR="006A36ED" w:rsidRPr="00FB0CCB">
        <w:rPr>
          <w:rFonts w:cs="Arial"/>
        </w:rPr>
        <w:t xml:space="preserve">Abs. 1 </w:t>
      </w:r>
      <w:r w:rsidRPr="00FB0CCB">
        <w:rPr>
          <w:rFonts w:cs="Arial"/>
        </w:rPr>
        <w:t>UVPG werden untergliedert in den Bestand und die Umweltauswirkungen je Schutzgut. Die Angaben im LBP zu Naturhaushalt und Landschaftsbild decken die biotischen und abiotischen Sch</w:t>
      </w:r>
      <w:r w:rsidR="00172E71">
        <w:rPr>
          <w:rFonts w:cs="Arial"/>
        </w:rPr>
        <w:t>u</w:t>
      </w:r>
      <w:r w:rsidRPr="00FB0CCB">
        <w:rPr>
          <w:rFonts w:cs="Arial"/>
        </w:rPr>
        <w:t xml:space="preserve">tzgüter des UVPG weitgehend ab. </w:t>
      </w:r>
    </w:p>
    <w:p w14:paraId="79B99792" w14:textId="53C8AAC0" w:rsidR="003E2A46" w:rsidRPr="00CB4D97" w:rsidRDefault="003E2A46" w:rsidP="003E2A46">
      <w:pPr>
        <w:spacing w:after="220" w:line="300" w:lineRule="auto"/>
        <w:rPr>
          <w:rFonts w:cs="Arial"/>
        </w:rPr>
      </w:pPr>
      <w:r w:rsidRPr="00FB0CCB">
        <w:rPr>
          <w:rFonts w:cs="Arial"/>
        </w:rPr>
        <w:t>Für die Schutzgüter Mensch (Unterlage 1 Kap. 5.1)</w:t>
      </w:r>
      <w:r w:rsidR="006A36ED" w:rsidRPr="00FB0CCB">
        <w:rPr>
          <w:rFonts w:cs="Arial"/>
        </w:rPr>
        <w:t>, Fläche (Unterlage 1 Kap. 5.2)</w:t>
      </w:r>
      <w:r w:rsidRPr="00FB0CCB">
        <w:rPr>
          <w:rFonts w:cs="Arial"/>
        </w:rPr>
        <w:t xml:space="preserve"> sowie</w:t>
      </w:r>
      <w:r w:rsidRPr="00CB4D97">
        <w:rPr>
          <w:rFonts w:cs="Arial"/>
        </w:rPr>
        <w:t xml:space="preserve"> </w:t>
      </w:r>
      <w:r>
        <w:rPr>
          <w:rFonts w:cs="Arial"/>
        </w:rPr>
        <w:t>kulturelles Erbe</w:t>
      </w:r>
      <w:r w:rsidRPr="00CB4D97">
        <w:rPr>
          <w:rFonts w:cs="Arial"/>
        </w:rPr>
        <w:t xml:space="preserve"> und sonstige Sachgüter (Unterlage 1 Kap. 5.4) gem. UVPG sind ggf. ergänzende Untersuchungen durchzuführen. Sofern die Schutzgüter bereits ausreichend untersucht sind z. B. in der UVS zur Voruntersuchung oder in den immissionstechnischen Untersuchungen (Lärm und Schadstoffe), reicht eine zusammenfassende Aussage im Erläuterungsbericht Kap. 5 aus.</w:t>
      </w:r>
    </w:p>
    <w:p w14:paraId="5FF8B57F" w14:textId="10C77C59" w:rsidR="003E2A46" w:rsidRPr="00CB4D97" w:rsidRDefault="003E2A46" w:rsidP="003E2A46">
      <w:pPr>
        <w:spacing w:after="220" w:line="300" w:lineRule="auto"/>
        <w:rPr>
          <w:rFonts w:cs="Arial"/>
        </w:rPr>
      </w:pPr>
      <w:r w:rsidRPr="00CB4D97">
        <w:rPr>
          <w:rFonts w:cs="Arial"/>
        </w:rPr>
        <w:t>Die Ergebnisse des Artenschutzbeitrages (Unterlage 1 Kap. 5.5)</w:t>
      </w:r>
      <w:r w:rsidR="00181BE4">
        <w:rPr>
          <w:rFonts w:cs="Arial"/>
        </w:rPr>
        <w:t xml:space="preserve">, </w:t>
      </w:r>
      <w:r w:rsidRPr="00CB4D97">
        <w:rPr>
          <w:rFonts w:cs="Arial"/>
        </w:rPr>
        <w:t>der FFH-Verträglichkeitsprüfung (Unterlage 1 Kap. 5.6)</w:t>
      </w:r>
      <w:r w:rsidR="0070599D">
        <w:rPr>
          <w:rFonts w:cs="Arial"/>
        </w:rPr>
        <w:t>, des Fachbeitrags zur WRRL und des Fachbeitrags Klimaschutz</w:t>
      </w:r>
      <w:r w:rsidRPr="00CB4D97">
        <w:rPr>
          <w:rFonts w:cs="Arial"/>
        </w:rPr>
        <w:t xml:space="preserve"> sind zu integrieren.</w:t>
      </w:r>
    </w:p>
    <w:p w14:paraId="6357B3E8" w14:textId="77777777" w:rsidR="003E2A46" w:rsidRPr="00CB4D97" w:rsidRDefault="003E2A46" w:rsidP="003E2A46">
      <w:pPr>
        <w:pStyle w:val="Zwischenberschrift"/>
      </w:pPr>
      <w:bookmarkStart w:id="330" w:name="_Toc532552102"/>
      <w:r w:rsidRPr="00CB4D97">
        <w:t>Landschaftspflegerische Maßnahmen (Unterlage 1 Kap. 6.4)</w:t>
      </w:r>
      <w:bookmarkEnd w:id="330"/>
    </w:p>
    <w:p w14:paraId="369DC544" w14:textId="77777777" w:rsidR="003E2A46" w:rsidRPr="00CB4D97" w:rsidRDefault="003E2A46" w:rsidP="003E2A46">
      <w:pPr>
        <w:spacing w:after="220" w:line="300" w:lineRule="auto"/>
        <w:rPr>
          <w:rFonts w:cs="Arial"/>
        </w:rPr>
      </w:pPr>
      <w:r w:rsidRPr="00CB4D97">
        <w:rPr>
          <w:rFonts w:cs="Arial"/>
        </w:rPr>
        <w:t>Das Maßnahmenkonzept bietet eine zusammenfassende Darstellung der übergreifenden Zielsetzung der vorgesehenen landschaftspflegerischen Maßnahmen vor dem Hintergrund der wesentlichen Konflikte. Die Tabelle aller Maßnahmen (einschließlich Vermeidungsmaßnahmen) mit Angabe des Maßnahmenkürzels, der Kurzbeschreibung und der Flächengröße vervollständigt die erforderliche Übersicht</w:t>
      </w:r>
      <w:r w:rsidR="006A36ED">
        <w:rPr>
          <w:rFonts w:cs="Arial"/>
        </w:rPr>
        <w:t xml:space="preserve"> (vgl. AM 3 Mustergliederung, Kap. 6.3)</w:t>
      </w:r>
      <w:r w:rsidRPr="00CB4D97">
        <w:rPr>
          <w:rFonts w:cs="Arial"/>
        </w:rPr>
        <w:t>.</w:t>
      </w:r>
    </w:p>
    <w:p w14:paraId="5DA59074" w14:textId="77777777" w:rsidR="003E2A46" w:rsidRPr="00CB4D97" w:rsidRDefault="003E2A46" w:rsidP="003E2A46">
      <w:pPr>
        <w:spacing w:after="220" w:line="300" w:lineRule="auto"/>
        <w:rPr>
          <w:rFonts w:cs="Arial"/>
        </w:rPr>
      </w:pPr>
      <w:r w:rsidRPr="00CB4D97">
        <w:rPr>
          <w:rFonts w:cs="Arial"/>
        </w:rPr>
        <w:t>Abschließend ist zu dokumentieren, ob die Beeinträchtigungen des Naturhaushalts gleichartig ausgeglichen oder gleichwertig ersetzt werden können und ob das Landschaftsbild landschaftsgerecht wiederhergestellt oder neu gestaltet werden kann.</w:t>
      </w:r>
    </w:p>
    <w:p w14:paraId="33A3884F" w14:textId="77777777" w:rsidR="006A36ED" w:rsidRPr="003D462C" w:rsidRDefault="006A36ED" w:rsidP="00BC6D32">
      <w:pPr>
        <w:pStyle w:val="berschrift3"/>
        <w:numPr>
          <w:ilvl w:val="1"/>
          <w:numId w:val="34"/>
        </w:numPr>
        <w:tabs>
          <w:tab w:val="num" w:pos="6181"/>
        </w:tabs>
        <w:ind w:left="1077" w:hanging="1077"/>
      </w:pPr>
      <w:bookmarkStart w:id="331" w:name="_Toc143588072"/>
      <w:bookmarkStart w:id="332" w:name="_Toc532552104"/>
      <w:r w:rsidRPr="003D462C">
        <w:t>Übersichtslageplan (Unterlage 3)</w:t>
      </w:r>
      <w:bookmarkEnd w:id="331"/>
    </w:p>
    <w:p w14:paraId="23B11432" w14:textId="77777777" w:rsidR="006A36ED" w:rsidRPr="003D462C" w:rsidRDefault="00701F75" w:rsidP="006A36ED">
      <w:pPr>
        <w:pStyle w:val="Textkrperaltt"/>
      </w:pPr>
      <w:r w:rsidRPr="003D462C">
        <w:t>Im Übersichtslageplan darzustellen sind Schutzgebiete gemäß BNatSchG / LNatSchG</w:t>
      </w:r>
      <w:r w:rsidR="00814B05" w:rsidRPr="003D462C">
        <w:t xml:space="preserve"> RP</w:t>
      </w:r>
      <w:r w:rsidRPr="003D462C">
        <w:t xml:space="preserve"> und WHG, Ziele der Raumordnung sowie Kultur-, Bau- und Bodendenkmale.</w:t>
      </w:r>
    </w:p>
    <w:p w14:paraId="5B607F4E" w14:textId="77777777" w:rsidR="003E2A46" w:rsidRPr="003D462C" w:rsidRDefault="003E2A46" w:rsidP="00BC6D32">
      <w:pPr>
        <w:pStyle w:val="berschrift3"/>
        <w:numPr>
          <w:ilvl w:val="1"/>
          <w:numId w:val="34"/>
        </w:numPr>
        <w:tabs>
          <w:tab w:val="num" w:pos="6181"/>
        </w:tabs>
        <w:ind w:left="1077" w:hanging="1077"/>
      </w:pPr>
      <w:bookmarkStart w:id="333" w:name="_Toc143588073"/>
      <w:r w:rsidRPr="003D462C">
        <w:t>Lageplan (Unterlage 5)</w:t>
      </w:r>
      <w:bookmarkEnd w:id="332"/>
      <w:bookmarkEnd w:id="333"/>
    </w:p>
    <w:p w14:paraId="2000B592" w14:textId="77777777" w:rsidR="003E2A46" w:rsidRDefault="00701F75" w:rsidP="003E2A46">
      <w:pPr>
        <w:spacing w:after="220" w:line="300" w:lineRule="auto"/>
      </w:pPr>
      <w:r w:rsidRPr="003D462C">
        <w:t>Bautabuzonen</w:t>
      </w:r>
      <w:r w:rsidRPr="003D462C">
        <w:rPr>
          <w:rFonts w:cs="Arial"/>
        </w:rPr>
        <w:t xml:space="preserve"> sowie </w:t>
      </w:r>
      <w:r w:rsidR="003E2A46" w:rsidRPr="003D462C">
        <w:rPr>
          <w:rFonts w:cs="Arial"/>
        </w:rPr>
        <w:t xml:space="preserve">technische, trassennahe Vermeidungsmaßnahmen werden in den technischen Lageplänen dargestellt. </w:t>
      </w:r>
      <w:r w:rsidRPr="003D462C">
        <w:rPr>
          <w:rFonts w:cs="Arial"/>
        </w:rPr>
        <w:t xml:space="preserve">Dazu gehören u.a. Durchlässe, </w:t>
      </w:r>
      <w:r w:rsidRPr="003D462C">
        <w:t>Grünbrücken, Wildschutzzäune, Blendschutz, Überflughilfen.</w:t>
      </w:r>
    </w:p>
    <w:p w14:paraId="56425A89" w14:textId="1B67BA45" w:rsidR="00ED68CC" w:rsidRPr="003D462C" w:rsidRDefault="00ED68CC" w:rsidP="003E2A46">
      <w:pPr>
        <w:spacing w:after="220" w:line="300" w:lineRule="auto"/>
      </w:pPr>
      <w:r w:rsidRPr="00ED68CC">
        <w:t xml:space="preserve">In der Unterlage 5 werden die zur Begrünung des Straßenseitenraumes vorgesehenen Flächen entsprechend der Signatur / Farbgebung Straßenbau (Einschnitt- / Dammböschung, Straßennebenflächen, Versickerungsmulde etc.) dargestellt. Im Weiteren werden diese Flächen als Begrünungsflächen bezeichnet. In der Legende zum Plan erfolgt dann die ergänzende Erläuterung: „Gehölz- / Baumpflanzung / Ansaat im Straßenseitenraum / auf den Böschungsflächen etc.“. </w:t>
      </w:r>
    </w:p>
    <w:p w14:paraId="4A9811F6" w14:textId="36410D37" w:rsidR="00701F75" w:rsidRPr="003D462C" w:rsidRDefault="00701F75" w:rsidP="003E2A46">
      <w:pPr>
        <w:spacing w:after="220" w:line="300" w:lineRule="auto"/>
        <w:rPr>
          <w:rFonts w:cs="Arial"/>
        </w:rPr>
      </w:pPr>
      <w:r w:rsidRPr="003D462C">
        <w:t xml:space="preserve">Weiterhin sind Schutzgebiete gemäß BNatSchG / LNatSchG </w:t>
      </w:r>
      <w:r w:rsidR="00814B05" w:rsidRPr="003D462C">
        <w:t xml:space="preserve">RP </w:t>
      </w:r>
      <w:r w:rsidRPr="003D462C">
        <w:t>und WHG darzustellen.</w:t>
      </w:r>
      <w:r w:rsidR="0070599D">
        <w:t xml:space="preserve"> Die Landespfleger des LBM achten darauf, dass die Daten vollständig von der technischen Planung übernommen werden.</w:t>
      </w:r>
    </w:p>
    <w:p w14:paraId="46F5DC30" w14:textId="77777777" w:rsidR="003E2A46" w:rsidRPr="00011E88" w:rsidRDefault="003E2A46" w:rsidP="001D70E1">
      <w:pPr>
        <w:pStyle w:val="berschrift3"/>
        <w:keepNext w:val="0"/>
        <w:widowControl w:val="0"/>
        <w:numPr>
          <w:ilvl w:val="1"/>
          <w:numId w:val="34"/>
        </w:numPr>
        <w:tabs>
          <w:tab w:val="num" w:pos="6181"/>
        </w:tabs>
        <w:ind w:left="1077" w:hanging="1077"/>
      </w:pPr>
      <w:bookmarkStart w:id="334" w:name="_Toc532552105"/>
      <w:bookmarkStart w:id="335" w:name="_Toc143588074"/>
      <w:r w:rsidRPr="00011E88">
        <w:t>Landschaftspflegerische Maßnahmen (Unterlage 9)</w:t>
      </w:r>
      <w:bookmarkEnd w:id="334"/>
      <w:bookmarkEnd w:id="335"/>
    </w:p>
    <w:p w14:paraId="610D04C3" w14:textId="4EEA2FCB" w:rsidR="003E2A46" w:rsidRDefault="003E2A46" w:rsidP="001D70E1">
      <w:pPr>
        <w:widowControl w:val="0"/>
        <w:spacing w:after="220" w:line="300" w:lineRule="auto"/>
        <w:rPr>
          <w:rFonts w:cs="Arial"/>
        </w:rPr>
      </w:pPr>
      <w:r w:rsidRPr="00CB4D97">
        <w:rPr>
          <w:rFonts w:cs="Arial"/>
        </w:rPr>
        <w:t>Die Unterlage 9 im</w:t>
      </w:r>
      <w:r>
        <w:rPr>
          <w:rFonts w:cs="Arial"/>
        </w:rPr>
        <w:t xml:space="preserve"> </w:t>
      </w:r>
      <w:r w:rsidRPr="00CB4D97">
        <w:rPr>
          <w:rFonts w:cs="Arial"/>
        </w:rPr>
        <w:t>Teil B der Entwurfsunterlage nach RE 2012 enthält die Landschaftspflegerischen Maßnahmen. Eine feste Untergliederung der Unterlagen ist seitens der RE 2012 nicht vorgegeben, die sollte sich aber an der folgenden Reihung orientieren:</w:t>
      </w:r>
    </w:p>
    <w:tbl>
      <w:tblPr>
        <w:tblW w:w="905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978"/>
        <w:gridCol w:w="8079"/>
      </w:tblGrid>
      <w:tr w:rsidR="00101393" w:rsidRPr="004C17CC" w14:paraId="22C2505A" w14:textId="77777777" w:rsidTr="00CA51D5">
        <w:trPr>
          <w:cantSplit/>
        </w:trPr>
        <w:tc>
          <w:tcPr>
            <w:tcW w:w="978" w:type="dxa"/>
            <w:shd w:val="clear" w:color="auto" w:fill="FFFFFF" w:themeFill="background1"/>
          </w:tcPr>
          <w:p w14:paraId="1F87B2B5" w14:textId="77777777" w:rsidR="00101393" w:rsidRPr="004C17CC" w:rsidRDefault="00101393" w:rsidP="00520360">
            <w:pPr>
              <w:keepNext/>
              <w:keepLines/>
              <w:spacing w:before="80" w:after="20"/>
              <w:jc w:val="left"/>
              <w:rPr>
                <w:rFonts w:cs="Arial"/>
                <w:b/>
                <w:sz w:val="20"/>
                <w:szCs w:val="20"/>
              </w:rPr>
            </w:pPr>
            <w:r w:rsidRPr="004C17CC">
              <w:rPr>
                <w:rFonts w:cs="Arial"/>
                <w:b/>
                <w:sz w:val="20"/>
                <w:szCs w:val="20"/>
              </w:rPr>
              <w:t>U 9</w:t>
            </w:r>
          </w:p>
        </w:tc>
        <w:tc>
          <w:tcPr>
            <w:tcW w:w="8079" w:type="dxa"/>
            <w:shd w:val="clear" w:color="auto" w:fill="FFFFFF" w:themeFill="background1"/>
          </w:tcPr>
          <w:p w14:paraId="33DF90C9" w14:textId="77777777" w:rsidR="00101393" w:rsidRPr="004C17CC" w:rsidRDefault="00101393" w:rsidP="00520360">
            <w:pPr>
              <w:keepNext/>
              <w:keepLines/>
              <w:spacing w:before="80" w:after="20"/>
              <w:jc w:val="left"/>
              <w:rPr>
                <w:rFonts w:cs="Arial"/>
                <w:b/>
                <w:sz w:val="20"/>
                <w:szCs w:val="20"/>
              </w:rPr>
            </w:pPr>
            <w:r w:rsidRPr="004C17CC">
              <w:rPr>
                <w:rFonts w:cs="Arial"/>
                <w:b/>
                <w:sz w:val="20"/>
                <w:szCs w:val="20"/>
              </w:rPr>
              <w:t>Landschaftspflegerische Maßnahmen</w:t>
            </w:r>
          </w:p>
        </w:tc>
      </w:tr>
      <w:tr w:rsidR="00101393" w:rsidRPr="0023650E" w14:paraId="7407DC2C" w14:textId="77777777" w:rsidTr="00CA51D5">
        <w:trPr>
          <w:cantSplit/>
        </w:trPr>
        <w:tc>
          <w:tcPr>
            <w:tcW w:w="978" w:type="dxa"/>
            <w:shd w:val="clear" w:color="auto" w:fill="FFFFFF" w:themeFill="background1"/>
          </w:tcPr>
          <w:p w14:paraId="139164AA" w14:textId="77777777" w:rsidR="00101393" w:rsidRDefault="00101393" w:rsidP="00520360">
            <w:pPr>
              <w:keepNext/>
              <w:keepLines/>
              <w:spacing w:before="80" w:after="20"/>
              <w:jc w:val="left"/>
              <w:rPr>
                <w:rFonts w:cs="Arial"/>
                <w:sz w:val="20"/>
                <w:szCs w:val="20"/>
              </w:rPr>
            </w:pPr>
            <w:r>
              <w:rPr>
                <w:rFonts w:cs="Arial"/>
                <w:sz w:val="20"/>
                <w:szCs w:val="20"/>
              </w:rPr>
              <w:t>U 9.1</w:t>
            </w:r>
          </w:p>
        </w:tc>
        <w:tc>
          <w:tcPr>
            <w:tcW w:w="8079" w:type="dxa"/>
            <w:shd w:val="clear" w:color="auto" w:fill="FFFFFF" w:themeFill="background1"/>
          </w:tcPr>
          <w:p w14:paraId="4BCF8AAD" w14:textId="77777777" w:rsidR="00101393" w:rsidRPr="0023650E" w:rsidRDefault="00101393" w:rsidP="00520360">
            <w:pPr>
              <w:keepNext/>
              <w:keepLines/>
              <w:spacing w:before="80" w:after="20"/>
              <w:jc w:val="left"/>
              <w:rPr>
                <w:rFonts w:cs="Arial"/>
                <w:sz w:val="20"/>
                <w:szCs w:val="20"/>
              </w:rPr>
            </w:pPr>
            <w:r>
              <w:rPr>
                <w:rFonts w:cs="Arial"/>
                <w:sz w:val="20"/>
                <w:szCs w:val="20"/>
              </w:rPr>
              <w:t xml:space="preserve">LBP </w:t>
            </w:r>
            <w:r w:rsidRPr="0023650E">
              <w:rPr>
                <w:rFonts w:cs="Arial"/>
                <w:sz w:val="20"/>
                <w:szCs w:val="20"/>
              </w:rPr>
              <w:t>Maßnahmenübersicht</w:t>
            </w:r>
            <w:r>
              <w:rPr>
                <w:rFonts w:cs="Arial"/>
                <w:sz w:val="20"/>
                <w:szCs w:val="20"/>
              </w:rPr>
              <w:t>splan</w:t>
            </w:r>
          </w:p>
        </w:tc>
      </w:tr>
      <w:tr w:rsidR="00101393" w:rsidRPr="0023650E" w14:paraId="2A68D51F" w14:textId="77777777" w:rsidTr="00CA51D5">
        <w:trPr>
          <w:cantSplit/>
        </w:trPr>
        <w:tc>
          <w:tcPr>
            <w:tcW w:w="978" w:type="dxa"/>
            <w:shd w:val="clear" w:color="auto" w:fill="FFFFFF" w:themeFill="background1"/>
          </w:tcPr>
          <w:p w14:paraId="6C966F34" w14:textId="77777777" w:rsidR="00101393" w:rsidRDefault="00101393" w:rsidP="00520360">
            <w:pPr>
              <w:keepNext/>
              <w:keepLines/>
              <w:spacing w:before="80" w:after="20"/>
              <w:jc w:val="left"/>
              <w:rPr>
                <w:rFonts w:cs="Arial"/>
                <w:sz w:val="20"/>
                <w:szCs w:val="20"/>
              </w:rPr>
            </w:pPr>
            <w:r>
              <w:rPr>
                <w:rFonts w:cs="Arial"/>
                <w:sz w:val="20"/>
                <w:szCs w:val="20"/>
              </w:rPr>
              <w:t>U 9.2</w:t>
            </w:r>
          </w:p>
        </w:tc>
        <w:tc>
          <w:tcPr>
            <w:tcW w:w="8079" w:type="dxa"/>
            <w:shd w:val="clear" w:color="auto" w:fill="FFFFFF" w:themeFill="background1"/>
          </w:tcPr>
          <w:p w14:paraId="62351B65" w14:textId="77777777" w:rsidR="00101393" w:rsidRPr="0023650E" w:rsidRDefault="00101393" w:rsidP="00520360">
            <w:pPr>
              <w:keepNext/>
              <w:keepLines/>
              <w:spacing w:before="80" w:after="20"/>
              <w:jc w:val="left"/>
              <w:rPr>
                <w:rFonts w:cs="Arial"/>
                <w:sz w:val="20"/>
                <w:szCs w:val="20"/>
              </w:rPr>
            </w:pPr>
            <w:r>
              <w:rPr>
                <w:rFonts w:cs="Arial"/>
                <w:sz w:val="20"/>
                <w:szCs w:val="20"/>
              </w:rPr>
              <w:t xml:space="preserve">LBP </w:t>
            </w:r>
            <w:r w:rsidRPr="0023650E">
              <w:rPr>
                <w:rFonts w:cs="Arial"/>
                <w:sz w:val="20"/>
                <w:szCs w:val="20"/>
              </w:rPr>
              <w:t>Maßnahmen</w:t>
            </w:r>
            <w:r>
              <w:rPr>
                <w:rFonts w:cs="Arial"/>
                <w:sz w:val="20"/>
                <w:szCs w:val="20"/>
              </w:rPr>
              <w:t>plan</w:t>
            </w:r>
          </w:p>
        </w:tc>
      </w:tr>
      <w:tr w:rsidR="00101393" w:rsidRPr="0023650E" w14:paraId="507B8F36" w14:textId="77777777" w:rsidTr="00CA51D5">
        <w:trPr>
          <w:cantSplit/>
        </w:trPr>
        <w:tc>
          <w:tcPr>
            <w:tcW w:w="978" w:type="dxa"/>
            <w:shd w:val="clear" w:color="auto" w:fill="FFFFFF" w:themeFill="background1"/>
          </w:tcPr>
          <w:p w14:paraId="12C4E187" w14:textId="77777777" w:rsidR="00101393" w:rsidRDefault="00101393" w:rsidP="00520360">
            <w:pPr>
              <w:keepNext/>
              <w:keepLines/>
              <w:spacing w:before="80" w:after="20"/>
              <w:jc w:val="left"/>
              <w:rPr>
                <w:rFonts w:cs="Arial"/>
                <w:sz w:val="20"/>
                <w:szCs w:val="20"/>
              </w:rPr>
            </w:pPr>
            <w:r>
              <w:rPr>
                <w:rFonts w:cs="Arial"/>
                <w:sz w:val="20"/>
                <w:szCs w:val="20"/>
              </w:rPr>
              <w:t>U 9.3</w:t>
            </w:r>
          </w:p>
        </w:tc>
        <w:tc>
          <w:tcPr>
            <w:tcW w:w="8079" w:type="dxa"/>
            <w:shd w:val="clear" w:color="auto" w:fill="FFFFFF" w:themeFill="background1"/>
          </w:tcPr>
          <w:p w14:paraId="260CB4A9" w14:textId="77777777" w:rsidR="00101393" w:rsidRPr="0023650E" w:rsidRDefault="00101393" w:rsidP="00520360">
            <w:pPr>
              <w:keepNext/>
              <w:keepLines/>
              <w:spacing w:before="80" w:after="20"/>
              <w:jc w:val="left"/>
              <w:rPr>
                <w:rFonts w:cs="Arial"/>
                <w:sz w:val="20"/>
                <w:szCs w:val="20"/>
              </w:rPr>
            </w:pPr>
            <w:r>
              <w:rPr>
                <w:rFonts w:cs="Arial"/>
                <w:sz w:val="20"/>
                <w:szCs w:val="20"/>
              </w:rPr>
              <w:t xml:space="preserve">LBP </w:t>
            </w:r>
            <w:r w:rsidRPr="0023650E">
              <w:rPr>
                <w:rFonts w:cs="Arial"/>
                <w:sz w:val="20"/>
                <w:szCs w:val="20"/>
              </w:rPr>
              <w:t>Maßnahmenblätter</w:t>
            </w:r>
          </w:p>
        </w:tc>
      </w:tr>
      <w:tr w:rsidR="00101393" w:rsidRPr="0023650E" w14:paraId="1D757C4D" w14:textId="77777777" w:rsidTr="00CA51D5">
        <w:trPr>
          <w:cantSplit/>
        </w:trPr>
        <w:tc>
          <w:tcPr>
            <w:tcW w:w="978" w:type="dxa"/>
            <w:shd w:val="clear" w:color="auto" w:fill="FFFFFF" w:themeFill="background1"/>
          </w:tcPr>
          <w:p w14:paraId="2F31DFF6" w14:textId="77777777" w:rsidR="00101393" w:rsidRDefault="00101393" w:rsidP="00520360">
            <w:pPr>
              <w:keepNext/>
              <w:keepLines/>
              <w:spacing w:before="80" w:after="20"/>
              <w:jc w:val="left"/>
              <w:rPr>
                <w:rFonts w:cs="Arial"/>
                <w:sz w:val="20"/>
                <w:szCs w:val="20"/>
              </w:rPr>
            </w:pPr>
            <w:r>
              <w:rPr>
                <w:rFonts w:cs="Arial"/>
                <w:sz w:val="20"/>
                <w:szCs w:val="20"/>
              </w:rPr>
              <w:t>U 9.4</w:t>
            </w:r>
          </w:p>
        </w:tc>
        <w:tc>
          <w:tcPr>
            <w:tcW w:w="8079" w:type="dxa"/>
            <w:shd w:val="clear" w:color="auto" w:fill="FFFFFF" w:themeFill="background1"/>
          </w:tcPr>
          <w:p w14:paraId="2769B5F0" w14:textId="1DC205B0" w:rsidR="00101393" w:rsidRPr="0023650E" w:rsidRDefault="00101393" w:rsidP="00F07CE3">
            <w:pPr>
              <w:keepNext/>
              <w:keepLines/>
              <w:spacing w:before="80" w:after="20"/>
              <w:jc w:val="left"/>
              <w:rPr>
                <w:rFonts w:cs="Arial"/>
                <w:sz w:val="20"/>
                <w:szCs w:val="20"/>
              </w:rPr>
            </w:pPr>
            <w:r>
              <w:rPr>
                <w:rFonts w:cs="Arial"/>
                <w:sz w:val="20"/>
                <w:szCs w:val="20"/>
              </w:rPr>
              <w:t xml:space="preserve">LBP </w:t>
            </w:r>
            <w:r w:rsidR="00DA43FF">
              <w:rPr>
                <w:rFonts w:cs="Arial"/>
                <w:sz w:val="20"/>
                <w:szCs w:val="20"/>
              </w:rPr>
              <w:t>Tabellarische</w:t>
            </w:r>
            <w:r w:rsidRPr="008762AD">
              <w:rPr>
                <w:rFonts w:cs="Arial"/>
                <w:sz w:val="20"/>
                <w:szCs w:val="20"/>
              </w:rPr>
              <w:t xml:space="preserve"> Gegenüberstellung von Eingriff und Kompensation</w:t>
            </w:r>
          </w:p>
        </w:tc>
      </w:tr>
    </w:tbl>
    <w:p w14:paraId="3D1E10E5" w14:textId="124AB536" w:rsidR="003E2A46" w:rsidRPr="00CB4D97" w:rsidRDefault="003E2A46" w:rsidP="00520360">
      <w:pPr>
        <w:pStyle w:val="Textkrpernachx"/>
      </w:pPr>
      <w:r w:rsidRPr="00CB4D97">
        <w:t xml:space="preserve">Die Unterlagen werden dem LBP entnommen und zur Unterlage 9 zusammengeführt. Der LBP berücksichtigt diesen Aufbau, indem die Maßnahmenblätter und die </w:t>
      </w:r>
      <w:r w:rsidR="00DA43FF">
        <w:t>tabellarische</w:t>
      </w:r>
      <w:r w:rsidR="00ED7B39" w:rsidRPr="00CB4D97">
        <w:t xml:space="preserve"> </w:t>
      </w:r>
      <w:r w:rsidRPr="00CB4D97">
        <w:t>Gegenüberstellung als Anlagen erstellt werden.</w:t>
      </w:r>
    </w:p>
    <w:p w14:paraId="457AFA22" w14:textId="4FFA2385" w:rsidR="003E2A46" w:rsidRPr="00CB4D97" w:rsidRDefault="003E2A46" w:rsidP="003E2A46">
      <w:pPr>
        <w:spacing w:after="220" w:line="300" w:lineRule="auto"/>
        <w:rPr>
          <w:rFonts w:cs="Arial"/>
        </w:rPr>
      </w:pPr>
      <w:r w:rsidRPr="00CB4D97">
        <w:rPr>
          <w:rFonts w:cs="Arial"/>
        </w:rPr>
        <w:t>Die erforderlichen Maßnahmen aus dem Artenschutz</w:t>
      </w:r>
      <w:r w:rsidR="00471E7D">
        <w:rPr>
          <w:rFonts w:cs="Arial"/>
        </w:rPr>
        <w:t xml:space="preserve">, </w:t>
      </w:r>
      <w:r w:rsidRPr="00CB4D97">
        <w:rPr>
          <w:rFonts w:cs="Arial"/>
        </w:rPr>
        <w:t>dem Natura 2000-Gebietsschutz</w:t>
      </w:r>
      <w:r w:rsidR="00471E7D">
        <w:rPr>
          <w:rFonts w:cs="Arial"/>
        </w:rPr>
        <w:t>, dem FB zur WRRL und dem Fachbeitrag Klimaschutz</w:t>
      </w:r>
      <w:r w:rsidRPr="00CB4D97">
        <w:rPr>
          <w:rFonts w:cs="Arial"/>
        </w:rPr>
        <w:t xml:space="preserve"> sind in die Unterlagen 9.1 bis 9.4 zu integrieren.</w:t>
      </w:r>
    </w:p>
    <w:p w14:paraId="19DAB522" w14:textId="77777777" w:rsidR="003E2A46" w:rsidRPr="005131C7" w:rsidRDefault="003E2A46" w:rsidP="00BC6D32">
      <w:pPr>
        <w:pStyle w:val="berschrift3"/>
        <w:numPr>
          <w:ilvl w:val="1"/>
          <w:numId w:val="34"/>
        </w:numPr>
        <w:tabs>
          <w:tab w:val="num" w:pos="6181"/>
        </w:tabs>
        <w:ind w:left="1077" w:hanging="1077"/>
      </w:pPr>
      <w:bookmarkStart w:id="336" w:name="_Toc532552106"/>
      <w:bookmarkStart w:id="337" w:name="_Toc143588075"/>
      <w:r w:rsidRPr="005131C7">
        <w:t>Grunderwerb (Unterlage 10) und Regelungsverzeichnis (Unterlage 11)</w:t>
      </w:r>
      <w:bookmarkEnd w:id="336"/>
      <w:bookmarkEnd w:id="337"/>
    </w:p>
    <w:p w14:paraId="76639777" w14:textId="4A318034" w:rsidR="003E2A46" w:rsidRPr="00CB4D97" w:rsidRDefault="003E2A46" w:rsidP="003E2A46">
      <w:pPr>
        <w:keepNext/>
        <w:tabs>
          <w:tab w:val="right" w:pos="9924"/>
        </w:tabs>
        <w:spacing w:after="220" w:line="300" w:lineRule="auto"/>
        <w:rPr>
          <w:rFonts w:cs="Arial"/>
        </w:rPr>
      </w:pPr>
      <w:r w:rsidRPr="00CB4D97">
        <w:rPr>
          <w:rFonts w:cs="Arial"/>
        </w:rPr>
        <w:t>Die Landschaftspflegerischen Maßnahmen sind einschließlich der erforderlichen Maßnahmen aus dem Artenschutz</w:t>
      </w:r>
      <w:r w:rsidR="00471E7D">
        <w:rPr>
          <w:rFonts w:cs="Arial"/>
        </w:rPr>
        <w:t xml:space="preserve">, </w:t>
      </w:r>
      <w:r w:rsidRPr="00CB4D97">
        <w:rPr>
          <w:rFonts w:cs="Arial"/>
        </w:rPr>
        <w:t>dem Natura 2000-Gebietsschutz</w:t>
      </w:r>
      <w:r w:rsidR="00471E7D">
        <w:rPr>
          <w:rFonts w:cs="Arial"/>
        </w:rPr>
        <w:t>,</w:t>
      </w:r>
      <w:r w:rsidRPr="00CB4D97">
        <w:rPr>
          <w:rFonts w:cs="Arial"/>
        </w:rPr>
        <w:t xml:space="preserve"> </w:t>
      </w:r>
      <w:r w:rsidR="00471E7D">
        <w:rPr>
          <w:rFonts w:cs="Arial"/>
        </w:rPr>
        <w:t>dem FB zur WRRL und dem Fachbeitrag Klimaschutz</w:t>
      </w:r>
      <w:r w:rsidR="00471E7D" w:rsidRPr="00CB4D97">
        <w:rPr>
          <w:rFonts w:cs="Arial"/>
        </w:rPr>
        <w:t xml:space="preserve"> </w:t>
      </w:r>
      <w:r w:rsidRPr="00CB4D97">
        <w:rPr>
          <w:rFonts w:cs="Arial"/>
        </w:rPr>
        <w:t>in den Grunderwerbsplan und das Grunderwerbsverzeichnis sowie in das Regelungsverzeichnis bzw. Verzeichnis der Ingenieurbauwerke aufzunehmen</w:t>
      </w:r>
      <w:r w:rsidR="00701F75">
        <w:rPr>
          <w:rFonts w:cs="Arial"/>
        </w:rPr>
        <w:t>.</w:t>
      </w:r>
    </w:p>
    <w:p w14:paraId="65B6A052" w14:textId="77777777" w:rsidR="003E2A46" w:rsidRPr="005131C7" w:rsidRDefault="003E2A46" w:rsidP="00BC6D32">
      <w:pPr>
        <w:pStyle w:val="berschrift3"/>
        <w:numPr>
          <w:ilvl w:val="1"/>
          <w:numId w:val="34"/>
        </w:numPr>
        <w:tabs>
          <w:tab w:val="num" w:pos="6181"/>
        </w:tabs>
        <w:ind w:left="1077" w:hanging="1077"/>
      </w:pPr>
      <w:bookmarkStart w:id="338" w:name="_Ref531788712"/>
      <w:bookmarkStart w:id="339" w:name="_Toc532552107"/>
      <w:bookmarkStart w:id="340" w:name="_Toc143588076"/>
      <w:r>
        <w:t>Kostenermittlung</w:t>
      </w:r>
      <w:r w:rsidRPr="005131C7">
        <w:t xml:space="preserve"> (Unterlage 1</w:t>
      </w:r>
      <w:r>
        <w:t>3</w:t>
      </w:r>
      <w:r w:rsidRPr="005131C7">
        <w:t>)</w:t>
      </w:r>
      <w:bookmarkEnd w:id="338"/>
      <w:bookmarkEnd w:id="339"/>
      <w:bookmarkEnd w:id="340"/>
      <w:r w:rsidRPr="005131C7">
        <w:t xml:space="preserve"> </w:t>
      </w:r>
    </w:p>
    <w:p w14:paraId="2A315FCE" w14:textId="5DAF2C10" w:rsidR="003E2A46" w:rsidRPr="00CB4D97" w:rsidRDefault="003E2A46" w:rsidP="003E2A46">
      <w:pPr>
        <w:rPr>
          <w:rFonts w:cs="Arial"/>
        </w:rPr>
      </w:pPr>
      <w:r w:rsidRPr="00451FBF">
        <w:rPr>
          <w:rFonts w:cs="Arial"/>
        </w:rPr>
        <w:t>Die Kosten sind der Anlage Kosten</w:t>
      </w:r>
      <w:r w:rsidR="00224DB5">
        <w:rPr>
          <w:rFonts w:cs="Arial"/>
        </w:rPr>
        <w:t>ermittlung</w:t>
      </w:r>
      <w:r w:rsidRPr="00451FBF">
        <w:rPr>
          <w:rFonts w:cs="Arial"/>
        </w:rPr>
        <w:t xml:space="preserve"> des LBP zu entnehmen (</w:t>
      </w:r>
      <w:r w:rsidR="0074238A">
        <w:rPr>
          <w:rFonts w:cs="Arial"/>
        </w:rPr>
        <w:t xml:space="preserve">s. Kap. </w:t>
      </w:r>
      <w:r w:rsidR="00FA03F6">
        <w:rPr>
          <w:rFonts w:cs="Arial"/>
        </w:rPr>
        <w:fldChar w:fldCharType="begin"/>
      </w:r>
      <w:r w:rsidR="00FA03F6">
        <w:rPr>
          <w:rFonts w:cs="Arial"/>
        </w:rPr>
        <w:instrText xml:space="preserve"> REF _Ref143504950 \r \h </w:instrText>
      </w:r>
      <w:r w:rsidR="00FA03F6">
        <w:rPr>
          <w:rFonts w:cs="Arial"/>
        </w:rPr>
      </w:r>
      <w:r w:rsidR="00FA03F6">
        <w:rPr>
          <w:rFonts w:cs="Arial"/>
        </w:rPr>
        <w:fldChar w:fldCharType="separate"/>
      </w:r>
      <w:r w:rsidR="00E24AB8">
        <w:rPr>
          <w:rFonts w:cs="Arial"/>
        </w:rPr>
        <w:t>8</w:t>
      </w:r>
      <w:r w:rsidR="00FA03F6">
        <w:rPr>
          <w:rFonts w:cs="Arial"/>
        </w:rPr>
        <w:fldChar w:fldCharType="end"/>
      </w:r>
      <w:r w:rsidR="00FA03F6">
        <w:rPr>
          <w:rFonts w:cs="Arial"/>
        </w:rPr>
        <w:t>,</w:t>
      </w:r>
      <w:r w:rsidR="0074238A">
        <w:rPr>
          <w:rFonts w:cs="Arial"/>
        </w:rPr>
        <w:t xml:space="preserve"> </w:t>
      </w:r>
      <w:r w:rsidR="00701F75" w:rsidRPr="00C72D5F">
        <w:rPr>
          <w:rFonts w:cs="Arial"/>
        </w:rPr>
        <w:t xml:space="preserve">Anlage </w:t>
      </w:r>
      <w:r w:rsidR="00FB0BD5">
        <w:rPr>
          <w:rFonts w:cs="Arial"/>
        </w:rPr>
        <w:t>V</w:t>
      </w:r>
      <w:r w:rsidR="00C72D5F">
        <w:rPr>
          <w:rFonts w:cs="Arial"/>
        </w:rPr>
        <w:t>I</w:t>
      </w:r>
      <w:r w:rsidRPr="00451FBF">
        <w:rPr>
          <w:rFonts w:cs="Arial"/>
        </w:rPr>
        <w:t>). Auf eine etwaige Teilung der Kosten der landschaftspflegerischen Maßnahmen nach dem Verursacherprinzip ist hinzuweisen.</w:t>
      </w:r>
    </w:p>
    <w:p w14:paraId="43351889" w14:textId="77777777" w:rsidR="003E2A46" w:rsidRPr="005131C7" w:rsidRDefault="003E2A46" w:rsidP="00BC6D32">
      <w:pPr>
        <w:pStyle w:val="berschrift3"/>
        <w:numPr>
          <w:ilvl w:val="1"/>
          <w:numId w:val="34"/>
        </w:numPr>
        <w:tabs>
          <w:tab w:val="num" w:pos="6181"/>
        </w:tabs>
        <w:ind w:left="1077" w:hanging="1077"/>
      </w:pPr>
      <w:bookmarkStart w:id="341" w:name="_Toc532552108"/>
      <w:bookmarkStart w:id="342" w:name="_Toc143588077"/>
      <w:r w:rsidRPr="005131C7">
        <w:t>Umweltfachliche Untersuchungen (Unterlage 19)</w:t>
      </w:r>
      <w:bookmarkEnd w:id="341"/>
      <w:bookmarkEnd w:id="342"/>
    </w:p>
    <w:p w14:paraId="66FB0A2C" w14:textId="64161D20" w:rsidR="003E2A46" w:rsidRPr="00CB4D97" w:rsidRDefault="003E2A46" w:rsidP="003E2A46">
      <w:pPr>
        <w:keepNext/>
        <w:keepLines/>
        <w:spacing w:after="220" w:line="300" w:lineRule="auto"/>
        <w:rPr>
          <w:rFonts w:cs="Arial"/>
        </w:rPr>
      </w:pPr>
      <w:r w:rsidRPr="00CB4D97">
        <w:rPr>
          <w:rFonts w:cs="Arial"/>
        </w:rPr>
        <w:t xml:space="preserve">Die Unterlage 19 im Teil C der Entwurfsunterlage gemäß RE 2012 enthält alle Fachbeiträge, die die Umweltauswirkungen ermitteln, beschreiben und bewerten. Dabei ist der LBP um die für die Unterlage 9 entnommenen Unterlagen reduziert. Neben dem LBP und dem </w:t>
      </w:r>
      <w:r w:rsidR="00B86639">
        <w:rPr>
          <w:rFonts w:cs="Arial"/>
        </w:rPr>
        <w:t xml:space="preserve">Fachbeitrag </w:t>
      </w:r>
      <w:r w:rsidRPr="00CB4D97">
        <w:rPr>
          <w:rFonts w:cs="Arial"/>
        </w:rPr>
        <w:t xml:space="preserve">Artenschutz können weitere Unterlagen sein: FFH-VP, faunistische Fachgutachten, ergänzende Untersuchungen zu den Schutzgütern Menschen und/oder </w:t>
      </w:r>
      <w:r>
        <w:rPr>
          <w:rFonts w:cs="Arial"/>
        </w:rPr>
        <w:t>kulturelles Erbe</w:t>
      </w:r>
      <w:r w:rsidRPr="00CB4D97">
        <w:rPr>
          <w:rFonts w:cs="Arial"/>
        </w:rPr>
        <w:t xml:space="preserve"> und sonstige Sachgüter, ggf. UVS</w:t>
      </w:r>
      <w:r w:rsidR="0074238A">
        <w:rPr>
          <w:rFonts w:cs="Arial"/>
        </w:rPr>
        <w:t>, UVP-Bericht; Prüfkatalog zur Ermittlung der UVP-Pflicht bei Straßenbauvorhaben, Fachbeitrag Wasserrahmenrichtlinie</w:t>
      </w:r>
      <w:r w:rsidR="00B86639">
        <w:rPr>
          <w:rFonts w:cs="Arial"/>
        </w:rPr>
        <w:t>, Fachbeitrag Klimaschutz</w:t>
      </w:r>
      <w:r w:rsidRPr="00CB4D97">
        <w:rPr>
          <w:rFonts w:cs="Arial"/>
        </w:rPr>
        <w:t xml:space="preserve"> etc.</w:t>
      </w:r>
    </w:p>
    <w:p w14:paraId="47C221FC" w14:textId="1A7EE190" w:rsidR="003E2A46" w:rsidRDefault="003E2A46" w:rsidP="003E2A46">
      <w:pPr>
        <w:spacing w:after="220" w:line="300" w:lineRule="auto"/>
        <w:rPr>
          <w:rFonts w:cs="Arial"/>
        </w:rPr>
      </w:pPr>
      <w:r w:rsidRPr="00CB4D97">
        <w:rPr>
          <w:rFonts w:cs="Arial"/>
        </w:rPr>
        <w:t>Eine feste Untergliederung der Unterlagen ist seitens der RE 2012 nicht vorgegeben, sollte sich für die wesentlichen Beiträge aber an der folgenden Reihung orientieren</w:t>
      </w:r>
      <w:r w:rsidR="00174FA7">
        <w:rPr>
          <w:rFonts w:cs="Arial"/>
        </w:rPr>
        <w:t xml:space="preserve"> (s. auch AM1)</w:t>
      </w:r>
      <w:r w:rsidRPr="00CB4D97">
        <w:rPr>
          <w:rFonts w:cs="Arial"/>
        </w:rPr>
        <w:t>:</w:t>
      </w:r>
    </w:p>
    <w:p w14:paraId="10A01341" w14:textId="2F64A997" w:rsidR="00906653" w:rsidRDefault="00906653" w:rsidP="003E2A46">
      <w:pPr>
        <w:spacing w:after="220" w:line="300" w:lineRule="auto"/>
        <w:rPr>
          <w:rFonts w:cs="Arial"/>
        </w:rPr>
      </w:pPr>
    </w:p>
    <w:p w14:paraId="43CAE53D" w14:textId="77777777" w:rsidR="00906653" w:rsidRDefault="00906653" w:rsidP="003E2A46">
      <w:pPr>
        <w:spacing w:after="220" w:line="300" w:lineRule="auto"/>
        <w:rPr>
          <w:rFonts w:cs="Arial"/>
        </w:rPr>
      </w:pPr>
    </w:p>
    <w:tbl>
      <w:tblPr>
        <w:tblW w:w="905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978"/>
        <w:gridCol w:w="8079"/>
      </w:tblGrid>
      <w:tr w:rsidR="004C17CC" w:rsidRPr="0023650E" w14:paraId="2EF66D1D" w14:textId="77777777" w:rsidTr="00CA51D5">
        <w:trPr>
          <w:cantSplit/>
        </w:trPr>
        <w:tc>
          <w:tcPr>
            <w:tcW w:w="978" w:type="dxa"/>
          </w:tcPr>
          <w:p w14:paraId="57178169" w14:textId="1A6E84A8" w:rsidR="004C17CC" w:rsidRPr="00101393" w:rsidRDefault="004C17CC" w:rsidP="004C17CC">
            <w:pPr>
              <w:spacing w:before="80" w:after="20"/>
              <w:jc w:val="left"/>
              <w:rPr>
                <w:rFonts w:cs="Arial"/>
                <w:b/>
                <w:sz w:val="20"/>
                <w:szCs w:val="20"/>
              </w:rPr>
            </w:pPr>
            <w:r w:rsidRPr="00101393">
              <w:rPr>
                <w:rFonts w:cs="Arial"/>
                <w:b/>
                <w:sz w:val="20"/>
                <w:szCs w:val="20"/>
              </w:rPr>
              <w:t>U 19</w:t>
            </w:r>
          </w:p>
        </w:tc>
        <w:tc>
          <w:tcPr>
            <w:tcW w:w="8079" w:type="dxa"/>
          </w:tcPr>
          <w:p w14:paraId="3BCC7D79" w14:textId="2D820B27" w:rsidR="004C17CC" w:rsidRPr="00101393" w:rsidRDefault="004C17CC" w:rsidP="004C17CC">
            <w:pPr>
              <w:spacing w:before="80" w:after="20"/>
              <w:jc w:val="left"/>
              <w:rPr>
                <w:rFonts w:cs="Arial"/>
                <w:b/>
                <w:sz w:val="20"/>
                <w:szCs w:val="20"/>
              </w:rPr>
            </w:pPr>
            <w:r w:rsidRPr="00101393">
              <w:rPr>
                <w:rFonts w:cs="Arial"/>
                <w:b/>
                <w:sz w:val="20"/>
                <w:szCs w:val="20"/>
              </w:rPr>
              <w:t>Umweltfachliche Untersuchungen</w:t>
            </w:r>
          </w:p>
        </w:tc>
      </w:tr>
      <w:tr w:rsidR="004C17CC" w:rsidRPr="0023650E" w14:paraId="51F75A17" w14:textId="77777777" w:rsidTr="00CA51D5">
        <w:trPr>
          <w:cantSplit/>
        </w:trPr>
        <w:tc>
          <w:tcPr>
            <w:tcW w:w="978" w:type="dxa"/>
          </w:tcPr>
          <w:p w14:paraId="3EC4C96D" w14:textId="7E5E3EFA" w:rsidR="004C17CC" w:rsidRPr="0023650E" w:rsidRDefault="004C17CC" w:rsidP="004C17CC">
            <w:pPr>
              <w:spacing w:before="80" w:after="20"/>
              <w:jc w:val="left"/>
              <w:rPr>
                <w:rFonts w:cs="Arial"/>
                <w:sz w:val="20"/>
                <w:szCs w:val="20"/>
              </w:rPr>
            </w:pPr>
            <w:r>
              <w:rPr>
                <w:rFonts w:cs="Arial"/>
                <w:sz w:val="20"/>
                <w:szCs w:val="20"/>
              </w:rPr>
              <w:t>U 19.1</w:t>
            </w:r>
          </w:p>
        </w:tc>
        <w:tc>
          <w:tcPr>
            <w:tcW w:w="8079" w:type="dxa"/>
          </w:tcPr>
          <w:p w14:paraId="1E7036E9" w14:textId="215A46D7" w:rsidR="004C17CC" w:rsidRPr="0023650E" w:rsidRDefault="004C17CC" w:rsidP="004C17CC">
            <w:pPr>
              <w:spacing w:before="80" w:after="20"/>
              <w:jc w:val="left"/>
              <w:rPr>
                <w:rFonts w:cs="Arial"/>
                <w:sz w:val="20"/>
                <w:szCs w:val="20"/>
              </w:rPr>
            </w:pPr>
            <w:r>
              <w:rPr>
                <w:rFonts w:cs="Arial"/>
                <w:sz w:val="20"/>
                <w:szCs w:val="20"/>
              </w:rPr>
              <w:t>Landschaftspflegerischer Begleitplan</w:t>
            </w:r>
            <w:r w:rsidR="00906653">
              <w:rPr>
                <w:rFonts w:cs="Arial"/>
                <w:sz w:val="20"/>
                <w:szCs w:val="20"/>
              </w:rPr>
              <w:t xml:space="preserve"> (gemäß dem Leitfaden LBP des LBM)</w:t>
            </w:r>
          </w:p>
        </w:tc>
      </w:tr>
      <w:tr w:rsidR="004C17CC" w:rsidRPr="0023650E" w14:paraId="3FC3F150" w14:textId="77777777" w:rsidTr="00CA51D5">
        <w:trPr>
          <w:cantSplit/>
        </w:trPr>
        <w:tc>
          <w:tcPr>
            <w:tcW w:w="978" w:type="dxa"/>
          </w:tcPr>
          <w:p w14:paraId="19480F35" w14:textId="258391F2" w:rsidR="004C17CC" w:rsidRPr="0023650E" w:rsidRDefault="004C17CC" w:rsidP="004C17CC">
            <w:pPr>
              <w:spacing w:before="80" w:after="20"/>
              <w:jc w:val="left"/>
              <w:rPr>
                <w:rFonts w:cs="Arial"/>
                <w:sz w:val="20"/>
                <w:szCs w:val="20"/>
              </w:rPr>
            </w:pPr>
            <w:r>
              <w:rPr>
                <w:rFonts w:cs="Arial"/>
                <w:sz w:val="20"/>
                <w:szCs w:val="20"/>
              </w:rPr>
              <w:t>U 19.1.1</w:t>
            </w:r>
          </w:p>
        </w:tc>
        <w:tc>
          <w:tcPr>
            <w:tcW w:w="8079" w:type="dxa"/>
          </w:tcPr>
          <w:p w14:paraId="7C7C187A" w14:textId="05A8DA40" w:rsidR="004C17CC" w:rsidRPr="0023650E" w:rsidRDefault="004C17CC" w:rsidP="004C17CC">
            <w:pPr>
              <w:spacing w:before="80" w:after="20"/>
              <w:jc w:val="left"/>
              <w:rPr>
                <w:rFonts w:cs="Arial"/>
                <w:sz w:val="20"/>
                <w:szCs w:val="20"/>
              </w:rPr>
            </w:pPr>
            <w:r>
              <w:rPr>
                <w:rFonts w:cs="Arial"/>
                <w:sz w:val="20"/>
                <w:szCs w:val="20"/>
              </w:rPr>
              <w:t>LBP Erläuterungsbericht</w:t>
            </w:r>
          </w:p>
        </w:tc>
      </w:tr>
      <w:tr w:rsidR="004C17CC" w:rsidRPr="0023650E" w14:paraId="4E58550E" w14:textId="77777777" w:rsidTr="00CA51D5">
        <w:trPr>
          <w:cantSplit/>
        </w:trPr>
        <w:tc>
          <w:tcPr>
            <w:tcW w:w="978" w:type="dxa"/>
            <w:tcBorders>
              <w:bottom w:val="single" w:sz="2" w:space="0" w:color="auto"/>
            </w:tcBorders>
          </w:tcPr>
          <w:p w14:paraId="5B0D609A" w14:textId="02B9F220" w:rsidR="004C17CC" w:rsidRPr="0023650E" w:rsidRDefault="004C17CC" w:rsidP="004C17CC">
            <w:pPr>
              <w:spacing w:before="80" w:after="20"/>
              <w:jc w:val="left"/>
              <w:rPr>
                <w:rFonts w:cs="Arial"/>
                <w:sz w:val="20"/>
                <w:szCs w:val="20"/>
              </w:rPr>
            </w:pPr>
            <w:r>
              <w:rPr>
                <w:rFonts w:cs="Arial"/>
                <w:sz w:val="20"/>
                <w:szCs w:val="20"/>
              </w:rPr>
              <w:t>U 19.1.2</w:t>
            </w:r>
          </w:p>
        </w:tc>
        <w:tc>
          <w:tcPr>
            <w:tcW w:w="8079" w:type="dxa"/>
            <w:tcBorders>
              <w:bottom w:val="single" w:sz="2" w:space="0" w:color="auto"/>
            </w:tcBorders>
          </w:tcPr>
          <w:p w14:paraId="2B3FEC48" w14:textId="1062BB5A" w:rsidR="004C17CC" w:rsidRPr="0023650E" w:rsidRDefault="004C17CC" w:rsidP="004C17CC">
            <w:pPr>
              <w:spacing w:before="80" w:after="20"/>
              <w:jc w:val="left"/>
              <w:rPr>
                <w:rFonts w:cs="Arial"/>
                <w:sz w:val="20"/>
                <w:szCs w:val="20"/>
              </w:rPr>
            </w:pPr>
            <w:r>
              <w:rPr>
                <w:rFonts w:cs="Arial"/>
                <w:sz w:val="20"/>
                <w:szCs w:val="20"/>
              </w:rPr>
              <w:t xml:space="preserve">LBP </w:t>
            </w:r>
            <w:r w:rsidRPr="0023650E">
              <w:rPr>
                <w:rFonts w:cs="Arial"/>
                <w:sz w:val="20"/>
                <w:szCs w:val="20"/>
              </w:rPr>
              <w:t>Bestand</w:t>
            </w:r>
            <w:r>
              <w:rPr>
                <w:rFonts w:cs="Arial"/>
                <w:sz w:val="20"/>
                <w:szCs w:val="20"/>
              </w:rPr>
              <w:t>sübersicht</w:t>
            </w:r>
          </w:p>
        </w:tc>
      </w:tr>
      <w:tr w:rsidR="004C17CC" w:rsidRPr="00DD4D7A" w14:paraId="1A8D95FB" w14:textId="77777777" w:rsidTr="00CA51D5">
        <w:trPr>
          <w:cantSplit/>
        </w:trPr>
        <w:tc>
          <w:tcPr>
            <w:tcW w:w="978" w:type="dxa"/>
            <w:shd w:val="clear" w:color="auto" w:fill="FFFFFF" w:themeFill="background1"/>
          </w:tcPr>
          <w:p w14:paraId="2DC3DE31" w14:textId="1EA0BD45" w:rsidR="004C17CC" w:rsidRPr="0023650E" w:rsidRDefault="004C17CC" w:rsidP="004C17CC">
            <w:pPr>
              <w:spacing w:before="80" w:after="20"/>
              <w:jc w:val="left"/>
              <w:rPr>
                <w:rFonts w:cs="Arial"/>
                <w:sz w:val="20"/>
                <w:szCs w:val="20"/>
              </w:rPr>
            </w:pPr>
            <w:r>
              <w:rPr>
                <w:rFonts w:cs="Arial"/>
                <w:sz w:val="20"/>
                <w:szCs w:val="20"/>
              </w:rPr>
              <w:t>U 19.1.3</w:t>
            </w:r>
          </w:p>
        </w:tc>
        <w:tc>
          <w:tcPr>
            <w:tcW w:w="8079" w:type="dxa"/>
            <w:shd w:val="clear" w:color="auto" w:fill="FFFFFF" w:themeFill="background1"/>
          </w:tcPr>
          <w:p w14:paraId="4E2FCB0D" w14:textId="36A58295" w:rsidR="004C17CC" w:rsidRPr="00DD4D7A" w:rsidRDefault="004C17CC" w:rsidP="004C17CC">
            <w:pPr>
              <w:spacing w:before="80" w:after="20"/>
              <w:jc w:val="left"/>
              <w:rPr>
                <w:rFonts w:cs="Arial"/>
                <w:sz w:val="20"/>
                <w:szCs w:val="20"/>
              </w:rPr>
            </w:pPr>
            <w:r>
              <w:rPr>
                <w:rFonts w:cs="Arial"/>
                <w:sz w:val="20"/>
                <w:szCs w:val="20"/>
              </w:rPr>
              <w:t xml:space="preserve">LBP </w:t>
            </w:r>
            <w:r w:rsidRPr="0023650E">
              <w:rPr>
                <w:rFonts w:cs="Arial"/>
                <w:sz w:val="20"/>
                <w:szCs w:val="20"/>
              </w:rPr>
              <w:t>Bestand</w:t>
            </w:r>
            <w:r>
              <w:rPr>
                <w:rFonts w:cs="Arial"/>
                <w:sz w:val="20"/>
                <w:szCs w:val="20"/>
              </w:rPr>
              <w:t>s</w:t>
            </w:r>
            <w:r w:rsidR="00E10826">
              <w:rPr>
                <w:rFonts w:cs="Arial"/>
                <w:sz w:val="20"/>
                <w:szCs w:val="20"/>
              </w:rPr>
              <w:t>-</w:t>
            </w:r>
            <w:r w:rsidRPr="0023650E">
              <w:rPr>
                <w:rFonts w:cs="Arial"/>
                <w:sz w:val="20"/>
                <w:szCs w:val="20"/>
              </w:rPr>
              <w:t xml:space="preserve"> und Konflikt</w:t>
            </w:r>
            <w:r>
              <w:rPr>
                <w:rFonts w:cs="Arial"/>
                <w:sz w:val="20"/>
                <w:szCs w:val="20"/>
              </w:rPr>
              <w:t>pläne</w:t>
            </w:r>
          </w:p>
        </w:tc>
      </w:tr>
      <w:tr w:rsidR="004C17CC" w:rsidRPr="00DD4D7A" w14:paraId="0219019A" w14:textId="77777777" w:rsidTr="00CA51D5">
        <w:trPr>
          <w:cantSplit/>
        </w:trPr>
        <w:tc>
          <w:tcPr>
            <w:tcW w:w="978" w:type="dxa"/>
            <w:shd w:val="clear" w:color="auto" w:fill="FFFFFF" w:themeFill="background1"/>
          </w:tcPr>
          <w:p w14:paraId="44BF7302" w14:textId="1891B9BD" w:rsidR="004C17CC" w:rsidRPr="0023650E" w:rsidRDefault="004C17CC" w:rsidP="004C17CC">
            <w:pPr>
              <w:spacing w:before="80" w:after="20"/>
              <w:jc w:val="left"/>
              <w:rPr>
                <w:rFonts w:cs="Arial"/>
                <w:sz w:val="20"/>
                <w:szCs w:val="20"/>
              </w:rPr>
            </w:pPr>
            <w:r>
              <w:rPr>
                <w:rFonts w:cs="Arial"/>
                <w:sz w:val="20"/>
                <w:szCs w:val="20"/>
              </w:rPr>
              <w:t>U 19.2</w:t>
            </w:r>
          </w:p>
        </w:tc>
        <w:tc>
          <w:tcPr>
            <w:tcW w:w="8079" w:type="dxa"/>
            <w:shd w:val="clear" w:color="auto" w:fill="FFFFFF" w:themeFill="background1"/>
          </w:tcPr>
          <w:p w14:paraId="7FABEFBC" w14:textId="2CF3F396" w:rsidR="004C17CC" w:rsidRPr="00DD4D7A" w:rsidRDefault="004C17CC" w:rsidP="004C17CC">
            <w:pPr>
              <w:spacing w:before="80" w:after="20"/>
              <w:jc w:val="left"/>
              <w:rPr>
                <w:rFonts w:cs="Arial"/>
                <w:sz w:val="20"/>
                <w:szCs w:val="20"/>
              </w:rPr>
            </w:pPr>
            <w:r w:rsidRPr="00B366BA">
              <w:rPr>
                <w:rFonts w:cs="Arial"/>
                <w:bCs/>
                <w:sz w:val="20"/>
                <w:szCs w:val="20"/>
              </w:rPr>
              <w:t xml:space="preserve">FFH-Vorprüfung / FFH-Verträglichkeitsprüfung </w:t>
            </w:r>
            <w:r w:rsidRPr="00B366BA">
              <w:rPr>
                <w:rFonts w:cs="Arial"/>
                <w:sz w:val="20"/>
                <w:szCs w:val="20"/>
              </w:rPr>
              <w:t>für das FFH-Gebiet DE</w:t>
            </w:r>
            <w:r w:rsidRPr="00B366BA" w:rsidDel="00DD4D7A">
              <w:rPr>
                <w:rFonts w:cs="Arial"/>
                <w:sz w:val="20"/>
                <w:szCs w:val="20"/>
              </w:rPr>
              <w:t xml:space="preserve"> </w:t>
            </w:r>
            <w:r w:rsidRPr="00B366BA">
              <w:rPr>
                <w:rFonts w:cs="Arial"/>
                <w:sz w:val="20"/>
                <w:szCs w:val="20"/>
              </w:rPr>
              <w:t>xy inkl. Karten gemäß den Musterkarten zur FFH-VS, sowie ggf. FFH-Ausnahmeprüfung</w:t>
            </w:r>
          </w:p>
        </w:tc>
      </w:tr>
      <w:tr w:rsidR="004C17CC" w:rsidRPr="0023650E" w14:paraId="49657FAC" w14:textId="77777777" w:rsidTr="00CA51D5">
        <w:trPr>
          <w:cantSplit/>
        </w:trPr>
        <w:tc>
          <w:tcPr>
            <w:tcW w:w="978" w:type="dxa"/>
            <w:shd w:val="clear" w:color="auto" w:fill="FFFFFF" w:themeFill="background1"/>
          </w:tcPr>
          <w:p w14:paraId="145F1FA1" w14:textId="67D0C3A1" w:rsidR="004C17CC" w:rsidRPr="0023650E" w:rsidRDefault="004C17CC" w:rsidP="004C17CC">
            <w:pPr>
              <w:spacing w:before="80" w:after="20"/>
              <w:jc w:val="left"/>
              <w:rPr>
                <w:rFonts w:cs="Arial"/>
                <w:sz w:val="20"/>
                <w:szCs w:val="20"/>
              </w:rPr>
            </w:pPr>
            <w:r>
              <w:rPr>
                <w:rFonts w:cs="Arial"/>
                <w:sz w:val="20"/>
                <w:szCs w:val="20"/>
              </w:rPr>
              <w:t>U 19.3</w:t>
            </w:r>
          </w:p>
        </w:tc>
        <w:tc>
          <w:tcPr>
            <w:tcW w:w="8079" w:type="dxa"/>
            <w:shd w:val="clear" w:color="auto" w:fill="FFFFFF" w:themeFill="background1"/>
          </w:tcPr>
          <w:p w14:paraId="204D1D30" w14:textId="14BAF2BC" w:rsidR="004C17CC" w:rsidRPr="0023650E" w:rsidRDefault="004C17CC" w:rsidP="004C17CC">
            <w:pPr>
              <w:spacing w:before="80" w:after="20"/>
              <w:jc w:val="left"/>
              <w:rPr>
                <w:rFonts w:cs="Arial"/>
                <w:sz w:val="20"/>
                <w:szCs w:val="20"/>
              </w:rPr>
            </w:pPr>
            <w:r w:rsidRPr="00DD4D7A">
              <w:rPr>
                <w:rFonts w:cs="Arial"/>
                <w:bCs/>
                <w:sz w:val="20"/>
                <w:szCs w:val="20"/>
              </w:rPr>
              <w:t xml:space="preserve">FFH-Vorprüfung / FFH-Verträglichkeitsprüfung </w:t>
            </w:r>
            <w:r w:rsidRPr="00DD4D7A">
              <w:rPr>
                <w:rFonts w:cs="Arial"/>
                <w:sz w:val="20"/>
                <w:szCs w:val="20"/>
              </w:rPr>
              <w:t>für das Vogelschutzgebiet DE</w:t>
            </w:r>
            <w:r w:rsidRPr="00DD4D7A" w:rsidDel="00DD4D7A">
              <w:rPr>
                <w:rFonts w:cs="Arial"/>
                <w:sz w:val="20"/>
                <w:szCs w:val="20"/>
              </w:rPr>
              <w:t xml:space="preserve"> </w:t>
            </w:r>
            <w:r w:rsidRPr="00DD4D7A">
              <w:rPr>
                <w:rFonts w:cs="Arial"/>
                <w:sz w:val="20"/>
                <w:szCs w:val="20"/>
              </w:rPr>
              <w:t>xy</w:t>
            </w:r>
            <w:r>
              <w:rPr>
                <w:rFonts w:cs="Arial"/>
                <w:sz w:val="20"/>
                <w:szCs w:val="20"/>
              </w:rPr>
              <w:t xml:space="preserve"> </w:t>
            </w:r>
            <w:r w:rsidRPr="00B366BA">
              <w:rPr>
                <w:rFonts w:cs="Arial"/>
                <w:sz w:val="20"/>
                <w:szCs w:val="20"/>
              </w:rPr>
              <w:t>inkl. Karten gemäß den Musterkarten zur FFH-VS, sowie ggf. FFH-Ausnahmeprüfung</w:t>
            </w:r>
          </w:p>
        </w:tc>
      </w:tr>
      <w:tr w:rsidR="004C17CC" w:rsidRPr="0023650E" w14:paraId="208B713A" w14:textId="77777777" w:rsidTr="00CA51D5">
        <w:trPr>
          <w:cantSplit/>
        </w:trPr>
        <w:tc>
          <w:tcPr>
            <w:tcW w:w="978" w:type="dxa"/>
            <w:shd w:val="clear" w:color="auto" w:fill="FFFFFF" w:themeFill="background1"/>
          </w:tcPr>
          <w:p w14:paraId="55DFBD07" w14:textId="7224FC49" w:rsidR="004C17CC" w:rsidRPr="0023650E" w:rsidRDefault="004C17CC" w:rsidP="004C17CC">
            <w:pPr>
              <w:spacing w:before="80" w:after="20"/>
              <w:jc w:val="left"/>
              <w:rPr>
                <w:rFonts w:cs="Arial"/>
                <w:sz w:val="20"/>
                <w:szCs w:val="20"/>
              </w:rPr>
            </w:pPr>
            <w:r>
              <w:rPr>
                <w:rFonts w:cs="Arial"/>
                <w:sz w:val="20"/>
                <w:szCs w:val="20"/>
              </w:rPr>
              <w:t>U 19.4</w:t>
            </w:r>
          </w:p>
        </w:tc>
        <w:tc>
          <w:tcPr>
            <w:tcW w:w="8079" w:type="dxa"/>
            <w:shd w:val="clear" w:color="auto" w:fill="FFFFFF" w:themeFill="background1"/>
          </w:tcPr>
          <w:p w14:paraId="0363A3B1" w14:textId="3BA2FCDB" w:rsidR="004C17CC" w:rsidRPr="0023650E" w:rsidRDefault="004C17CC" w:rsidP="004C17CC">
            <w:pPr>
              <w:spacing w:before="80" w:after="20"/>
              <w:jc w:val="left"/>
              <w:rPr>
                <w:rFonts w:cs="Arial"/>
                <w:sz w:val="20"/>
                <w:szCs w:val="20"/>
              </w:rPr>
            </w:pPr>
            <w:r>
              <w:rPr>
                <w:rFonts w:cs="Arial"/>
                <w:sz w:val="20"/>
                <w:szCs w:val="20"/>
              </w:rPr>
              <w:t>Fachbeitrag Artenschutz</w:t>
            </w:r>
            <w:r w:rsidR="00906653">
              <w:rPr>
                <w:rFonts w:cs="Arial"/>
                <w:sz w:val="20"/>
                <w:szCs w:val="20"/>
              </w:rPr>
              <w:t xml:space="preserve"> (gemäß den aktuellen Mustertexten des LBM)</w:t>
            </w:r>
          </w:p>
        </w:tc>
      </w:tr>
      <w:tr w:rsidR="004C17CC" w:rsidRPr="0023650E" w14:paraId="44D0C8B4" w14:textId="77777777" w:rsidTr="00CA51D5">
        <w:trPr>
          <w:cantSplit/>
        </w:trPr>
        <w:tc>
          <w:tcPr>
            <w:tcW w:w="978" w:type="dxa"/>
            <w:shd w:val="clear" w:color="auto" w:fill="FFFFFF" w:themeFill="background1"/>
          </w:tcPr>
          <w:p w14:paraId="20839331" w14:textId="3F3154C7" w:rsidR="004C17CC" w:rsidRPr="0023650E" w:rsidRDefault="004C17CC" w:rsidP="004C17CC">
            <w:pPr>
              <w:spacing w:before="80" w:after="20"/>
              <w:jc w:val="left"/>
              <w:rPr>
                <w:rFonts w:cs="Arial"/>
                <w:sz w:val="20"/>
                <w:szCs w:val="20"/>
              </w:rPr>
            </w:pPr>
            <w:r w:rsidRPr="003C5228">
              <w:rPr>
                <w:rFonts w:cs="Arial"/>
                <w:sz w:val="20"/>
                <w:szCs w:val="20"/>
              </w:rPr>
              <w:t>U 19.</w:t>
            </w:r>
            <w:r>
              <w:rPr>
                <w:rFonts w:cs="Arial"/>
                <w:sz w:val="20"/>
                <w:szCs w:val="20"/>
              </w:rPr>
              <w:t>5</w:t>
            </w:r>
          </w:p>
        </w:tc>
        <w:tc>
          <w:tcPr>
            <w:tcW w:w="8079" w:type="dxa"/>
            <w:shd w:val="clear" w:color="auto" w:fill="FFFFFF" w:themeFill="background1"/>
          </w:tcPr>
          <w:p w14:paraId="72B27F76" w14:textId="392E56F0" w:rsidR="004C17CC" w:rsidRPr="0023650E" w:rsidRDefault="004C17CC" w:rsidP="004C17CC">
            <w:pPr>
              <w:spacing w:before="80" w:after="20"/>
              <w:jc w:val="left"/>
              <w:rPr>
                <w:rFonts w:cs="Arial"/>
                <w:sz w:val="20"/>
                <w:szCs w:val="20"/>
              </w:rPr>
            </w:pPr>
            <w:r w:rsidRPr="00A24C39">
              <w:rPr>
                <w:rFonts w:cs="Arial"/>
                <w:sz w:val="20"/>
                <w:szCs w:val="20"/>
              </w:rPr>
              <w:t>Faunistische Kartierungen</w:t>
            </w:r>
          </w:p>
        </w:tc>
      </w:tr>
      <w:tr w:rsidR="004C17CC" w:rsidRPr="0023650E" w14:paraId="0F7F1064" w14:textId="77777777" w:rsidTr="00CA51D5">
        <w:trPr>
          <w:cantSplit/>
        </w:trPr>
        <w:tc>
          <w:tcPr>
            <w:tcW w:w="978" w:type="dxa"/>
            <w:shd w:val="clear" w:color="auto" w:fill="FFFFFF" w:themeFill="background1"/>
          </w:tcPr>
          <w:p w14:paraId="18B07E87" w14:textId="358E86DA" w:rsidR="004C17CC" w:rsidRPr="0023650E" w:rsidRDefault="004C17CC" w:rsidP="004C17CC">
            <w:pPr>
              <w:spacing w:before="80" w:after="20"/>
              <w:jc w:val="left"/>
              <w:rPr>
                <w:rFonts w:cs="Arial"/>
                <w:sz w:val="20"/>
                <w:szCs w:val="20"/>
              </w:rPr>
            </w:pPr>
            <w:r w:rsidRPr="003C5228">
              <w:rPr>
                <w:rFonts w:cs="Arial"/>
                <w:sz w:val="20"/>
                <w:szCs w:val="20"/>
              </w:rPr>
              <w:t>U 19.</w:t>
            </w:r>
            <w:r>
              <w:rPr>
                <w:rFonts w:cs="Arial"/>
                <w:sz w:val="20"/>
                <w:szCs w:val="20"/>
              </w:rPr>
              <w:t>5.1</w:t>
            </w:r>
          </w:p>
        </w:tc>
        <w:tc>
          <w:tcPr>
            <w:tcW w:w="8079" w:type="dxa"/>
            <w:shd w:val="clear" w:color="auto" w:fill="FFFFFF" w:themeFill="background1"/>
          </w:tcPr>
          <w:p w14:paraId="45F2D26A" w14:textId="04D16FD1" w:rsidR="004C17CC" w:rsidRPr="0023650E" w:rsidRDefault="004C17CC" w:rsidP="004C17CC">
            <w:pPr>
              <w:spacing w:before="80" w:after="20"/>
              <w:jc w:val="left"/>
              <w:rPr>
                <w:rFonts w:cs="Arial"/>
                <w:sz w:val="20"/>
                <w:szCs w:val="20"/>
              </w:rPr>
            </w:pPr>
            <w:r w:rsidRPr="00A24C39">
              <w:rPr>
                <w:rFonts w:cs="Arial"/>
                <w:sz w:val="20"/>
                <w:szCs w:val="20"/>
              </w:rPr>
              <w:t>Avifaunistische Kartierungen</w:t>
            </w:r>
          </w:p>
        </w:tc>
      </w:tr>
      <w:tr w:rsidR="004C17CC" w:rsidRPr="0023650E" w14:paraId="01EADE83" w14:textId="77777777" w:rsidTr="00CA51D5">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18A484AD" w14:textId="3A3884BB" w:rsidR="004C17CC" w:rsidRPr="0023650E" w:rsidRDefault="004C17CC" w:rsidP="004C17CC">
            <w:pPr>
              <w:spacing w:before="80" w:after="20"/>
              <w:jc w:val="left"/>
              <w:rPr>
                <w:rFonts w:cs="Arial"/>
                <w:sz w:val="20"/>
                <w:szCs w:val="20"/>
              </w:rPr>
            </w:pPr>
            <w:r w:rsidRPr="003C5228">
              <w:rPr>
                <w:rFonts w:cs="Arial"/>
                <w:sz w:val="20"/>
                <w:szCs w:val="20"/>
              </w:rPr>
              <w:t>U 19.</w:t>
            </w:r>
            <w:r>
              <w:rPr>
                <w:rFonts w:cs="Arial"/>
                <w:sz w:val="20"/>
                <w:szCs w:val="20"/>
              </w:rPr>
              <w:t>5.2</w:t>
            </w:r>
          </w:p>
        </w:tc>
        <w:tc>
          <w:tcPr>
            <w:tcW w:w="8079" w:type="dxa"/>
            <w:tcBorders>
              <w:top w:val="single" w:sz="2" w:space="0" w:color="auto"/>
              <w:left w:val="single" w:sz="2" w:space="0" w:color="auto"/>
              <w:bottom w:val="single" w:sz="2" w:space="0" w:color="auto"/>
              <w:right w:val="single" w:sz="2" w:space="0" w:color="auto"/>
            </w:tcBorders>
            <w:shd w:val="clear" w:color="auto" w:fill="FFFFFF" w:themeFill="background1"/>
          </w:tcPr>
          <w:p w14:paraId="7A82AB19" w14:textId="6EAD3493" w:rsidR="004C17CC" w:rsidRPr="0023650E" w:rsidRDefault="004C17CC" w:rsidP="004C17CC">
            <w:pPr>
              <w:spacing w:before="80" w:after="20"/>
              <w:jc w:val="left"/>
              <w:rPr>
                <w:rFonts w:cs="Arial"/>
                <w:sz w:val="20"/>
                <w:szCs w:val="20"/>
              </w:rPr>
            </w:pPr>
            <w:r w:rsidRPr="00A24C39">
              <w:rPr>
                <w:rFonts w:cs="Arial"/>
                <w:sz w:val="20"/>
                <w:szCs w:val="20"/>
              </w:rPr>
              <w:t>Fledermauskartierungen</w:t>
            </w:r>
            <w:r>
              <w:rPr>
                <w:rFonts w:cs="Arial"/>
                <w:sz w:val="20"/>
                <w:szCs w:val="20"/>
              </w:rPr>
              <w:t xml:space="preserve"> etc. </w:t>
            </w:r>
          </w:p>
        </w:tc>
      </w:tr>
      <w:tr w:rsidR="004C17CC" w:rsidRPr="0023650E" w14:paraId="6609766B" w14:textId="77777777" w:rsidTr="00CA51D5">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2A6707F4" w14:textId="3B2CAC59" w:rsidR="004C17CC" w:rsidRPr="0023650E" w:rsidRDefault="004C17CC" w:rsidP="004C17CC">
            <w:pPr>
              <w:spacing w:before="80" w:after="20"/>
              <w:jc w:val="left"/>
              <w:rPr>
                <w:rFonts w:cs="Arial"/>
                <w:sz w:val="20"/>
                <w:szCs w:val="20"/>
              </w:rPr>
            </w:pPr>
            <w:r>
              <w:rPr>
                <w:rFonts w:cs="Arial"/>
                <w:sz w:val="20"/>
                <w:szCs w:val="20"/>
              </w:rPr>
              <w:t>U 19.6</w:t>
            </w:r>
          </w:p>
        </w:tc>
        <w:tc>
          <w:tcPr>
            <w:tcW w:w="8079" w:type="dxa"/>
            <w:tcBorders>
              <w:top w:val="single" w:sz="2" w:space="0" w:color="auto"/>
              <w:left w:val="single" w:sz="2" w:space="0" w:color="auto"/>
              <w:bottom w:val="single" w:sz="2" w:space="0" w:color="auto"/>
              <w:right w:val="single" w:sz="2" w:space="0" w:color="auto"/>
            </w:tcBorders>
            <w:shd w:val="clear" w:color="auto" w:fill="FFFFFF" w:themeFill="background1"/>
          </w:tcPr>
          <w:p w14:paraId="4DA8F69B" w14:textId="40CBBBBF" w:rsidR="004C17CC" w:rsidRPr="0023650E" w:rsidRDefault="004C17CC" w:rsidP="004C17CC">
            <w:pPr>
              <w:spacing w:before="80" w:after="20"/>
              <w:jc w:val="left"/>
              <w:rPr>
                <w:rFonts w:cs="Arial"/>
                <w:sz w:val="20"/>
                <w:szCs w:val="20"/>
              </w:rPr>
            </w:pPr>
            <w:r w:rsidRPr="00A24C39">
              <w:rPr>
                <w:rFonts w:cs="Arial"/>
                <w:sz w:val="20"/>
                <w:szCs w:val="20"/>
              </w:rPr>
              <w:t>Umweltverträglichkeitsstudie</w:t>
            </w:r>
          </w:p>
        </w:tc>
      </w:tr>
      <w:tr w:rsidR="004C17CC" w:rsidRPr="0023650E" w14:paraId="4EDA01E6" w14:textId="77777777" w:rsidTr="00CA51D5">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1410C61C" w14:textId="24D35068" w:rsidR="004C17CC" w:rsidRPr="0023650E" w:rsidRDefault="004C17CC" w:rsidP="004C17CC">
            <w:pPr>
              <w:spacing w:before="80" w:after="20"/>
              <w:jc w:val="left"/>
              <w:rPr>
                <w:rFonts w:cs="Arial"/>
                <w:sz w:val="20"/>
                <w:szCs w:val="20"/>
              </w:rPr>
            </w:pPr>
            <w:r>
              <w:rPr>
                <w:rFonts w:cs="Arial"/>
                <w:sz w:val="20"/>
                <w:szCs w:val="20"/>
              </w:rPr>
              <w:t>U 19.7.1</w:t>
            </w:r>
          </w:p>
        </w:tc>
        <w:tc>
          <w:tcPr>
            <w:tcW w:w="8079" w:type="dxa"/>
            <w:tcBorders>
              <w:top w:val="single" w:sz="2" w:space="0" w:color="auto"/>
              <w:left w:val="single" w:sz="2" w:space="0" w:color="auto"/>
              <w:bottom w:val="single" w:sz="2" w:space="0" w:color="auto"/>
              <w:right w:val="single" w:sz="2" w:space="0" w:color="auto"/>
            </w:tcBorders>
            <w:shd w:val="clear" w:color="auto" w:fill="FFFFFF" w:themeFill="background1"/>
          </w:tcPr>
          <w:p w14:paraId="628CCE7A" w14:textId="7C1D588F" w:rsidR="004C17CC" w:rsidRPr="0023650E" w:rsidRDefault="004C17CC" w:rsidP="004C17CC">
            <w:pPr>
              <w:spacing w:before="80" w:after="20"/>
              <w:jc w:val="left"/>
              <w:rPr>
                <w:rFonts w:cs="Arial"/>
                <w:sz w:val="20"/>
                <w:szCs w:val="20"/>
              </w:rPr>
            </w:pPr>
            <w:r>
              <w:rPr>
                <w:rFonts w:cs="Arial"/>
                <w:sz w:val="20"/>
                <w:szCs w:val="20"/>
              </w:rPr>
              <w:t>Prüfkatalog zur Ermittlung der UVP-Pflicht von Straßenbauvorhaben (UVP-Vorprüfung)</w:t>
            </w:r>
            <w:r w:rsidR="00906653">
              <w:rPr>
                <w:rFonts w:cs="Arial"/>
                <w:sz w:val="20"/>
                <w:szCs w:val="20"/>
              </w:rPr>
              <w:t xml:space="preserve"> (gemäß der aktuellen Mustervorlage des LBM)</w:t>
            </w:r>
          </w:p>
        </w:tc>
      </w:tr>
      <w:tr w:rsidR="004C17CC" w:rsidRPr="0023650E" w14:paraId="4CDAD6C3" w14:textId="77777777" w:rsidTr="00CA51D5">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1C87BDC2" w14:textId="679C8B37" w:rsidR="004C17CC" w:rsidRPr="0023650E" w:rsidRDefault="004C17CC" w:rsidP="004C17CC">
            <w:pPr>
              <w:spacing w:before="80" w:after="20"/>
              <w:jc w:val="left"/>
              <w:rPr>
                <w:rFonts w:cs="Arial"/>
                <w:sz w:val="20"/>
                <w:szCs w:val="20"/>
              </w:rPr>
            </w:pPr>
            <w:r>
              <w:rPr>
                <w:rFonts w:cs="Arial"/>
                <w:sz w:val="20"/>
                <w:szCs w:val="20"/>
              </w:rPr>
              <w:t>U 19.7.2</w:t>
            </w:r>
          </w:p>
        </w:tc>
        <w:tc>
          <w:tcPr>
            <w:tcW w:w="8079" w:type="dxa"/>
            <w:tcBorders>
              <w:top w:val="single" w:sz="2" w:space="0" w:color="auto"/>
              <w:left w:val="single" w:sz="2" w:space="0" w:color="auto"/>
              <w:bottom w:val="single" w:sz="2" w:space="0" w:color="auto"/>
              <w:right w:val="single" w:sz="2" w:space="0" w:color="auto"/>
            </w:tcBorders>
            <w:shd w:val="clear" w:color="auto" w:fill="FFFFFF" w:themeFill="background1"/>
          </w:tcPr>
          <w:p w14:paraId="1E876FDB" w14:textId="3F4A154D" w:rsidR="004C17CC" w:rsidRPr="0023650E" w:rsidRDefault="004C17CC" w:rsidP="00906653">
            <w:pPr>
              <w:spacing w:before="80" w:after="20"/>
              <w:jc w:val="left"/>
              <w:rPr>
                <w:rFonts w:cs="Arial"/>
                <w:sz w:val="20"/>
                <w:szCs w:val="20"/>
              </w:rPr>
            </w:pPr>
            <w:r w:rsidRPr="00A24C39">
              <w:rPr>
                <w:rFonts w:cs="Arial"/>
                <w:sz w:val="20"/>
                <w:szCs w:val="20"/>
              </w:rPr>
              <w:t>UVP-Bericht inkl. allgemein verständliche, nichttechnische Zusammenfassung</w:t>
            </w:r>
            <w:r w:rsidR="00906653">
              <w:rPr>
                <w:rFonts w:cs="Arial"/>
                <w:sz w:val="20"/>
                <w:szCs w:val="20"/>
              </w:rPr>
              <w:t xml:space="preserve"> (gemäß der aktuellen Mustergliederung des LBM)</w:t>
            </w:r>
          </w:p>
        </w:tc>
      </w:tr>
      <w:tr w:rsidR="004C17CC" w:rsidRPr="0023650E" w14:paraId="520B2F9A" w14:textId="77777777" w:rsidTr="004C17CC">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6939C484" w14:textId="77777777" w:rsidR="004C17CC" w:rsidRPr="0023650E" w:rsidRDefault="004C17CC" w:rsidP="00CA51D5">
            <w:pPr>
              <w:spacing w:before="80" w:after="20"/>
              <w:jc w:val="left"/>
              <w:rPr>
                <w:rFonts w:cs="Arial"/>
                <w:sz w:val="20"/>
                <w:szCs w:val="20"/>
              </w:rPr>
            </w:pPr>
            <w:r>
              <w:rPr>
                <w:rFonts w:cs="Arial"/>
                <w:sz w:val="20"/>
                <w:szCs w:val="20"/>
              </w:rPr>
              <w:t>U 19.8</w:t>
            </w:r>
          </w:p>
        </w:tc>
        <w:tc>
          <w:tcPr>
            <w:tcW w:w="8079" w:type="dxa"/>
            <w:tcBorders>
              <w:top w:val="single" w:sz="2" w:space="0" w:color="auto"/>
              <w:left w:val="single" w:sz="2" w:space="0" w:color="auto"/>
              <w:bottom w:val="single" w:sz="2" w:space="0" w:color="auto"/>
              <w:right w:val="single" w:sz="2" w:space="0" w:color="auto"/>
            </w:tcBorders>
            <w:shd w:val="clear" w:color="auto" w:fill="FFFFFF" w:themeFill="background1"/>
          </w:tcPr>
          <w:p w14:paraId="6834F0EA" w14:textId="5C2D6721" w:rsidR="004C17CC" w:rsidRPr="0023650E" w:rsidRDefault="004C17CC" w:rsidP="00906653">
            <w:pPr>
              <w:spacing w:before="80" w:after="20"/>
              <w:jc w:val="left"/>
              <w:rPr>
                <w:rFonts w:cs="Arial"/>
                <w:sz w:val="20"/>
                <w:szCs w:val="20"/>
              </w:rPr>
            </w:pPr>
            <w:r w:rsidRPr="00A24C39">
              <w:rPr>
                <w:rFonts w:cs="Arial"/>
                <w:sz w:val="20"/>
                <w:szCs w:val="20"/>
              </w:rPr>
              <w:t>Fachbeitrag zur Wasserrahmenrichtlinie</w:t>
            </w:r>
            <w:r w:rsidR="00906653">
              <w:rPr>
                <w:rFonts w:cs="Arial"/>
                <w:sz w:val="20"/>
                <w:szCs w:val="20"/>
              </w:rPr>
              <w:t xml:space="preserve"> (gemäß dem aktuellen Leitfaden WRRL des LBM)</w:t>
            </w:r>
          </w:p>
        </w:tc>
      </w:tr>
      <w:tr w:rsidR="004C17CC" w:rsidRPr="0023650E" w14:paraId="7BCC1200" w14:textId="77777777" w:rsidTr="004C17CC">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122E04AF" w14:textId="77777777" w:rsidR="004C17CC" w:rsidRPr="0023650E" w:rsidRDefault="004C17CC" w:rsidP="00CA51D5">
            <w:pPr>
              <w:spacing w:before="80" w:after="20"/>
              <w:jc w:val="left"/>
              <w:rPr>
                <w:rFonts w:cs="Arial"/>
                <w:sz w:val="20"/>
                <w:szCs w:val="20"/>
              </w:rPr>
            </w:pPr>
            <w:r>
              <w:rPr>
                <w:rFonts w:cs="Arial"/>
                <w:sz w:val="20"/>
                <w:szCs w:val="20"/>
              </w:rPr>
              <w:t>U 19.9</w:t>
            </w:r>
          </w:p>
        </w:tc>
        <w:tc>
          <w:tcPr>
            <w:tcW w:w="8079" w:type="dxa"/>
            <w:tcBorders>
              <w:top w:val="single" w:sz="2" w:space="0" w:color="auto"/>
              <w:left w:val="single" w:sz="2" w:space="0" w:color="auto"/>
              <w:bottom w:val="single" w:sz="2" w:space="0" w:color="auto"/>
              <w:right w:val="single" w:sz="2" w:space="0" w:color="auto"/>
            </w:tcBorders>
            <w:shd w:val="clear" w:color="auto" w:fill="FFFFFF" w:themeFill="background1"/>
          </w:tcPr>
          <w:p w14:paraId="0A7669F8" w14:textId="77777777" w:rsidR="004C17CC" w:rsidRPr="0023650E" w:rsidRDefault="004C17CC" w:rsidP="00CA51D5">
            <w:pPr>
              <w:spacing w:before="80" w:after="20"/>
              <w:jc w:val="left"/>
              <w:rPr>
                <w:rFonts w:cs="Arial"/>
                <w:sz w:val="20"/>
                <w:szCs w:val="20"/>
              </w:rPr>
            </w:pPr>
            <w:r w:rsidRPr="00A24C39">
              <w:rPr>
                <w:rFonts w:cs="Arial"/>
                <w:sz w:val="20"/>
                <w:szCs w:val="20"/>
              </w:rPr>
              <w:t>Fachbeitrag Klimaschutz</w:t>
            </w:r>
          </w:p>
        </w:tc>
      </w:tr>
    </w:tbl>
    <w:p w14:paraId="05DC23D2" w14:textId="77777777" w:rsidR="00174FA7" w:rsidRPr="00CB4D97" w:rsidRDefault="00174FA7" w:rsidP="003E2A46">
      <w:pPr>
        <w:spacing w:after="220" w:line="300" w:lineRule="auto"/>
        <w:rPr>
          <w:rFonts w:cs="Arial"/>
        </w:rPr>
      </w:pPr>
    </w:p>
    <w:p w14:paraId="4E9071BA" w14:textId="77777777" w:rsidR="00ED68CC" w:rsidRDefault="003E2A46" w:rsidP="003E2A46">
      <w:pPr>
        <w:spacing w:after="220" w:line="300" w:lineRule="auto"/>
        <w:rPr>
          <w:rFonts w:cs="Arial"/>
        </w:rPr>
      </w:pPr>
      <w:r w:rsidRPr="00CB4D97">
        <w:rPr>
          <w:rFonts w:cs="Arial"/>
        </w:rPr>
        <w:t>Sofern Beiträge entfallen (z. B. FFH-Verträglichkeitsprüfung, FFH-Ausnahmeprüfung), rücken die nachfolgenden Unterlagen in der Nummerierung nach.</w:t>
      </w:r>
    </w:p>
    <w:p w14:paraId="1667C0DE" w14:textId="2B4EC004" w:rsidR="002F7ED8" w:rsidRDefault="00ED68CC">
      <w:pPr>
        <w:spacing w:after="0" w:line="240" w:lineRule="auto"/>
        <w:jc w:val="left"/>
        <w:rPr>
          <w:rFonts w:cs="Arial"/>
        </w:rPr>
      </w:pPr>
      <w:r>
        <w:rPr>
          <w:rFonts w:cs="Arial"/>
        </w:rPr>
        <w:br w:type="page"/>
      </w:r>
    </w:p>
    <w:p w14:paraId="255EC563" w14:textId="1B26ED91" w:rsidR="00E90A0F" w:rsidRDefault="00E90A0F" w:rsidP="003C7F6A">
      <w:pPr>
        <w:pStyle w:val="berschrift2"/>
      </w:pPr>
      <w:bookmarkStart w:id="343" w:name="_Toc33718667"/>
      <w:bookmarkStart w:id="344" w:name="_Toc33721187"/>
      <w:bookmarkStart w:id="345" w:name="_Toc33721269"/>
      <w:bookmarkStart w:id="346" w:name="_Toc33721270"/>
      <w:bookmarkStart w:id="347" w:name="_Toc143588078"/>
      <w:bookmarkEnd w:id="343"/>
      <w:bookmarkEnd w:id="344"/>
      <w:bookmarkEnd w:id="345"/>
      <w:r>
        <w:t>Literatur-</w:t>
      </w:r>
      <w:r w:rsidR="00C7340B">
        <w:t xml:space="preserve">, </w:t>
      </w:r>
      <w:r>
        <w:t>Quellenverzeichnis</w:t>
      </w:r>
      <w:bookmarkEnd w:id="301"/>
      <w:bookmarkEnd w:id="302"/>
      <w:bookmarkEnd w:id="346"/>
      <w:bookmarkEnd w:id="347"/>
      <w:r w:rsidR="00C7340B">
        <w:t xml:space="preserve"> und Internetlinks</w:t>
      </w:r>
    </w:p>
    <w:p w14:paraId="0194CC24" w14:textId="4451AEBC" w:rsidR="00C658F8" w:rsidRDefault="00C658F8" w:rsidP="00875BE5">
      <w:pPr>
        <w:pStyle w:val="Zwischenberschrift"/>
        <w:keepLines/>
        <w:jc w:val="left"/>
        <w:rPr>
          <w:rFonts w:cs="Arial"/>
        </w:rPr>
      </w:pPr>
      <w:r w:rsidRPr="00875BE5">
        <w:rPr>
          <w:rFonts w:cs="Arial"/>
        </w:rPr>
        <w:t>Richtlinien</w:t>
      </w:r>
      <w:r w:rsidR="007B2943">
        <w:rPr>
          <w:rFonts w:cs="Arial"/>
        </w:rPr>
        <w:t>, Gesetze, Verordnungen</w:t>
      </w:r>
      <w:r w:rsidR="00621B27">
        <w:rPr>
          <w:rFonts w:cs="Arial"/>
        </w:rPr>
        <w:t xml:space="preserve"> (in der jeweils aktuellen Fassung, sofern hier nicht angegeben)</w:t>
      </w:r>
    </w:p>
    <w:p w14:paraId="4C4B125D" w14:textId="5DC995A0" w:rsidR="00E5621A" w:rsidRPr="00875BE5" w:rsidRDefault="00E5621A" w:rsidP="007B2943">
      <w:pPr>
        <w:pStyle w:val="Textkrper"/>
        <w:jc w:val="left"/>
        <w:rPr>
          <w:rFonts w:cs="Arial"/>
        </w:rPr>
      </w:pPr>
      <w:r w:rsidRPr="00A21C7D">
        <w:rPr>
          <w:rFonts w:cs="Arial"/>
          <w:b/>
        </w:rPr>
        <w:t>Vogelschutzrichtlinie</w:t>
      </w:r>
      <w:r w:rsidR="00A21C7D">
        <w:rPr>
          <w:rFonts w:cs="Arial"/>
        </w:rPr>
        <w:t xml:space="preserve"> - </w:t>
      </w:r>
      <w:r w:rsidR="00A21C7D" w:rsidRPr="00A21C7D">
        <w:rPr>
          <w:rFonts w:cs="Arial"/>
        </w:rPr>
        <w:t>RICHTLINIE 2009/147/EG DES EUROPÄISCHEN</w:t>
      </w:r>
      <w:r w:rsidR="00A21C7D">
        <w:rPr>
          <w:rFonts w:cs="Arial"/>
        </w:rPr>
        <w:t xml:space="preserve"> </w:t>
      </w:r>
      <w:r w:rsidR="00A21C7D" w:rsidRPr="00A21C7D">
        <w:rPr>
          <w:rFonts w:cs="Arial"/>
        </w:rPr>
        <w:t>PARLAMENTS UND DES RATES</w:t>
      </w:r>
      <w:r w:rsidR="00A21C7D">
        <w:rPr>
          <w:rFonts w:cs="Arial"/>
        </w:rPr>
        <w:t xml:space="preserve"> </w:t>
      </w:r>
      <w:r w:rsidR="00A21C7D" w:rsidRPr="00A21C7D">
        <w:rPr>
          <w:rFonts w:cs="Arial"/>
        </w:rPr>
        <w:t>vom 30. November 2009</w:t>
      </w:r>
      <w:r w:rsidR="00A21C7D">
        <w:rPr>
          <w:rFonts w:cs="Arial"/>
        </w:rPr>
        <w:t xml:space="preserve"> </w:t>
      </w:r>
      <w:r w:rsidR="00A21C7D" w:rsidRPr="00A21C7D">
        <w:rPr>
          <w:rFonts w:cs="Arial"/>
        </w:rPr>
        <w:t>über die Erhaltung der wildlebenden Vogelarten</w:t>
      </w:r>
      <w:r w:rsidR="00A21C7D">
        <w:rPr>
          <w:rFonts w:cs="Arial"/>
        </w:rPr>
        <w:t xml:space="preserve"> </w:t>
      </w:r>
      <w:r w:rsidR="00A21C7D" w:rsidRPr="00A21C7D">
        <w:rPr>
          <w:rFonts w:cs="Arial"/>
        </w:rPr>
        <w:t xml:space="preserve">(ABl. L 20 vom </w:t>
      </w:r>
      <w:r w:rsidR="00A21C7D">
        <w:rPr>
          <w:rFonts w:cs="Arial"/>
        </w:rPr>
        <w:t>26.1.2010</w:t>
      </w:r>
      <w:r w:rsidR="00A21C7D" w:rsidRPr="00A21C7D">
        <w:rPr>
          <w:rFonts w:cs="Arial"/>
        </w:rPr>
        <w:t>, S. 7)</w:t>
      </w:r>
      <w:r w:rsidR="001F733F">
        <w:rPr>
          <w:rFonts w:cs="Arial"/>
        </w:rPr>
        <w:t xml:space="preserve"> mit aktualisierten Anhängen von 2013</w:t>
      </w:r>
    </w:p>
    <w:p w14:paraId="770C59C4" w14:textId="09DEAF21" w:rsidR="00E5621A" w:rsidRDefault="00A21C7D" w:rsidP="007B2943">
      <w:pPr>
        <w:pStyle w:val="Textkrper"/>
        <w:jc w:val="left"/>
        <w:rPr>
          <w:rFonts w:cs="Arial"/>
          <w:szCs w:val="22"/>
        </w:rPr>
      </w:pPr>
      <w:r w:rsidRPr="00A21C7D">
        <w:rPr>
          <w:rFonts w:cs="Arial"/>
          <w:b/>
        </w:rPr>
        <w:t>FFH-Richtlinie</w:t>
      </w:r>
      <w:r>
        <w:rPr>
          <w:rFonts w:cs="Arial"/>
        </w:rPr>
        <w:t xml:space="preserve"> – </w:t>
      </w:r>
      <w:r w:rsidRPr="00A21C7D">
        <w:rPr>
          <w:rFonts w:cs="Arial"/>
        </w:rPr>
        <w:t>RICHTLINIE 92/43/EWG DES RATES</w:t>
      </w:r>
      <w:r>
        <w:rPr>
          <w:rFonts w:cs="Arial"/>
        </w:rPr>
        <w:t xml:space="preserve"> </w:t>
      </w:r>
      <w:r w:rsidRPr="00A21C7D">
        <w:rPr>
          <w:rFonts w:cs="Arial"/>
        </w:rPr>
        <w:t>vom 21. Mai 1992</w:t>
      </w:r>
      <w:r>
        <w:rPr>
          <w:rFonts w:cs="Arial"/>
        </w:rPr>
        <w:t xml:space="preserve"> </w:t>
      </w:r>
      <w:r w:rsidRPr="00A21C7D">
        <w:rPr>
          <w:rFonts w:cs="Arial"/>
        </w:rPr>
        <w:t>zur Erhaltung der natürlichen Lebensräume sowie der wildlebenden Tiere und Pflanzen</w:t>
      </w:r>
      <w:r>
        <w:rPr>
          <w:rFonts w:cs="Arial"/>
        </w:rPr>
        <w:t xml:space="preserve"> </w:t>
      </w:r>
      <w:r w:rsidRPr="00A21C7D">
        <w:rPr>
          <w:rFonts w:cs="Arial"/>
        </w:rPr>
        <w:t xml:space="preserve">(ABl. L 206 vom </w:t>
      </w:r>
      <w:r w:rsidRPr="00A21C7D">
        <w:rPr>
          <w:rFonts w:cs="Arial"/>
          <w:szCs w:val="22"/>
        </w:rPr>
        <w:t>22.7.1992, S. 7)</w:t>
      </w:r>
      <w:r w:rsidR="001F733F">
        <w:rPr>
          <w:rFonts w:cs="Arial"/>
          <w:szCs w:val="22"/>
        </w:rPr>
        <w:t xml:space="preserve"> </w:t>
      </w:r>
      <w:r w:rsidR="001F733F">
        <w:rPr>
          <w:rFonts w:cs="Arial"/>
        </w:rPr>
        <w:t>mit aktualisierten Anhängen von 2013</w:t>
      </w:r>
    </w:p>
    <w:p w14:paraId="3980B5C8" w14:textId="7E42C51A" w:rsidR="00B02E60" w:rsidRDefault="00AE785F" w:rsidP="007B2943">
      <w:pPr>
        <w:pStyle w:val="Literatur"/>
        <w:keepNext w:val="0"/>
        <w:widowControl w:val="0"/>
        <w:spacing w:after="240"/>
        <w:jc w:val="left"/>
        <w:rPr>
          <w:rFonts w:ascii="Arial" w:eastAsia="Times New Roman" w:hAnsi="Arial"/>
          <w:b w:val="0"/>
          <w:smallCaps w:val="0"/>
          <w:sz w:val="22"/>
          <w:szCs w:val="24"/>
        </w:rPr>
      </w:pPr>
      <w:r w:rsidRPr="00A21C7D">
        <w:rPr>
          <w:rFonts w:ascii="Arial" w:hAnsi="Arial"/>
          <w:smallCaps w:val="0"/>
          <w:sz w:val="22"/>
        </w:rPr>
        <w:t>BNatSchG – Gesetz über Na</w:t>
      </w:r>
      <w:r w:rsidR="00A21C7D" w:rsidRPr="00A21C7D">
        <w:rPr>
          <w:rFonts w:ascii="Arial" w:hAnsi="Arial"/>
          <w:smallCaps w:val="0"/>
          <w:sz w:val="22"/>
        </w:rPr>
        <w:t>turschutz und Landschaftspflege</w:t>
      </w:r>
      <w:r w:rsidR="00E5621A" w:rsidRPr="00A21C7D">
        <w:rPr>
          <w:rFonts w:ascii="Arial" w:hAnsi="Arial"/>
          <w:smallCaps w:val="0"/>
          <w:sz w:val="22"/>
        </w:rPr>
        <w:t xml:space="preserve"> </w:t>
      </w:r>
      <w:r w:rsidRPr="00A21C7D">
        <w:rPr>
          <w:rFonts w:ascii="Arial" w:hAnsi="Arial"/>
          <w:smallCaps w:val="0"/>
          <w:sz w:val="22"/>
        </w:rPr>
        <w:t>(Bundesnaturschutzgesetz)</w:t>
      </w:r>
      <w:r w:rsidR="00A21C7D" w:rsidRPr="00A21C7D">
        <w:rPr>
          <w:rFonts w:ascii="Arial" w:hAnsi="Arial"/>
          <w:smallCaps w:val="0"/>
          <w:sz w:val="22"/>
        </w:rPr>
        <w:t xml:space="preserve"> </w:t>
      </w:r>
      <w:r w:rsidR="00A21C7D" w:rsidRPr="00A21C7D">
        <w:rPr>
          <w:rFonts w:ascii="Arial" w:eastAsia="Times New Roman" w:hAnsi="Arial"/>
          <w:b w:val="0"/>
          <w:smallCaps w:val="0"/>
          <w:sz w:val="22"/>
          <w:szCs w:val="24"/>
        </w:rPr>
        <w:t>vom 29. Juli 2009 (BGBl. I S. 2542), das zuletzt durch Artikel 3 des Gesetzes vom 8. Dezember 2022 (BGBl. I S. 2240) geändert worden ist</w:t>
      </w:r>
    </w:p>
    <w:p w14:paraId="29FB114A" w14:textId="38C5D0F9" w:rsidR="00B74DD8" w:rsidRDefault="00B74DD8" w:rsidP="00B74DD8">
      <w:pPr>
        <w:pStyle w:val="Literatur"/>
        <w:keepNext w:val="0"/>
        <w:widowControl w:val="0"/>
        <w:spacing w:after="240"/>
        <w:jc w:val="left"/>
        <w:rPr>
          <w:rFonts w:ascii="Arial" w:eastAsia="Times New Roman" w:hAnsi="Arial"/>
          <w:b w:val="0"/>
          <w:smallCaps w:val="0"/>
          <w:sz w:val="22"/>
          <w:szCs w:val="24"/>
        </w:rPr>
      </w:pPr>
      <w:r w:rsidRPr="007B2943">
        <w:rPr>
          <w:rFonts w:ascii="Arial" w:eastAsia="Times New Roman" w:hAnsi="Arial"/>
          <w:smallCaps w:val="0"/>
          <w:sz w:val="22"/>
          <w:szCs w:val="24"/>
        </w:rPr>
        <w:t>BKompV - Verordnung über die Vermeidung und die Kompensation von Eingriffen in Natur und Landschaft im Zuständigkeitsbereich der Bundesverwaltung (Bundeskompensationsverordnung)</w:t>
      </w:r>
      <w:r>
        <w:rPr>
          <w:rFonts w:ascii="Arial" w:eastAsia="Times New Roman" w:hAnsi="Arial"/>
          <w:b w:val="0"/>
          <w:smallCaps w:val="0"/>
          <w:sz w:val="22"/>
          <w:szCs w:val="24"/>
        </w:rPr>
        <w:t xml:space="preserve"> </w:t>
      </w:r>
      <w:r w:rsidRPr="007B2943">
        <w:rPr>
          <w:rFonts w:ascii="Arial" w:eastAsia="Times New Roman" w:hAnsi="Arial"/>
          <w:b w:val="0"/>
          <w:smallCaps w:val="0"/>
          <w:sz w:val="22"/>
          <w:szCs w:val="24"/>
        </w:rPr>
        <w:t>vom 14. Mai 2020 (BGBl. I S. 1088)</w:t>
      </w:r>
      <w:r>
        <w:rPr>
          <w:rFonts w:ascii="Arial" w:eastAsia="Times New Roman" w:hAnsi="Arial"/>
          <w:b w:val="0"/>
          <w:smallCaps w:val="0"/>
          <w:sz w:val="22"/>
          <w:szCs w:val="24"/>
        </w:rPr>
        <w:t>.</w:t>
      </w:r>
    </w:p>
    <w:p w14:paraId="624ECB6E" w14:textId="713D26A8" w:rsidR="007552B8" w:rsidRDefault="007552B8" w:rsidP="007552B8">
      <w:pPr>
        <w:pStyle w:val="Textkrper"/>
        <w:jc w:val="left"/>
        <w:rPr>
          <w:rFonts w:cs="Arial"/>
        </w:rPr>
      </w:pPr>
      <w:r>
        <w:rPr>
          <w:rFonts w:ascii="Arial Fett" w:hAnsi="Arial Fett"/>
          <w:b/>
        </w:rPr>
        <w:t>F</w:t>
      </w:r>
      <w:r w:rsidRPr="006608D4">
        <w:rPr>
          <w:rFonts w:ascii="Arial Fett" w:hAnsi="Arial Fett"/>
          <w:b/>
        </w:rPr>
        <w:t>S</w:t>
      </w:r>
      <w:r w:rsidRPr="001A001D">
        <w:rPr>
          <w:rFonts w:ascii="Arial Fett" w:hAnsi="Arial Fett"/>
          <w:b/>
        </w:rPr>
        <w:t>tr</w:t>
      </w:r>
      <w:r>
        <w:rPr>
          <w:rFonts w:ascii="Arial Fett" w:hAnsi="Arial Fett"/>
          <w:b/>
        </w:rPr>
        <w:t>G</w:t>
      </w:r>
      <w:r>
        <w:rPr>
          <w:b/>
          <w:smallCaps/>
        </w:rPr>
        <w:t xml:space="preserve"> </w:t>
      </w:r>
      <w:r>
        <w:rPr>
          <w:rFonts w:cs="Arial"/>
          <w:b/>
        </w:rPr>
        <w:t>– Bundesfernstraßengesetz</w:t>
      </w:r>
      <w:r>
        <w:rPr>
          <w:rFonts w:cs="Arial"/>
        </w:rPr>
        <w:t xml:space="preserve"> vom 28. Juni 2007 (</w:t>
      </w:r>
      <w:r w:rsidRPr="005F117E">
        <w:rPr>
          <w:rFonts w:cs="Arial"/>
        </w:rPr>
        <w:t xml:space="preserve">GVBl. </w:t>
      </w:r>
      <w:r>
        <w:rPr>
          <w:rFonts w:cs="Arial"/>
        </w:rPr>
        <w:t>2007</w:t>
      </w:r>
      <w:r w:rsidRPr="005F117E">
        <w:rPr>
          <w:rFonts w:cs="Arial"/>
        </w:rPr>
        <w:t xml:space="preserve">, </w:t>
      </w:r>
      <w:r>
        <w:rPr>
          <w:rFonts w:cs="Arial"/>
        </w:rPr>
        <w:t xml:space="preserve">1206), </w:t>
      </w:r>
      <w:r w:rsidRPr="005F117E">
        <w:rPr>
          <w:rFonts w:cs="Arial"/>
        </w:rPr>
        <w:t xml:space="preserve">zuletzt geändert durch Gesetz </w:t>
      </w:r>
      <w:r>
        <w:rPr>
          <w:rFonts w:cs="Arial"/>
        </w:rPr>
        <w:t xml:space="preserve">durch </w:t>
      </w:r>
      <w:r w:rsidRPr="007552B8">
        <w:rPr>
          <w:rFonts w:cs="Arial"/>
        </w:rPr>
        <w:t>Art</w:t>
      </w:r>
      <w:r>
        <w:rPr>
          <w:rFonts w:cs="Arial"/>
        </w:rPr>
        <w:t>ikel</w:t>
      </w:r>
      <w:r w:rsidRPr="007552B8">
        <w:rPr>
          <w:rFonts w:cs="Arial"/>
        </w:rPr>
        <w:t xml:space="preserve"> 1 G v. 19.6.2022 </w:t>
      </w:r>
      <w:r>
        <w:rPr>
          <w:rFonts w:cs="Arial"/>
        </w:rPr>
        <w:t>/ 922</w:t>
      </w:r>
    </w:p>
    <w:p w14:paraId="121F46FB" w14:textId="3AB9B090" w:rsidR="00B57D9C" w:rsidRDefault="00B57D9C" w:rsidP="00B57D9C">
      <w:pPr>
        <w:pStyle w:val="Textkrper"/>
        <w:jc w:val="left"/>
      </w:pPr>
      <w:r>
        <w:rPr>
          <w:rFonts w:ascii="Arial Fett" w:hAnsi="Arial Fett"/>
          <w:b/>
        </w:rPr>
        <w:t>UVPG</w:t>
      </w:r>
      <w:r>
        <w:rPr>
          <w:b/>
          <w:smallCaps/>
        </w:rPr>
        <w:t xml:space="preserve"> </w:t>
      </w:r>
      <w:r w:rsidRPr="005F117E">
        <w:rPr>
          <w:rFonts w:cs="Arial"/>
          <w:b/>
        </w:rPr>
        <w:t xml:space="preserve">– </w:t>
      </w:r>
      <w:r>
        <w:rPr>
          <w:rFonts w:cs="Arial"/>
          <w:b/>
        </w:rPr>
        <w:t>Gesetz über die Umweltverträglichkeitsprüfung</w:t>
      </w:r>
      <w:r>
        <w:rPr>
          <w:rFonts w:cs="Arial"/>
        </w:rPr>
        <w:t xml:space="preserve"> vom 18. März 2021 (</w:t>
      </w:r>
      <w:r w:rsidRPr="005F117E">
        <w:rPr>
          <w:rFonts w:cs="Arial"/>
        </w:rPr>
        <w:t xml:space="preserve">GVBl. </w:t>
      </w:r>
      <w:r>
        <w:rPr>
          <w:rFonts w:cs="Arial"/>
        </w:rPr>
        <w:t>1977</w:t>
      </w:r>
      <w:r w:rsidRPr="005F117E">
        <w:rPr>
          <w:rFonts w:cs="Arial"/>
        </w:rPr>
        <w:t xml:space="preserve">, </w:t>
      </w:r>
      <w:r>
        <w:rPr>
          <w:rFonts w:cs="Arial"/>
        </w:rPr>
        <w:t xml:space="preserve">273), </w:t>
      </w:r>
      <w:r w:rsidRPr="005F117E">
        <w:rPr>
          <w:rFonts w:cs="Arial"/>
        </w:rPr>
        <w:t xml:space="preserve">zuletzt geändert durch </w:t>
      </w:r>
      <w:r>
        <w:t xml:space="preserve">Art. 4 G v. </w:t>
      </w:r>
      <w:r w:rsidR="00621B27">
        <w:t>22.12</w:t>
      </w:r>
      <w:r>
        <w:t>.2023 I Nr. 6</w:t>
      </w:r>
    </w:p>
    <w:p w14:paraId="42242DD9" w14:textId="77777777" w:rsidR="003B2B6E" w:rsidRDefault="003B2B6E" w:rsidP="003B2B6E">
      <w:pPr>
        <w:pStyle w:val="Literatur"/>
        <w:keepNext w:val="0"/>
        <w:widowControl w:val="0"/>
        <w:spacing w:after="240"/>
        <w:jc w:val="left"/>
        <w:rPr>
          <w:rFonts w:ascii="Arial" w:eastAsia="Times New Roman" w:hAnsi="Arial"/>
          <w:b w:val="0"/>
          <w:smallCaps w:val="0"/>
          <w:sz w:val="22"/>
          <w:szCs w:val="24"/>
        </w:rPr>
      </w:pPr>
      <w:r w:rsidRPr="007B2943">
        <w:rPr>
          <w:rFonts w:ascii="Arial" w:eastAsia="Times New Roman" w:hAnsi="Arial"/>
          <w:smallCaps w:val="0"/>
          <w:sz w:val="22"/>
          <w:szCs w:val="24"/>
        </w:rPr>
        <w:t>WHG – Gesetz zur Ordnung des Wasserhaushalts (Wasserhaushaltsgesetz)</w:t>
      </w:r>
      <w:r>
        <w:rPr>
          <w:rFonts w:ascii="Arial" w:eastAsia="Times New Roman" w:hAnsi="Arial"/>
          <w:b w:val="0"/>
          <w:smallCaps w:val="0"/>
          <w:sz w:val="22"/>
          <w:szCs w:val="24"/>
        </w:rPr>
        <w:t xml:space="preserve"> </w:t>
      </w:r>
      <w:r w:rsidRPr="007B2943">
        <w:rPr>
          <w:rFonts w:ascii="Arial" w:eastAsia="Times New Roman" w:hAnsi="Arial"/>
          <w:b w:val="0"/>
          <w:smallCaps w:val="0"/>
          <w:sz w:val="22"/>
          <w:szCs w:val="24"/>
        </w:rPr>
        <w:t>vom 31. Juli 2009 (BGBl. I S. 2585), das zuletzt durch Artikel 5 des Gesetzes vom 3. Juli 2023 (BGBl. 2023 I Nr. 176) geändert worden ist</w:t>
      </w:r>
    </w:p>
    <w:p w14:paraId="00FFA432" w14:textId="77777777" w:rsidR="003B2B6E" w:rsidRDefault="003B2B6E" w:rsidP="003B2B6E">
      <w:pPr>
        <w:pStyle w:val="Literatur"/>
        <w:keepLines/>
        <w:widowControl w:val="0"/>
        <w:spacing w:after="240"/>
        <w:jc w:val="left"/>
        <w:rPr>
          <w:rFonts w:ascii="Arial" w:eastAsia="Times New Roman" w:hAnsi="Arial"/>
          <w:b w:val="0"/>
          <w:smallCaps w:val="0"/>
          <w:sz w:val="22"/>
          <w:szCs w:val="24"/>
        </w:rPr>
      </w:pPr>
      <w:r>
        <w:rPr>
          <w:rFonts w:ascii="Arial" w:eastAsia="Times New Roman" w:hAnsi="Arial"/>
          <w:smallCaps w:val="0"/>
          <w:sz w:val="22"/>
          <w:szCs w:val="24"/>
        </w:rPr>
        <w:t>Gr</w:t>
      </w:r>
      <w:r w:rsidRPr="007B2943">
        <w:rPr>
          <w:rFonts w:ascii="Arial" w:eastAsia="Times New Roman" w:hAnsi="Arial"/>
          <w:smallCaps w:val="0"/>
          <w:sz w:val="22"/>
          <w:szCs w:val="24"/>
        </w:rPr>
        <w:t xml:space="preserve">wV - Verordnung zum Schutz </w:t>
      </w:r>
      <w:r>
        <w:rPr>
          <w:rFonts w:ascii="Arial" w:eastAsia="Times New Roman" w:hAnsi="Arial"/>
          <w:smallCaps w:val="0"/>
          <w:sz w:val="22"/>
          <w:szCs w:val="24"/>
        </w:rPr>
        <w:t>des Grundwassers</w:t>
      </w:r>
      <w:r w:rsidRPr="007B2943">
        <w:rPr>
          <w:rFonts w:ascii="Arial" w:eastAsia="Times New Roman" w:hAnsi="Arial"/>
          <w:smallCaps w:val="0"/>
          <w:sz w:val="22"/>
          <w:szCs w:val="24"/>
        </w:rPr>
        <w:t xml:space="preserve"> (</w:t>
      </w:r>
      <w:r>
        <w:rPr>
          <w:rFonts w:ascii="Arial" w:eastAsia="Times New Roman" w:hAnsi="Arial"/>
          <w:smallCaps w:val="0"/>
          <w:sz w:val="22"/>
          <w:szCs w:val="24"/>
        </w:rPr>
        <w:t>Grundwasser</w:t>
      </w:r>
      <w:r w:rsidRPr="007B2943">
        <w:rPr>
          <w:rFonts w:ascii="Arial" w:eastAsia="Times New Roman" w:hAnsi="Arial"/>
          <w:smallCaps w:val="0"/>
          <w:sz w:val="22"/>
          <w:szCs w:val="24"/>
        </w:rPr>
        <w:t>verordnung)</w:t>
      </w:r>
      <w:r>
        <w:rPr>
          <w:rFonts w:ascii="Arial" w:eastAsia="Times New Roman" w:hAnsi="Arial"/>
          <w:b w:val="0"/>
          <w:smallCaps w:val="0"/>
          <w:sz w:val="22"/>
          <w:szCs w:val="24"/>
        </w:rPr>
        <w:t xml:space="preserve"> </w:t>
      </w:r>
      <w:r w:rsidRPr="007B2943">
        <w:rPr>
          <w:rFonts w:ascii="Arial" w:eastAsia="Times New Roman" w:hAnsi="Arial"/>
          <w:b w:val="0"/>
          <w:smallCaps w:val="0"/>
          <w:sz w:val="22"/>
          <w:szCs w:val="24"/>
        </w:rPr>
        <w:t>vom 9. November 2010 (BGBl. I S. 1513), die zuletzt durch Artikel 1 der Verordnung vom 12. Oktober 2022 (BGBl. I S. 1802) geändert worden ist</w:t>
      </w:r>
    </w:p>
    <w:p w14:paraId="6A4AB4C7" w14:textId="77777777" w:rsidR="003B2B6E" w:rsidRDefault="003B2B6E" w:rsidP="003B2B6E">
      <w:pPr>
        <w:pStyle w:val="Literatur"/>
        <w:keepNext w:val="0"/>
        <w:widowControl w:val="0"/>
        <w:spacing w:after="240"/>
        <w:jc w:val="left"/>
        <w:rPr>
          <w:rFonts w:ascii="Arial" w:eastAsia="Times New Roman" w:hAnsi="Arial"/>
          <w:b w:val="0"/>
          <w:smallCaps w:val="0"/>
          <w:sz w:val="22"/>
          <w:szCs w:val="24"/>
        </w:rPr>
      </w:pPr>
      <w:r w:rsidRPr="007B2943">
        <w:rPr>
          <w:rFonts w:ascii="Arial" w:eastAsia="Times New Roman" w:hAnsi="Arial"/>
          <w:smallCaps w:val="0"/>
          <w:sz w:val="22"/>
          <w:szCs w:val="24"/>
        </w:rPr>
        <w:t>OGewV - Verordnung zum Schutz der Oberflächengewässer (Oberflächengewässerverordnung)</w:t>
      </w:r>
      <w:r>
        <w:rPr>
          <w:rFonts w:ascii="Arial" w:eastAsia="Times New Roman" w:hAnsi="Arial"/>
          <w:b w:val="0"/>
          <w:smallCaps w:val="0"/>
          <w:sz w:val="22"/>
          <w:szCs w:val="24"/>
        </w:rPr>
        <w:t xml:space="preserve"> </w:t>
      </w:r>
      <w:r w:rsidRPr="007B2943">
        <w:rPr>
          <w:rFonts w:ascii="Arial" w:eastAsia="Times New Roman" w:hAnsi="Arial"/>
          <w:b w:val="0"/>
          <w:smallCaps w:val="0"/>
          <w:sz w:val="22"/>
          <w:szCs w:val="24"/>
        </w:rPr>
        <w:t>vom 20. Juni 2016 (BGBl. I S. 1373), die zuletzt durch Artikel 2 Absatz 4 des Gesetzes vom 9. Dezember 2020 (BGBl. I S. 2873) geändert worden ist</w:t>
      </w:r>
    </w:p>
    <w:p w14:paraId="09E3EAB6" w14:textId="2A5EEDB7" w:rsidR="007B2943" w:rsidRDefault="007B2943" w:rsidP="007B2943">
      <w:pPr>
        <w:pStyle w:val="Literatur"/>
        <w:keepNext w:val="0"/>
        <w:widowControl w:val="0"/>
        <w:spacing w:after="240"/>
        <w:jc w:val="left"/>
        <w:rPr>
          <w:rFonts w:ascii="Arial" w:eastAsia="Times New Roman" w:hAnsi="Arial"/>
          <w:b w:val="0"/>
          <w:smallCaps w:val="0"/>
          <w:sz w:val="22"/>
          <w:szCs w:val="24"/>
        </w:rPr>
      </w:pPr>
      <w:r w:rsidRPr="007B2943">
        <w:rPr>
          <w:rFonts w:ascii="Arial" w:eastAsia="Times New Roman" w:hAnsi="Arial"/>
          <w:smallCaps w:val="0"/>
          <w:sz w:val="22"/>
          <w:szCs w:val="24"/>
        </w:rPr>
        <w:t>BWaldG – Gesetz zur Erhaltung des Waldes und zur Förderung der Forstwirtschaft (Bundeswaldgesetz)</w:t>
      </w:r>
      <w:r>
        <w:rPr>
          <w:rFonts w:ascii="Arial" w:eastAsia="Times New Roman" w:hAnsi="Arial"/>
          <w:b w:val="0"/>
          <w:smallCaps w:val="0"/>
          <w:sz w:val="22"/>
          <w:szCs w:val="24"/>
        </w:rPr>
        <w:t xml:space="preserve"> v</w:t>
      </w:r>
      <w:r w:rsidRPr="007B2943">
        <w:rPr>
          <w:rFonts w:ascii="Arial" w:eastAsia="Times New Roman" w:hAnsi="Arial"/>
          <w:b w:val="0"/>
          <w:smallCaps w:val="0"/>
          <w:sz w:val="22"/>
          <w:szCs w:val="24"/>
        </w:rPr>
        <w:t>om 2. Mai 1975 (BGBl. I S. 1037), das zuletzt durch Artikel 112 des Gesetzes vom 10. August 2021 (BGBl. I S. 3436) geändert worden ist</w:t>
      </w:r>
    </w:p>
    <w:p w14:paraId="16D24266" w14:textId="55924558" w:rsidR="000C317A" w:rsidRDefault="00561F5B" w:rsidP="007B2943">
      <w:pPr>
        <w:pStyle w:val="Literatur"/>
        <w:keepNext w:val="0"/>
        <w:widowControl w:val="0"/>
        <w:spacing w:after="240"/>
        <w:jc w:val="left"/>
        <w:rPr>
          <w:rFonts w:ascii="Arial" w:eastAsia="Times New Roman" w:hAnsi="Arial"/>
          <w:b w:val="0"/>
          <w:smallCaps w:val="0"/>
          <w:sz w:val="22"/>
          <w:szCs w:val="24"/>
        </w:rPr>
      </w:pPr>
      <w:r w:rsidRPr="00561F5B">
        <w:rPr>
          <w:rFonts w:ascii="Arial" w:eastAsia="Times New Roman" w:hAnsi="Arial"/>
          <w:smallCaps w:val="0"/>
          <w:sz w:val="22"/>
          <w:szCs w:val="24"/>
        </w:rPr>
        <w:t>FoVG – Forstvermehrungsgutgesetz</w:t>
      </w:r>
      <w:r w:rsidRPr="00561F5B">
        <w:rPr>
          <w:rFonts w:ascii="Arial" w:eastAsia="Times New Roman" w:hAnsi="Arial"/>
          <w:b w:val="0"/>
          <w:smallCaps w:val="0"/>
          <w:sz w:val="22"/>
          <w:szCs w:val="24"/>
        </w:rPr>
        <w:t xml:space="preserve"> vom 22. Mai 2002 (BGBl. I S. 1658), das zuletzt durch Artikel 414 der Verordnung vom 31. August 2015 (BGBl. I S. 1474) geändert worden is</w:t>
      </w:r>
      <w:r>
        <w:rPr>
          <w:rFonts w:ascii="Arial" w:eastAsia="Times New Roman" w:hAnsi="Arial"/>
          <w:b w:val="0"/>
          <w:smallCaps w:val="0"/>
          <w:sz w:val="22"/>
          <w:szCs w:val="24"/>
        </w:rPr>
        <w:t>t</w:t>
      </w:r>
    </w:p>
    <w:p w14:paraId="44C1F35E" w14:textId="01C5615E" w:rsidR="00BA0552" w:rsidRDefault="00BA0552" w:rsidP="00BA0552">
      <w:pPr>
        <w:pStyle w:val="Textkrper"/>
        <w:jc w:val="left"/>
        <w:rPr>
          <w:rFonts w:cs="Arial"/>
        </w:rPr>
      </w:pPr>
      <w:r w:rsidRPr="001D70E1">
        <w:rPr>
          <w:rFonts w:ascii="Arial Fett" w:hAnsi="Arial Fett"/>
          <w:b/>
        </w:rPr>
        <w:t>B</w:t>
      </w:r>
      <w:r>
        <w:rPr>
          <w:rFonts w:ascii="Arial Fett" w:hAnsi="Arial Fett"/>
          <w:b/>
        </w:rPr>
        <w:t>J</w:t>
      </w:r>
      <w:r w:rsidRPr="001D70E1">
        <w:rPr>
          <w:rFonts w:ascii="Arial Fett" w:hAnsi="Arial Fett"/>
          <w:b/>
        </w:rPr>
        <w:t>agd</w:t>
      </w:r>
      <w:r>
        <w:rPr>
          <w:rFonts w:ascii="Arial Fett" w:hAnsi="Arial Fett"/>
          <w:b/>
        </w:rPr>
        <w:t>G</w:t>
      </w:r>
      <w:r>
        <w:rPr>
          <w:b/>
          <w:smallCaps/>
        </w:rPr>
        <w:t xml:space="preserve"> </w:t>
      </w:r>
      <w:r w:rsidRPr="005F117E">
        <w:rPr>
          <w:rFonts w:cs="Arial"/>
          <w:b/>
        </w:rPr>
        <w:t xml:space="preserve">– </w:t>
      </w:r>
      <w:r>
        <w:rPr>
          <w:rFonts w:cs="Arial"/>
          <w:b/>
        </w:rPr>
        <w:t>Bundesjagd</w:t>
      </w:r>
      <w:r w:rsidRPr="005F117E">
        <w:rPr>
          <w:rFonts w:cs="Arial"/>
          <w:b/>
        </w:rPr>
        <w:t>gesetz</w:t>
      </w:r>
      <w:r>
        <w:rPr>
          <w:rFonts w:cs="Arial"/>
        </w:rPr>
        <w:t xml:space="preserve"> vom 0</w:t>
      </w:r>
      <w:r w:rsidR="004A5B47">
        <w:rPr>
          <w:rFonts w:cs="Arial"/>
        </w:rPr>
        <w:t>1</w:t>
      </w:r>
      <w:r>
        <w:rPr>
          <w:rFonts w:cs="Arial"/>
        </w:rPr>
        <w:t xml:space="preserve">. </w:t>
      </w:r>
      <w:r w:rsidR="004A5B47">
        <w:rPr>
          <w:rFonts w:cs="Arial"/>
        </w:rPr>
        <w:t>April</w:t>
      </w:r>
      <w:r>
        <w:rPr>
          <w:rFonts w:cs="Arial"/>
        </w:rPr>
        <w:t xml:space="preserve"> </w:t>
      </w:r>
      <w:r w:rsidR="004A5B47">
        <w:rPr>
          <w:rFonts w:cs="Arial"/>
        </w:rPr>
        <w:t>1976</w:t>
      </w:r>
      <w:r>
        <w:rPr>
          <w:rFonts w:cs="Arial"/>
        </w:rPr>
        <w:t xml:space="preserve"> (</w:t>
      </w:r>
      <w:r w:rsidRPr="005F117E">
        <w:rPr>
          <w:rFonts w:cs="Arial"/>
        </w:rPr>
        <w:t xml:space="preserve">GVBl. </w:t>
      </w:r>
      <w:r w:rsidR="004A5B47">
        <w:rPr>
          <w:rFonts w:cs="Arial"/>
        </w:rPr>
        <w:t>1976</w:t>
      </w:r>
      <w:r w:rsidRPr="005F117E">
        <w:rPr>
          <w:rFonts w:cs="Arial"/>
        </w:rPr>
        <w:t xml:space="preserve">, </w:t>
      </w:r>
      <w:r w:rsidR="004A5B47">
        <w:rPr>
          <w:rFonts w:cs="Arial"/>
        </w:rPr>
        <w:t>28</w:t>
      </w:r>
      <w:r>
        <w:rPr>
          <w:rFonts w:cs="Arial"/>
        </w:rPr>
        <w:t xml:space="preserve">49), </w:t>
      </w:r>
      <w:r w:rsidR="004A5B47">
        <w:rPr>
          <w:rFonts w:cs="Arial"/>
        </w:rPr>
        <w:t>zuletzt geändert durch</w:t>
      </w:r>
      <w:r w:rsidR="004A5B47">
        <w:rPr>
          <w:rFonts w:cs="Arial"/>
          <w:color w:val="333333"/>
          <w:spacing w:val="5"/>
          <w:shd w:val="clear" w:color="auto" w:fill="FFFFFF"/>
        </w:rPr>
        <w:t xml:space="preserve"> Art. 291 V v. 19.6.2020 I 1328</w:t>
      </w:r>
    </w:p>
    <w:p w14:paraId="1E5B2D49" w14:textId="42811C1D" w:rsidR="007B2943" w:rsidRDefault="007B2943" w:rsidP="007B2943">
      <w:pPr>
        <w:pStyle w:val="Literatur"/>
        <w:keepNext w:val="0"/>
        <w:widowControl w:val="0"/>
        <w:spacing w:after="240"/>
        <w:jc w:val="left"/>
        <w:rPr>
          <w:rFonts w:ascii="Arial" w:eastAsia="Times New Roman" w:hAnsi="Arial"/>
          <w:b w:val="0"/>
          <w:smallCaps w:val="0"/>
          <w:sz w:val="22"/>
          <w:szCs w:val="24"/>
        </w:rPr>
      </w:pPr>
      <w:r w:rsidRPr="007B2943">
        <w:rPr>
          <w:rFonts w:ascii="Arial" w:eastAsia="Times New Roman" w:hAnsi="Arial"/>
          <w:smallCaps w:val="0"/>
          <w:sz w:val="22"/>
          <w:szCs w:val="24"/>
        </w:rPr>
        <w:t>KSG – Bundes-Klimaschutzgesetz</w:t>
      </w:r>
      <w:r>
        <w:rPr>
          <w:rFonts w:ascii="Arial" w:eastAsia="Times New Roman" w:hAnsi="Arial"/>
          <w:b w:val="0"/>
          <w:smallCaps w:val="0"/>
          <w:sz w:val="22"/>
          <w:szCs w:val="24"/>
        </w:rPr>
        <w:t xml:space="preserve"> v</w:t>
      </w:r>
      <w:r w:rsidRPr="007B2943">
        <w:rPr>
          <w:rFonts w:ascii="Arial" w:eastAsia="Times New Roman" w:hAnsi="Arial"/>
          <w:b w:val="0"/>
          <w:smallCaps w:val="0"/>
          <w:sz w:val="22"/>
          <w:szCs w:val="24"/>
        </w:rPr>
        <w:t>om 2. Mai 1975 (BGBl. I S. 1037), das zuletzt durch Artikel 112 des Gesetzes vom 10. August 2021 (BGBl. I S. 3436) geändert worden ist</w:t>
      </w:r>
    </w:p>
    <w:p w14:paraId="193F90F9" w14:textId="3D687C88" w:rsidR="00A21C7D" w:rsidRDefault="007B2943" w:rsidP="007B2943">
      <w:pPr>
        <w:pStyle w:val="Textkrper"/>
        <w:jc w:val="left"/>
        <w:rPr>
          <w:rFonts w:cs="Arial"/>
        </w:rPr>
      </w:pPr>
      <w:r>
        <w:rPr>
          <w:rFonts w:cs="Arial"/>
          <w:b/>
        </w:rPr>
        <w:t xml:space="preserve">USchdG - </w:t>
      </w:r>
      <w:r w:rsidRPr="007B2943">
        <w:rPr>
          <w:rFonts w:cs="Arial"/>
          <w:b/>
        </w:rPr>
        <w:t>Gesetz über die Vermeidung und Sanierung von Umwe</w:t>
      </w:r>
      <w:r>
        <w:rPr>
          <w:rFonts w:cs="Arial"/>
          <w:b/>
        </w:rPr>
        <w:t xml:space="preserve">ltschäden (Umweltschadensgesetz) </w:t>
      </w:r>
      <w:r w:rsidR="00A21C7D" w:rsidRPr="00A21C7D">
        <w:rPr>
          <w:rFonts w:cs="Arial"/>
        </w:rPr>
        <w:t>in der Fassung der Bekanntmachung vom 5. März 2021 (BGBl. I S. 346)</w:t>
      </w:r>
    </w:p>
    <w:p w14:paraId="6C7E496A" w14:textId="467B89B1" w:rsidR="000C317A" w:rsidRDefault="000C317A" w:rsidP="007B2943">
      <w:pPr>
        <w:pStyle w:val="Textkrper"/>
        <w:jc w:val="left"/>
        <w:rPr>
          <w:rFonts w:cs="Arial"/>
        </w:rPr>
      </w:pPr>
      <w:r w:rsidRPr="000C317A">
        <w:rPr>
          <w:rFonts w:cs="Arial"/>
          <w:b/>
        </w:rPr>
        <w:t>VwVfG – Verwaltungsverfahrensgesetz</w:t>
      </w:r>
      <w:r>
        <w:rPr>
          <w:rFonts w:cs="Arial"/>
        </w:rPr>
        <w:t xml:space="preserve"> </w:t>
      </w:r>
      <w:r w:rsidRPr="000C317A">
        <w:rPr>
          <w:rFonts w:cs="Arial"/>
        </w:rPr>
        <w:t>in der Fassung der Bekanntmachung vom 23. Januar 2003 (BGBl. I S. 102), das zuletzt durch Artikel 24 Absatz 3 des Gesetzes vom 25. Juni 2021 (BGBl. I S. 2154) geändert worden ist</w:t>
      </w:r>
    </w:p>
    <w:p w14:paraId="7A3D6D50" w14:textId="77777777" w:rsidR="00B74DD8" w:rsidRDefault="00B74DD8" w:rsidP="00B74DD8">
      <w:pPr>
        <w:pStyle w:val="Literatur"/>
        <w:keepNext w:val="0"/>
        <w:widowControl w:val="0"/>
        <w:spacing w:after="240"/>
        <w:jc w:val="left"/>
        <w:rPr>
          <w:rFonts w:ascii="Arial" w:eastAsia="Times New Roman" w:hAnsi="Arial"/>
          <w:b w:val="0"/>
          <w:smallCaps w:val="0"/>
          <w:sz w:val="22"/>
          <w:szCs w:val="24"/>
        </w:rPr>
      </w:pPr>
      <w:r w:rsidRPr="000C317A">
        <w:rPr>
          <w:rFonts w:ascii="Arial" w:eastAsia="Times New Roman" w:hAnsi="Arial"/>
          <w:smallCaps w:val="0"/>
          <w:sz w:val="22"/>
          <w:szCs w:val="24"/>
        </w:rPr>
        <w:t>HOAI - Verordnung über die Honorare für Architekten- und Ingenieurleistungen (Honorarordnung für Architekten und Ingenieure)</w:t>
      </w:r>
      <w:r>
        <w:rPr>
          <w:rFonts w:ascii="Arial" w:eastAsia="Times New Roman" w:hAnsi="Arial"/>
          <w:b w:val="0"/>
          <w:smallCaps w:val="0"/>
          <w:sz w:val="22"/>
          <w:szCs w:val="24"/>
        </w:rPr>
        <w:t xml:space="preserve"> v</w:t>
      </w:r>
      <w:r w:rsidRPr="000C317A">
        <w:rPr>
          <w:rFonts w:ascii="Arial" w:eastAsia="Times New Roman" w:hAnsi="Arial"/>
          <w:b w:val="0"/>
          <w:smallCaps w:val="0"/>
          <w:sz w:val="22"/>
          <w:szCs w:val="24"/>
        </w:rPr>
        <w:t>om 10. Juli 2013 (BGBl. I S. 2276), die zuletzt durch Artikel 3 des Gesetzes vom 22. März 2023 (BGBl. 2023 I Nr. 88) geändert worden ist</w:t>
      </w:r>
    </w:p>
    <w:p w14:paraId="1AE0340D" w14:textId="77777777" w:rsidR="00561F5B" w:rsidRPr="00875BE5" w:rsidRDefault="00561F5B" w:rsidP="00561F5B">
      <w:pPr>
        <w:pStyle w:val="Textkrper"/>
        <w:jc w:val="left"/>
        <w:rPr>
          <w:rFonts w:cs="Arial"/>
        </w:rPr>
      </w:pPr>
      <w:r w:rsidRPr="00561F5B">
        <w:rPr>
          <w:rFonts w:cs="Arial"/>
          <w:b/>
        </w:rPr>
        <w:t>LNatSchG – Landesnaturschutzgesetz</w:t>
      </w:r>
      <w:r>
        <w:rPr>
          <w:rFonts w:cs="Arial"/>
        </w:rPr>
        <w:t xml:space="preserve"> vom 06. Oktober 2015 (</w:t>
      </w:r>
      <w:r w:rsidRPr="00561F5B">
        <w:rPr>
          <w:rFonts w:cs="Arial"/>
        </w:rPr>
        <w:t>GVBl. 2015, 283</w:t>
      </w:r>
      <w:r>
        <w:rPr>
          <w:rFonts w:cs="Arial"/>
        </w:rPr>
        <w:t xml:space="preserve">), zuletzt </w:t>
      </w:r>
      <w:r w:rsidRPr="00561F5B">
        <w:rPr>
          <w:rFonts w:cs="Arial"/>
        </w:rPr>
        <w:t>geändert durch Artikel 8 des Gesetzes vom 26.06.2020 (GVBl. S. 287)</w:t>
      </w:r>
    </w:p>
    <w:p w14:paraId="43D59DDF" w14:textId="77777777" w:rsidR="009B0FBB" w:rsidRPr="005F117E" w:rsidRDefault="009B0FBB" w:rsidP="009B0FBB">
      <w:pPr>
        <w:pStyle w:val="Textkrper"/>
        <w:jc w:val="left"/>
        <w:rPr>
          <w:rFonts w:cs="Arial"/>
        </w:rPr>
      </w:pPr>
      <w:r w:rsidRPr="005F117E">
        <w:rPr>
          <w:rFonts w:cs="Arial"/>
          <w:b/>
        </w:rPr>
        <w:t>Landesverordnung über die Bestimmung von Eingriffen in Natur und Landschaft</w:t>
      </w:r>
      <w:r w:rsidRPr="005F117E">
        <w:rPr>
          <w:rFonts w:cs="Arial"/>
        </w:rPr>
        <w:t xml:space="preserve"> vom 19. Dezember 2006 (GVBl. Nr. 22 vom 29.12.2006 S. 47)</w:t>
      </w:r>
    </w:p>
    <w:p w14:paraId="645A32A2" w14:textId="77777777" w:rsidR="009B0FBB" w:rsidRPr="00875BE5" w:rsidRDefault="009B0FBB" w:rsidP="009B0FBB">
      <w:pPr>
        <w:pStyle w:val="Textkrper"/>
        <w:jc w:val="left"/>
        <w:rPr>
          <w:rFonts w:cs="Arial"/>
        </w:rPr>
      </w:pPr>
      <w:r w:rsidRPr="00561F5B">
        <w:rPr>
          <w:rFonts w:cs="Arial"/>
          <w:b/>
        </w:rPr>
        <w:t>LKompVO – Landesverordnung über die Kompensation von Eingriffen in Natur und Landschaft (Landeskompensationsverordnung)</w:t>
      </w:r>
      <w:r>
        <w:rPr>
          <w:rFonts w:cs="Arial"/>
        </w:rPr>
        <w:t xml:space="preserve"> v</w:t>
      </w:r>
      <w:r w:rsidRPr="00561F5B">
        <w:rPr>
          <w:rFonts w:cs="Arial"/>
        </w:rPr>
        <w:t>om 12. Juni 2018</w:t>
      </w:r>
      <w:r>
        <w:rPr>
          <w:rFonts w:cs="Arial"/>
        </w:rPr>
        <w:t xml:space="preserve"> (</w:t>
      </w:r>
      <w:r w:rsidRPr="00561F5B">
        <w:rPr>
          <w:rFonts w:cs="Arial"/>
        </w:rPr>
        <w:t>GVBl. 2018, 160</w:t>
      </w:r>
      <w:r>
        <w:rPr>
          <w:rFonts w:cs="Arial"/>
        </w:rPr>
        <w:t>)</w:t>
      </w:r>
    </w:p>
    <w:p w14:paraId="73556477" w14:textId="3086B35D" w:rsidR="009B0FBB" w:rsidRDefault="009B0FBB" w:rsidP="009B0FBB">
      <w:pPr>
        <w:pStyle w:val="Textkrper"/>
        <w:jc w:val="left"/>
        <w:rPr>
          <w:rFonts w:cs="Arial"/>
        </w:rPr>
      </w:pPr>
      <w:r w:rsidRPr="005F117E">
        <w:rPr>
          <w:rFonts w:cs="Arial"/>
          <w:b/>
        </w:rPr>
        <w:t>LKompVzVO – Landeskompensationsverzeichnisverordnung</w:t>
      </w:r>
      <w:r>
        <w:rPr>
          <w:rFonts w:cs="Arial"/>
        </w:rPr>
        <w:t xml:space="preserve"> vom 12. Juni 2018 (</w:t>
      </w:r>
      <w:r w:rsidRPr="005F117E">
        <w:rPr>
          <w:rFonts w:cs="Arial"/>
        </w:rPr>
        <w:t>GVBl. 2018, 158</w:t>
      </w:r>
      <w:r>
        <w:rPr>
          <w:rFonts w:cs="Arial"/>
        </w:rPr>
        <w:t>)</w:t>
      </w:r>
    </w:p>
    <w:p w14:paraId="365D1985" w14:textId="77777777" w:rsidR="007552B8" w:rsidRDefault="007552B8" w:rsidP="007552B8">
      <w:pPr>
        <w:pStyle w:val="Textkrper"/>
        <w:jc w:val="left"/>
        <w:rPr>
          <w:rFonts w:cs="Arial"/>
        </w:rPr>
      </w:pPr>
      <w:r w:rsidRPr="006608D4">
        <w:rPr>
          <w:rFonts w:ascii="Arial Fett" w:hAnsi="Arial Fett"/>
          <w:b/>
        </w:rPr>
        <w:t>LS</w:t>
      </w:r>
      <w:r w:rsidRPr="001A001D">
        <w:rPr>
          <w:rFonts w:ascii="Arial Fett" w:hAnsi="Arial Fett"/>
          <w:b/>
        </w:rPr>
        <w:t>tr</w:t>
      </w:r>
      <w:r>
        <w:rPr>
          <w:rFonts w:ascii="Arial Fett" w:hAnsi="Arial Fett"/>
          <w:b/>
        </w:rPr>
        <w:t>G</w:t>
      </w:r>
      <w:r>
        <w:rPr>
          <w:b/>
          <w:smallCaps/>
        </w:rPr>
        <w:t xml:space="preserve"> </w:t>
      </w:r>
      <w:r w:rsidRPr="005F117E">
        <w:rPr>
          <w:rFonts w:cs="Arial"/>
          <w:b/>
        </w:rPr>
        <w:t>– Landes</w:t>
      </w:r>
      <w:r>
        <w:rPr>
          <w:rFonts w:cs="Arial"/>
          <w:b/>
        </w:rPr>
        <w:t>straßengesetz</w:t>
      </w:r>
      <w:r>
        <w:rPr>
          <w:rFonts w:cs="Arial"/>
        </w:rPr>
        <w:t xml:space="preserve"> vom 01. August 1977 (</w:t>
      </w:r>
      <w:r w:rsidRPr="005F117E">
        <w:rPr>
          <w:rFonts w:cs="Arial"/>
        </w:rPr>
        <w:t xml:space="preserve">GVBl. </w:t>
      </w:r>
      <w:r>
        <w:rPr>
          <w:rFonts w:cs="Arial"/>
        </w:rPr>
        <w:t>1977</w:t>
      </w:r>
      <w:r w:rsidRPr="005F117E">
        <w:rPr>
          <w:rFonts w:cs="Arial"/>
        </w:rPr>
        <w:t xml:space="preserve">, </w:t>
      </w:r>
      <w:r>
        <w:rPr>
          <w:rFonts w:cs="Arial"/>
        </w:rPr>
        <w:t xml:space="preserve">273), </w:t>
      </w:r>
      <w:r w:rsidRPr="005F117E">
        <w:rPr>
          <w:rFonts w:cs="Arial"/>
        </w:rPr>
        <w:t xml:space="preserve">zuletzt geändert durch Gesetz vom </w:t>
      </w:r>
      <w:r>
        <w:rPr>
          <w:rFonts w:cs="Arial"/>
        </w:rPr>
        <w:t>26.06.2020</w:t>
      </w:r>
      <w:r w:rsidRPr="005F117E">
        <w:rPr>
          <w:rFonts w:cs="Arial"/>
        </w:rPr>
        <w:t xml:space="preserve"> (GVBl. S. </w:t>
      </w:r>
      <w:r>
        <w:rPr>
          <w:rFonts w:cs="Arial"/>
        </w:rPr>
        <w:t>287</w:t>
      </w:r>
      <w:r w:rsidRPr="005F117E">
        <w:rPr>
          <w:rFonts w:cs="Arial"/>
        </w:rPr>
        <w:t>)</w:t>
      </w:r>
    </w:p>
    <w:p w14:paraId="199D1C5D" w14:textId="58DB50E3" w:rsidR="001A001D" w:rsidRDefault="001A001D" w:rsidP="001A001D">
      <w:pPr>
        <w:pStyle w:val="Textkrper"/>
        <w:jc w:val="left"/>
        <w:rPr>
          <w:rFonts w:cs="Arial"/>
        </w:rPr>
      </w:pPr>
      <w:r w:rsidRPr="00351A3B">
        <w:rPr>
          <w:rFonts w:ascii="Arial Fett" w:hAnsi="Arial Fett"/>
          <w:b/>
        </w:rPr>
        <w:t>L</w:t>
      </w:r>
      <w:r>
        <w:rPr>
          <w:rFonts w:ascii="Arial Fett" w:hAnsi="Arial Fett"/>
          <w:b/>
        </w:rPr>
        <w:t>UVPG</w:t>
      </w:r>
      <w:r>
        <w:rPr>
          <w:b/>
          <w:smallCaps/>
        </w:rPr>
        <w:t xml:space="preserve"> </w:t>
      </w:r>
      <w:r w:rsidRPr="005F117E">
        <w:rPr>
          <w:rFonts w:cs="Arial"/>
          <w:b/>
        </w:rPr>
        <w:t>– Landes</w:t>
      </w:r>
      <w:r>
        <w:rPr>
          <w:rFonts w:cs="Arial"/>
          <w:b/>
        </w:rPr>
        <w:t>gesetz über die Umweltverträglichkeitsprüfung</w:t>
      </w:r>
      <w:r>
        <w:rPr>
          <w:rFonts w:cs="Arial"/>
        </w:rPr>
        <w:t xml:space="preserve"> vom 22. Dezember 2015 (</w:t>
      </w:r>
      <w:r w:rsidRPr="005F117E">
        <w:rPr>
          <w:rFonts w:cs="Arial"/>
        </w:rPr>
        <w:t xml:space="preserve">GVBl. </w:t>
      </w:r>
      <w:r>
        <w:rPr>
          <w:rFonts w:cs="Arial"/>
        </w:rPr>
        <w:t>1977</w:t>
      </w:r>
      <w:r w:rsidRPr="005F117E">
        <w:rPr>
          <w:rFonts w:cs="Arial"/>
        </w:rPr>
        <w:t xml:space="preserve">, </w:t>
      </w:r>
      <w:r>
        <w:rPr>
          <w:rFonts w:cs="Arial"/>
        </w:rPr>
        <w:t xml:space="preserve">273), </w:t>
      </w:r>
      <w:r w:rsidRPr="005F117E">
        <w:rPr>
          <w:rFonts w:cs="Arial"/>
        </w:rPr>
        <w:t xml:space="preserve">zuletzt geändert durch Gesetz vom </w:t>
      </w:r>
      <w:r>
        <w:rPr>
          <w:rFonts w:cs="Arial"/>
        </w:rPr>
        <w:t>27.03.2018</w:t>
      </w:r>
      <w:r w:rsidRPr="005F117E">
        <w:rPr>
          <w:rFonts w:cs="Arial"/>
        </w:rPr>
        <w:t xml:space="preserve"> (GVBl. S. </w:t>
      </w:r>
      <w:r>
        <w:rPr>
          <w:rFonts w:cs="Arial"/>
        </w:rPr>
        <w:t>55</w:t>
      </w:r>
      <w:r w:rsidRPr="005F117E">
        <w:rPr>
          <w:rFonts w:cs="Arial"/>
        </w:rPr>
        <w:t>)</w:t>
      </w:r>
    </w:p>
    <w:p w14:paraId="090F7846" w14:textId="03002DBE" w:rsidR="006608D4" w:rsidRPr="00875BE5" w:rsidRDefault="006608D4" w:rsidP="006608D4">
      <w:pPr>
        <w:pStyle w:val="Textkrper"/>
        <w:jc w:val="left"/>
        <w:rPr>
          <w:rFonts w:cs="Arial"/>
        </w:rPr>
      </w:pPr>
      <w:r>
        <w:rPr>
          <w:rFonts w:ascii="Arial Fett" w:hAnsi="Arial Fett"/>
          <w:b/>
        </w:rPr>
        <w:t>LWG</w:t>
      </w:r>
      <w:r>
        <w:rPr>
          <w:b/>
          <w:smallCaps/>
        </w:rPr>
        <w:t xml:space="preserve"> </w:t>
      </w:r>
      <w:r w:rsidRPr="005F117E">
        <w:rPr>
          <w:rFonts w:cs="Arial"/>
          <w:b/>
        </w:rPr>
        <w:t>– Landes</w:t>
      </w:r>
      <w:r>
        <w:rPr>
          <w:rFonts w:cs="Arial"/>
          <w:b/>
        </w:rPr>
        <w:t>wassergesetz</w:t>
      </w:r>
      <w:r>
        <w:rPr>
          <w:rFonts w:cs="Arial"/>
        </w:rPr>
        <w:t xml:space="preserve"> vom 14. Juli 2015 (</w:t>
      </w:r>
      <w:r w:rsidRPr="005F117E">
        <w:rPr>
          <w:rFonts w:cs="Arial"/>
        </w:rPr>
        <w:t xml:space="preserve">GVBl. </w:t>
      </w:r>
      <w:r>
        <w:rPr>
          <w:rFonts w:cs="Arial"/>
        </w:rPr>
        <w:t>2015</w:t>
      </w:r>
      <w:r w:rsidRPr="005F117E">
        <w:rPr>
          <w:rFonts w:cs="Arial"/>
        </w:rPr>
        <w:t xml:space="preserve">, </w:t>
      </w:r>
      <w:r>
        <w:rPr>
          <w:rFonts w:cs="Arial"/>
        </w:rPr>
        <w:t xml:space="preserve">127), </w:t>
      </w:r>
      <w:r w:rsidRPr="005F117E">
        <w:rPr>
          <w:rFonts w:cs="Arial"/>
        </w:rPr>
        <w:t xml:space="preserve">zuletzt geändert durch Gesetz vom </w:t>
      </w:r>
      <w:r>
        <w:rPr>
          <w:rFonts w:cs="Arial"/>
        </w:rPr>
        <w:t>27.03.2018</w:t>
      </w:r>
      <w:r w:rsidRPr="005F117E">
        <w:rPr>
          <w:rFonts w:cs="Arial"/>
        </w:rPr>
        <w:t xml:space="preserve"> (GVBl. S. </w:t>
      </w:r>
      <w:r>
        <w:rPr>
          <w:rFonts w:cs="Arial"/>
        </w:rPr>
        <w:t>55, 57</w:t>
      </w:r>
      <w:r w:rsidRPr="005F117E">
        <w:rPr>
          <w:rFonts w:cs="Arial"/>
        </w:rPr>
        <w:t>)</w:t>
      </w:r>
    </w:p>
    <w:p w14:paraId="0FE07155" w14:textId="7FE065E6" w:rsidR="00561F5B" w:rsidRDefault="00561F5B" w:rsidP="007B2943">
      <w:pPr>
        <w:pStyle w:val="Literatur"/>
        <w:keepNext w:val="0"/>
        <w:widowControl w:val="0"/>
        <w:spacing w:after="240"/>
        <w:jc w:val="left"/>
        <w:rPr>
          <w:rFonts w:ascii="Arial" w:eastAsia="Times New Roman" w:hAnsi="Arial"/>
          <w:b w:val="0"/>
          <w:smallCaps w:val="0"/>
          <w:sz w:val="22"/>
          <w:szCs w:val="24"/>
        </w:rPr>
      </w:pPr>
      <w:r w:rsidRPr="00561F5B">
        <w:rPr>
          <w:rFonts w:ascii="Arial" w:eastAsia="Times New Roman" w:hAnsi="Arial"/>
          <w:smallCaps w:val="0"/>
          <w:sz w:val="22"/>
          <w:szCs w:val="24"/>
        </w:rPr>
        <w:t>LNRG – Landesnachbarrechtsgesetz</w:t>
      </w:r>
      <w:r>
        <w:rPr>
          <w:rFonts w:ascii="Arial" w:eastAsia="Times New Roman" w:hAnsi="Arial"/>
          <w:b w:val="0"/>
          <w:smallCaps w:val="0"/>
          <w:sz w:val="22"/>
          <w:szCs w:val="24"/>
        </w:rPr>
        <w:t xml:space="preserve"> vom 15. Juni 1970 (</w:t>
      </w:r>
      <w:r w:rsidRPr="00561F5B">
        <w:rPr>
          <w:rFonts w:ascii="Arial" w:eastAsia="Times New Roman" w:hAnsi="Arial"/>
          <w:b w:val="0"/>
          <w:smallCaps w:val="0"/>
          <w:sz w:val="22"/>
          <w:szCs w:val="24"/>
        </w:rPr>
        <w:t>GVBl. 1970, 198</w:t>
      </w:r>
      <w:r>
        <w:rPr>
          <w:rFonts w:ascii="Arial" w:eastAsia="Times New Roman" w:hAnsi="Arial"/>
          <w:b w:val="0"/>
          <w:smallCaps w:val="0"/>
          <w:sz w:val="22"/>
          <w:szCs w:val="24"/>
        </w:rPr>
        <w:t xml:space="preserve">), zuletzt geändert </w:t>
      </w:r>
      <w:r w:rsidRPr="00561F5B">
        <w:rPr>
          <w:rFonts w:ascii="Arial" w:eastAsia="Times New Roman" w:hAnsi="Arial"/>
          <w:b w:val="0"/>
          <w:smallCaps w:val="0"/>
          <w:sz w:val="22"/>
          <w:szCs w:val="24"/>
        </w:rPr>
        <w:t>durch Artikel 1 des Gesetzes vom 21.07.2003 (GVBl. S. 209)</w:t>
      </w:r>
    </w:p>
    <w:p w14:paraId="1BA5CCB3" w14:textId="77777777" w:rsidR="005F117E" w:rsidRPr="00875BE5" w:rsidRDefault="005F117E" w:rsidP="005F117E">
      <w:pPr>
        <w:pStyle w:val="Textkrper"/>
        <w:jc w:val="left"/>
        <w:rPr>
          <w:rFonts w:cs="Arial"/>
        </w:rPr>
      </w:pPr>
      <w:r w:rsidRPr="005F117E">
        <w:rPr>
          <w:rFonts w:cs="Arial"/>
          <w:b/>
        </w:rPr>
        <w:t>LWaldG – Landeswaldgesetz</w:t>
      </w:r>
      <w:r>
        <w:rPr>
          <w:rFonts w:cs="Arial"/>
        </w:rPr>
        <w:t xml:space="preserve"> vom 30. November 2000 (</w:t>
      </w:r>
      <w:r w:rsidRPr="005F117E">
        <w:rPr>
          <w:rFonts w:cs="Arial"/>
        </w:rPr>
        <w:t>GVBl. 2000, 504</w:t>
      </w:r>
      <w:r>
        <w:rPr>
          <w:rFonts w:cs="Arial"/>
        </w:rPr>
        <w:t xml:space="preserve">), </w:t>
      </w:r>
      <w:r w:rsidRPr="005F117E">
        <w:rPr>
          <w:rFonts w:cs="Arial"/>
        </w:rPr>
        <w:t>zuletzt geändert durch Gesetz vom 27.03.2020 (GVBl. S. 98)</w:t>
      </w:r>
    </w:p>
    <w:p w14:paraId="0DD4B1AE" w14:textId="4E7F532C" w:rsidR="009B0FBB" w:rsidRDefault="009B0FBB" w:rsidP="009B0FBB">
      <w:pPr>
        <w:pStyle w:val="Textkrper"/>
        <w:jc w:val="left"/>
        <w:rPr>
          <w:rFonts w:cs="Arial"/>
        </w:rPr>
      </w:pPr>
      <w:r>
        <w:rPr>
          <w:b/>
          <w:smallCaps/>
        </w:rPr>
        <w:t xml:space="preserve">LJG </w:t>
      </w:r>
      <w:r w:rsidRPr="005F117E">
        <w:rPr>
          <w:rFonts w:cs="Arial"/>
          <w:b/>
        </w:rPr>
        <w:t>– Landes</w:t>
      </w:r>
      <w:r>
        <w:rPr>
          <w:rFonts w:cs="Arial"/>
          <w:b/>
        </w:rPr>
        <w:t>jagd</w:t>
      </w:r>
      <w:r w:rsidRPr="005F117E">
        <w:rPr>
          <w:rFonts w:cs="Arial"/>
          <w:b/>
        </w:rPr>
        <w:t>gesetz</w:t>
      </w:r>
      <w:r>
        <w:rPr>
          <w:rFonts w:cs="Arial"/>
        </w:rPr>
        <w:t xml:space="preserve"> vom 09. Juli 2010 (</w:t>
      </w:r>
      <w:r w:rsidRPr="005F117E">
        <w:rPr>
          <w:rFonts w:cs="Arial"/>
        </w:rPr>
        <w:t>GVBl. 20</w:t>
      </w:r>
      <w:r w:rsidR="008D0E5A">
        <w:rPr>
          <w:rFonts w:cs="Arial"/>
        </w:rPr>
        <w:t>1</w:t>
      </w:r>
      <w:r w:rsidRPr="005F117E">
        <w:rPr>
          <w:rFonts w:cs="Arial"/>
        </w:rPr>
        <w:t xml:space="preserve">0, </w:t>
      </w:r>
      <w:r w:rsidR="008D0E5A">
        <w:rPr>
          <w:rFonts w:cs="Arial"/>
        </w:rPr>
        <w:t>149</w:t>
      </w:r>
      <w:r>
        <w:rPr>
          <w:rFonts w:cs="Arial"/>
        </w:rPr>
        <w:t xml:space="preserve">), </w:t>
      </w:r>
      <w:r w:rsidRPr="005F117E">
        <w:rPr>
          <w:rFonts w:cs="Arial"/>
        </w:rPr>
        <w:t xml:space="preserve">zuletzt geändert durch Gesetz vom </w:t>
      </w:r>
      <w:r w:rsidR="008D0E5A">
        <w:rPr>
          <w:rFonts w:cs="Arial"/>
        </w:rPr>
        <w:t>12.09.2012</w:t>
      </w:r>
      <w:r w:rsidRPr="005F117E">
        <w:rPr>
          <w:rFonts w:cs="Arial"/>
        </w:rPr>
        <w:t xml:space="preserve"> (GVBl. S. </w:t>
      </w:r>
      <w:r w:rsidR="008D0E5A">
        <w:rPr>
          <w:rFonts w:cs="Arial"/>
        </w:rPr>
        <w:t>310</w:t>
      </w:r>
      <w:r w:rsidRPr="005F117E">
        <w:rPr>
          <w:rFonts w:cs="Arial"/>
        </w:rPr>
        <w:t>)</w:t>
      </w:r>
    </w:p>
    <w:p w14:paraId="5BB3E80B" w14:textId="6BBD2017" w:rsidR="00C658F8" w:rsidRPr="00875BE5" w:rsidRDefault="00C658F8" w:rsidP="005F117E">
      <w:pPr>
        <w:pStyle w:val="Zwischenberschrift"/>
        <w:keepLines/>
        <w:jc w:val="left"/>
        <w:rPr>
          <w:rFonts w:cs="Arial"/>
        </w:rPr>
      </w:pPr>
      <w:r w:rsidRPr="00875BE5">
        <w:rPr>
          <w:rFonts w:cs="Arial"/>
        </w:rPr>
        <w:t>Literatur</w:t>
      </w:r>
    </w:p>
    <w:p w14:paraId="51619C50" w14:textId="2CAA607C" w:rsidR="00694454" w:rsidRDefault="00694454" w:rsidP="005F117E">
      <w:pPr>
        <w:keepNext/>
        <w:keepLines/>
        <w:jc w:val="left"/>
        <w:rPr>
          <w:rFonts w:cs="Arial"/>
        </w:rPr>
      </w:pPr>
      <w:r w:rsidRPr="00875BE5">
        <w:rPr>
          <w:rFonts w:cs="Arial"/>
          <w:b/>
          <w:smallCaps/>
        </w:rPr>
        <w:t xml:space="preserve">Albrecht, K., T. Hör, F. W. Henning, G. Töpfer-Hofmann, &amp; C. Grünfelder </w:t>
      </w:r>
      <w:r w:rsidRPr="00875BE5">
        <w:rPr>
          <w:rFonts w:cs="Arial"/>
          <w:b/>
        </w:rPr>
        <w:t xml:space="preserve">2014: </w:t>
      </w:r>
      <w:r w:rsidRPr="00875BE5">
        <w:rPr>
          <w:rFonts w:cs="Arial"/>
        </w:rPr>
        <w:t>Leistungsbeschreibungen für faunistische Untersuchungen im Zusammenhang mit landschaftsplanerischen Fachbeiträgen und Artenschutzbeitrag. Forschungs- und Entwicklungsvorhaben FE 02.0332/2011/LRB im Auftrag des Bundesministeriums für Verkehr, Bau und Stadtentwicklung.</w:t>
      </w:r>
    </w:p>
    <w:p w14:paraId="46DE2B94" w14:textId="04AC8439" w:rsidR="00784F6D" w:rsidRDefault="00784F6D" w:rsidP="001D70E1">
      <w:pPr>
        <w:pStyle w:val="FALiteraturverzeng"/>
        <w:spacing w:before="0" w:after="240" w:line="288" w:lineRule="auto"/>
        <w:ind w:left="0" w:firstLine="0"/>
        <w:jc w:val="left"/>
        <w:rPr>
          <w:rFonts w:ascii="Arial" w:hAnsi="Arial" w:cs="Arial"/>
          <w:sz w:val="22"/>
          <w:szCs w:val="24"/>
          <w:lang w:val="de-DE"/>
        </w:rPr>
      </w:pPr>
      <w:r w:rsidRPr="001D70E1">
        <w:rPr>
          <w:rFonts w:ascii="Arial" w:hAnsi="Arial" w:cs="Arial"/>
          <w:b/>
          <w:smallCaps/>
          <w:sz w:val="22"/>
          <w:szCs w:val="24"/>
          <w:lang w:val="de-DE"/>
        </w:rPr>
        <w:t xml:space="preserve">Bayerisches Landesamt für Umwelt </w:t>
      </w:r>
      <w:r w:rsidRPr="001D70E1">
        <w:rPr>
          <w:rFonts w:ascii="Arial" w:hAnsi="Arial" w:cs="Arial"/>
          <w:b/>
          <w:sz w:val="22"/>
          <w:szCs w:val="22"/>
          <w:lang w:val="de-DE"/>
        </w:rPr>
        <w:t>2006:</w:t>
      </w:r>
      <w:r w:rsidRPr="001D70E1">
        <w:rPr>
          <w:rFonts w:ascii="Arial" w:hAnsi="Arial" w:cs="Arial"/>
          <w:sz w:val="22"/>
          <w:szCs w:val="22"/>
          <w:lang w:val="de-DE"/>
        </w:rPr>
        <w:t xml:space="preserve"> </w:t>
      </w:r>
      <w:r w:rsidRPr="001D70E1">
        <w:rPr>
          <w:rFonts w:ascii="Arial" w:hAnsi="Arial" w:cs="Arial"/>
          <w:sz w:val="22"/>
          <w:szCs w:val="24"/>
          <w:lang w:val="de-DE"/>
        </w:rPr>
        <w:t>Entwicklungszeiträume von Ausgleichs- und Ersatzmaßnahmen</w:t>
      </w:r>
      <w:r>
        <w:rPr>
          <w:rFonts w:ascii="Arial" w:hAnsi="Arial" w:cs="Arial"/>
          <w:sz w:val="22"/>
          <w:szCs w:val="24"/>
          <w:lang w:val="de-DE"/>
        </w:rPr>
        <w:t>,</w:t>
      </w:r>
      <w:r w:rsidRPr="001D70E1">
        <w:rPr>
          <w:rFonts w:ascii="Arial" w:hAnsi="Arial" w:cs="Arial"/>
          <w:sz w:val="22"/>
          <w:szCs w:val="24"/>
          <w:lang w:val="de-DE"/>
        </w:rPr>
        <w:t xml:space="preserve"> Arbeitshilfen zur Entwicklung und Erhaltung von Ökoflächen. Bearb.: Bayer. Landesamt für Umwelt. Ref. 56/LfU und Mühlhofer G. (Ifanos</w:t>
      </w:r>
      <w:r w:rsidRPr="00E254EC">
        <w:rPr>
          <w:rFonts w:ascii="Arial" w:hAnsi="Arial" w:cs="Arial"/>
          <w:sz w:val="22"/>
          <w:szCs w:val="24"/>
          <w:lang w:val="de-DE"/>
        </w:rPr>
        <w:t xml:space="preserve">). </w:t>
      </w:r>
    </w:p>
    <w:p w14:paraId="028AED2B" w14:textId="62FED77A" w:rsidR="000F1A47" w:rsidRDefault="000F1A47" w:rsidP="00875BE5">
      <w:pPr>
        <w:jc w:val="left"/>
        <w:rPr>
          <w:rFonts w:cs="Arial"/>
        </w:rPr>
      </w:pPr>
      <w:r w:rsidRPr="00875BE5">
        <w:rPr>
          <w:rFonts w:cs="Arial"/>
          <w:b/>
          <w:smallCaps/>
        </w:rPr>
        <w:t>Bernotat, D. &amp; Dierschke</w:t>
      </w:r>
      <w:r w:rsidRPr="00875BE5">
        <w:rPr>
          <w:rFonts w:cs="Arial"/>
          <w:b/>
        </w:rPr>
        <w:t>, V. 2021:</w:t>
      </w:r>
      <w:r w:rsidRPr="00875BE5">
        <w:rPr>
          <w:rFonts w:cs="Arial"/>
        </w:rPr>
        <w:t xml:space="preserve"> Übergeordnete Kriterien zur Bewertung der Mortalität wildlebender Tiere im Rahmen von Projekten und Eingriffen – Teil I: Rechtliche und methodische Grundlagen, 4. Fassung, Stand 31.08.2021, 193 S.</w:t>
      </w:r>
    </w:p>
    <w:p w14:paraId="6467869C" w14:textId="731D31F0" w:rsidR="005F3751" w:rsidRDefault="005F3751" w:rsidP="005F3751">
      <w:pPr>
        <w:jc w:val="left"/>
        <w:rPr>
          <w:rFonts w:cs="Arial"/>
        </w:rPr>
      </w:pPr>
      <w:r w:rsidRPr="00875BE5">
        <w:rPr>
          <w:rFonts w:cs="Arial"/>
          <w:b/>
          <w:smallCaps/>
        </w:rPr>
        <w:t>BM</w:t>
      </w:r>
      <w:r>
        <w:rPr>
          <w:rFonts w:cs="Arial"/>
          <w:b/>
          <w:smallCaps/>
        </w:rPr>
        <w:t>U</w:t>
      </w:r>
      <w:r w:rsidRPr="00875BE5">
        <w:rPr>
          <w:rFonts w:cs="Arial"/>
          <w:b/>
          <w:smallCaps/>
        </w:rPr>
        <w:t xml:space="preserve"> (Bundesministerium für</w:t>
      </w:r>
      <w:r>
        <w:rPr>
          <w:rFonts w:cs="Arial"/>
          <w:b/>
          <w:smallCaps/>
        </w:rPr>
        <w:t xml:space="preserve"> Umwelt, Naturschutz und Reaktorsicherheit</w:t>
      </w:r>
      <w:r w:rsidRPr="00875BE5">
        <w:rPr>
          <w:rFonts w:cs="Arial"/>
          <w:b/>
          <w:smallCaps/>
        </w:rPr>
        <w:t>) 20</w:t>
      </w:r>
      <w:r>
        <w:rPr>
          <w:rFonts w:cs="Arial"/>
          <w:b/>
          <w:smallCaps/>
        </w:rPr>
        <w:t>22</w:t>
      </w:r>
      <w:r w:rsidRPr="00875BE5">
        <w:rPr>
          <w:rFonts w:cs="Arial"/>
          <w:b/>
          <w:smallCaps/>
        </w:rPr>
        <w:t>:</w:t>
      </w:r>
      <w:r w:rsidRPr="00875BE5">
        <w:rPr>
          <w:rFonts w:cs="Arial"/>
          <w:b/>
        </w:rPr>
        <w:t xml:space="preserve"> </w:t>
      </w:r>
      <w:r w:rsidRPr="00621B27">
        <w:rPr>
          <w:rFonts w:cs="Arial"/>
        </w:rPr>
        <w:t>Fachmodul</w:t>
      </w:r>
      <w:r>
        <w:rPr>
          <w:rFonts w:cs="Arial"/>
          <w:b/>
        </w:rPr>
        <w:t xml:space="preserve"> </w:t>
      </w:r>
      <w:r w:rsidRPr="005C709C">
        <w:rPr>
          <w:rFonts w:cs="Arial"/>
        </w:rPr>
        <w:t>Gebie</w:t>
      </w:r>
      <w:r>
        <w:rPr>
          <w:rFonts w:cs="Arial"/>
        </w:rPr>
        <w:t>t</w:t>
      </w:r>
      <w:r w:rsidRPr="005C709C">
        <w:rPr>
          <w:rFonts w:cs="Arial"/>
        </w:rPr>
        <w:t>seigene Gehölze</w:t>
      </w:r>
      <w:r>
        <w:rPr>
          <w:rFonts w:cs="Arial"/>
        </w:rPr>
        <w:t>. Ausgabe 2022</w:t>
      </w:r>
    </w:p>
    <w:p w14:paraId="7AE750DB" w14:textId="35D45FF2" w:rsidR="00263FAD" w:rsidRDefault="00263FAD" w:rsidP="00263FAD">
      <w:pPr>
        <w:jc w:val="left"/>
        <w:rPr>
          <w:rFonts w:cs="Arial"/>
        </w:rPr>
      </w:pPr>
      <w:r w:rsidRPr="00875BE5">
        <w:rPr>
          <w:rFonts w:cs="Arial"/>
          <w:b/>
          <w:smallCaps/>
        </w:rPr>
        <w:t>BM</w:t>
      </w:r>
      <w:r>
        <w:rPr>
          <w:rFonts w:cs="Arial"/>
          <w:b/>
          <w:smallCaps/>
        </w:rPr>
        <w:t>U</w:t>
      </w:r>
      <w:r w:rsidRPr="00875BE5">
        <w:rPr>
          <w:rFonts w:cs="Arial"/>
          <w:b/>
          <w:smallCaps/>
        </w:rPr>
        <w:t xml:space="preserve"> (Bundesministerium für</w:t>
      </w:r>
      <w:r>
        <w:rPr>
          <w:rFonts w:cs="Arial"/>
          <w:b/>
          <w:smallCaps/>
        </w:rPr>
        <w:t xml:space="preserve"> Umwelt, Naturschutz und Reaktorsicherheit</w:t>
      </w:r>
      <w:r w:rsidRPr="00875BE5">
        <w:rPr>
          <w:rFonts w:cs="Arial"/>
          <w:b/>
          <w:smallCaps/>
        </w:rPr>
        <w:t>) 20</w:t>
      </w:r>
      <w:r>
        <w:rPr>
          <w:rFonts w:cs="Arial"/>
          <w:b/>
          <w:smallCaps/>
        </w:rPr>
        <w:t>12</w:t>
      </w:r>
      <w:r w:rsidRPr="00875BE5">
        <w:rPr>
          <w:rFonts w:cs="Arial"/>
          <w:b/>
          <w:smallCaps/>
        </w:rPr>
        <w:t>:</w:t>
      </w:r>
      <w:r w:rsidRPr="00875BE5">
        <w:rPr>
          <w:rFonts w:cs="Arial"/>
          <w:b/>
        </w:rPr>
        <w:t xml:space="preserve"> </w:t>
      </w:r>
      <w:r w:rsidRPr="00621B27">
        <w:rPr>
          <w:rFonts w:cs="Arial"/>
        </w:rPr>
        <w:t>Leitfaden Gebie</w:t>
      </w:r>
      <w:r>
        <w:rPr>
          <w:rFonts w:cs="Arial"/>
        </w:rPr>
        <w:t>t</w:t>
      </w:r>
      <w:r w:rsidRPr="00621B27">
        <w:rPr>
          <w:rFonts w:cs="Arial"/>
        </w:rPr>
        <w:t>seigene Gehölze</w:t>
      </w:r>
      <w:r>
        <w:rPr>
          <w:rFonts w:cs="Arial"/>
        </w:rPr>
        <w:t>. Ausgabe 2012</w:t>
      </w:r>
    </w:p>
    <w:p w14:paraId="2CF96FFB" w14:textId="63055B0D" w:rsidR="00C447A8" w:rsidRDefault="00C447A8" w:rsidP="00C447A8">
      <w:pPr>
        <w:jc w:val="left"/>
        <w:rPr>
          <w:rFonts w:cs="Arial"/>
        </w:rPr>
      </w:pPr>
      <w:r w:rsidRPr="00875BE5">
        <w:rPr>
          <w:rFonts w:cs="Arial"/>
          <w:b/>
          <w:smallCaps/>
        </w:rPr>
        <w:t>BM</w:t>
      </w:r>
      <w:r>
        <w:rPr>
          <w:rFonts w:cs="Arial"/>
          <w:b/>
          <w:smallCaps/>
        </w:rPr>
        <w:t>DV</w:t>
      </w:r>
      <w:r w:rsidRPr="00875BE5">
        <w:rPr>
          <w:rFonts w:cs="Arial"/>
          <w:b/>
          <w:smallCaps/>
        </w:rPr>
        <w:t xml:space="preserve"> (Bundesministerium für </w:t>
      </w:r>
      <w:r>
        <w:rPr>
          <w:rFonts w:cs="Arial"/>
          <w:b/>
          <w:smallCaps/>
        </w:rPr>
        <w:t xml:space="preserve">Digitales und </w:t>
      </w:r>
      <w:r w:rsidRPr="00875BE5">
        <w:rPr>
          <w:rFonts w:cs="Arial"/>
          <w:b/>
          <w:smallCaps/>
        </w:rPr>
        <w:t>Verkehr) 202</w:t>
      </w:r>
      <w:r>
        <w:rPr>
          <w:rFonts w:cs="Arial"/>
          <w:b/>
          <w:smallCaps/>
        </w:rPr>
        <w:t>3</w:t>
      </w:r>
      <w:r w:rsidRPr="00875BE5">
        <w:rPr>
          <w:rFonts w:cs="Arial"/>
          <w:b/>
          <w:smallCaps/>
        </w:rPr>
        <w:t>:</w:t>
      </w:r>
      <w:r w:rsidRPr="00875BE5">
        <w:rPr>
          <w:rFonts w:cs="Arial"/>
          <w:b/>
        </w:rPr>
        <w:t xml:space="preserve"> </w:t>
      </w:r>
      <w:r w:rsidRPr="00875BE5">
        <w:rPr>
          <w:rFonts w:cs="Arial"/>
        </w:rPr>
        <w:t>Anweisung zur Kostenermittlung und zur Veranschlagung von Straßenbaum</w:t>
      </w:r>
      <w:r>
        <w:rPr>
          <w:rFonts w:cs="Arial"/>
        </w:rPr>
        <w:t>aßnahmen (AKVS 2014). Ausgabe 04/2023</w:t>
      </w:r>
    </w:p>
    <w:p w14:paraId="381F101A" w14:textId="757149C8" w:rsidR="00E51A61" w:rsidRPr="00875BE5" w:rsidRDefault="00E51A61" w:rsidP="00E51A61">
      <w:pPr>
        <w:jc w:val="left"/>
        <w:rPr>
          <w:rFonts w:cs="Arial"/>
        </w:rPr>
      </w:pPr>
      <w:r w:rsidRPr="00875BE5">
        <w:rPr>
          <w:rFonts w:cs="Arial"/>
          <w:b/>
          <w:smallCaps/>
        </w:rPr>
        <w:t>BM</w:t>
      </w:r>
      <w:r>
        <w:rPr>
          <w:rFonts w:cs="Arial"/>
          <w:b/>
          <w:smallCaps/>
        </w:rPr>
        <w:t>DV</w:t>
      </w:r>
      <w:r w:rsidRPr="00875BE5">
        <w:rPr>
          <w:rFonts w:cs="Arial"/>
          <w:b/>
          <w:smallCaps/>
        </w:rPr>
        <w:t xml:space="preserve"> (Bundesministerium für </w:t>
      </w:r>
      <w:r>
        <w:rPr>
          <w:rFonts w:cs="Arial"/>
          <w:b/>
          <w:smallCaps/>
        </w:rPr>
        <w:t xml:space="preserve">Digitales und </w:t>
      </w:r>
      <w:r w:rsidRPr="00875BE5">
        <w:rPr>
          <w:rFonts w:cs="Arial"/>
          <w:b/>
          <w:smallCaps/>
        </w:rPr>
        <w:t>Verkehr) 202</w:t>
      </w:r>
      <w:r>
        <w:rPr>
          <w:rFonts w:cs="Arial"/>
          <w:b/>
          <w:smallCaps/>
        </w:rPr>
        <w:t>3</w:t>
      </w:r>
      <w:r w:rsidR="004B0C5C">
        <w:rPr>
          <w:rFonts w:cs="Arial"/>
          <w:b/>
          <w:smallCaps/>
        </w:rPr>
        <w:t xml:space="preserve"> mit FÖA Landschaftsplanung GmbH</w:t>
      </w:r>
      <w:r w:rsidRPr="00875BE5">
        <w:rPr>
          <w:rFonts w:cs="Arial"/>
          <w:b/>
          <w:smallCaps/>
        </w:rPr>
        <w:t>:</w:t>
      </w:r>
      <w:r w:rsidRPr="00875BE5">
        <w:rPr>
          <w:rFonts w:cs="Arial"/>
          <w:b/>
        </w:rPr>
        <w:t xml:space="preserve"> </w:t>
      </w:r>
      <w:r w:rsidRPr="00875BE5">
        <w:rPr>
          <w:rFonts w:cs="Arial"/>
        </w:rPr>
        <w:t>A</w:t>
      </w:r>
      <w:r>
        <w:rPr>
          <w:rFonts w:cs="Arial"/>
        </w:rPr>
        <w:t>rbeitshilfe Fledermäuse und Straßenverkehr, Bestandserfassung – Wirkungsprognose – Vermeidung / Kompensation. Ausgabe 2023</w:t>
      </w:r>
    </w:p>
    <w:p w14:paraId="66422834" w14:textId="00033F85" w:rsidR="0023738B" w:rsidRPr="00875BE5" w:rsidRDefault="0023738B" w:rsidP="00875BE5">
      <w:pPr>
        <w:jc w:val="left"/>
        <w:rPr>
          <w:rFonts w:cs="Arial"/>
        </w:rPr>
      </w:pPr>
      <w:r w:rsidRPr="00875BE5">
        <w:rPr>
          <w:rFonts w:cs="Arial"/>
          <w:b/>
        </w:rPr>
        <w:t>BMDV (</w:t>
      </w:r>
      <w:r w:rsidRPr="00875BE5">
        <w:rPr>
          <w:rFonts w:cs="Arial"/>
          <w:b/>
          <w:smallCaps/>
        </w:rPr>
        <w:t>Bundesministerium für Digitales und Verkehr</w:t>
      </w:r>
      <w:r w:rsidRPr="00875BE5">
        <w:rPr>
          <w:rFonts w:cs="Arial"/>
          <w:b/>
        </w:rPr>
        <w:t>) 2022:</w:t>
      </w:r>
      <w:r w:rsidRPr="00875BE5">
        <w:rPr>
          <w:rFonts w:cs="Arial"/>
        </w:rPr>
        <w:t xml:space="preserve"> Hinweise zur Berücksichtigung der großräumigen Klimawirkungen in der Vorhabenzulassung. Ausgabe 2022</w:t>
      </w:r>
    </w:p>
    <w:p w14:paraId="5B35679B" w14:textId="093675AE" w:rsidR="007C6744" w:rsidRDefault="007C6744" w:rsidP="00875BE5">
      <w:pPr>
        <w:jc w:val="left"/>
        <w:rPr>
          <w:rFonts w:cs="Arial"/>
        </w:rPr>
      </w:pPr>
      <w:r w:rsidRPr="00875BE5">
        <w:rPr>
          <w:rFonts w:cs="Arial"/>
          <w:b/>
        </w:rPr>
        <w:t>BMDV (</w:t>
      </w:r>
      <w:r w:rsidRPr="00875BE5">
        <w:rPr>
          <w:rFonts w:cs="Arial"/>
          <w:b/>
          <w:smallCaps/>
        </w:rPr>
        <w:t>Bundesministerium für Digitales und Verkehr</w:t>
      </w:r>
      <w:r w:rsidRPr="00875BE5">
        <w:rPr>
          <w:rFonts w:cs="Arial"/>
          <w:b/>
        </w:rPr>
        <w:t>) 2022:</w:t>
      </w:r>
      <w:r w:rsidRPr="00875BE5">
        <w:rPr>
          <w:rFonts w:cs="Arial"/>
        </w:rPr>
        <w:t xml:space="preserve"> Handbuch für die Vergabe und Ausführung von freiberuflichen Leistungen im Straßen- und Brückenbau (HVA F-StB)</w:t>
      </w:r>
      <w:r w:rsidR="004B2387">
        <w:rPr>
          <w:rFonts w:cs="Arial"/>
        </w:rPr>
        <w:t xml:space="preserve"> inkl. TVB Landschaft</w:t>
      </w:r>
      <w:r w:rsidRPr="00875BE5">
        <w:rPr>
          <w:rFonts w:cs="Arial"/>
        </w:rPr>
        <w:t>. Ausgabe 2022</w:t>
      </w:r>
    </w:p>
    <w:p w14:paraId="094D4E5C" w14:textId="111E0128" w:rsidR="00D807C2" w:rsidRDefault="00D807C2" w:rsidP="00875BE5">
      <w:pPr>
        <w:jc w:val="left"/>
        <w:rPr>
          <w:rFonts w:cs="Arial"/>
        </w:rPr>
      </w:pPr>
      <w:r w:rsidRPr="00875BE5">
        <w:rPr>
          <w:rFonts w:cs="Arial"/>
          <w:b/>
        </w:rPr>
        <w:t>BMDV (</w:t>
      </w:r>
      <w:r w:rsidRPr="00875BE5">
        <w:rPr>
          <w:rFonts w:cs="Arial"/>
          <w:b/>
          <w:smallCaps/>
        </w:rPr>
        <w:t>Bundesministerium für Digitales und Verkehr</w:t>
      </w:r>
      <w:r w:rsidRPr="00875BE5">
        <w:rPr>
          <w:rFonts w:cs="Arial"/>
          <w:b/>
        </w:rPr>
        <w:t>) 202</w:t>
      </w:r>
      <w:r>
        <w:rPr>
          <w:rFonts w:cs="Arial"/>
          <w:b/>
        </w:rPr>
        <w:t>1</w:t>
      </w:r>
      <w:r w:rsidRPr="00875BE5">
        <w:rPr>
          <w:rFonts w:cs="Arial"/>
          <w:b/>
        </w:rPr>
        <w:t>:</w:t>
      </w:r>
      <w:r w:rsidRPr="00875BE5">
        <w:rPr>
          <w:rFonts w:cs="Arial"/>
        </w:rPr>
        <w:t xml:space="preserve"> </w:t>
      </w:r>
      <w:r>
        <w:rPr>
          <w:rFonts w:cs="Arial"/>
        </w:rPr>
        <w:t>Minderung der indirekten Fallenwirkung in Straßenseitenräumen</w:t>
      </w:r>
      <w:r w:rsidRPr="00875BE5">
        <w:rPr>
          <w:rFonts w:cs="Arial"/>
        </w:rPr>
        <w:t>. Ausgabe 202</w:t>
      </w:r>
      <w:r>
        <w:rPr>
          <w:rFonts w:cs="Arial"/>
        </w:rPr>
        <w:t>1</w:t>
      </w:r>
    </w:p>
    <w:p w14:paraId="3F95BCA6" w14:textId="1137F5F9" w:rsidR="00D807C2" w:rsidRDefault="00D807C2" w:rsidP="00D807C2">
      <w:pPr>
        <w:jc w:val="left"/>
        <w:rPr>
          <w:rFonts w:cs="Arial"/>
        </w:rPr>
      </w:pPr>
      <w:r w:rsidRPr="00875BE5">
        <w:rPr>
          <w:rFonts w:cs="Arial"/>
          <w:b/>
        </w:rPr>
        <w:t>BMDV (</w:t>
      </w:r>
      <w:r w:rsidRPr="00875BE5">
        <w:rPr>
          <w:rFonts w:cs="Arial"/>
          <w:b/>
          <w:smallCaps/>
        </w:rPr>
        <w:t>Bundesministerium für Digitales und Verkehr</w:t>
      </w:r>
      <w:r w:rsidRPr="00875BE5">
        <w:rPr>
          <w:rFonts w:cs="Arial"/>
          <w:b/>
        </w:rPr>
        <w:t>) 202</w:t>
      </w:r>
      <w:r>
        <w:rPr>
          <w:rFonts w:cs="Arial"/>
          <w:b/>
        </w:rPr>
        <w:t>1</w:t>
      </w:r>
      <w:r w:rsidRPr="00875BE5">
        <w:rPr>
          <w:rFonts w:cs="Arial"/>
          <w:b/>
        </w:rPr>
        <w:t>:</w:t>
      </w:r>
      <w:r w:rsidRPr="00875BE5">
        <w:rPr>
          <w:rFonts w:cs="Arial"/>
        </w:rPr>
        <w:t xml:space="preserve"> </w:t>
      </w:r>
      <w:r>
        <w:rPr>
          <w:rFonts w:cs="Arial"/>
        </w:rPr>
        <w:t xml:space="preserve">Methoden der Baufeldfreiräumung, </w:t>
      </w:r>
      <w:r w:rsidRPr="00875BE5">
        <w:rPr>
          <w:rFonts w:cs="Arial"/>
        </w:rPr>
        <w:t>Ausgabe 202</w:t>
      </w:r>
      <w:r>
        <w:rPr>
          <w:rFonts w:cs="Arial"/>
        </w:rPr>
        <w:t>1</w:t>
      </w:r>
    </w:p>
    <w:p w14:paraId="67FAFF1D" w14:textId="68887051" w:rsidR="0040708C" w:rsidRPr="00875BE5" w:rsidRDefault="0040708C" w:rsidP="00875BE5">
      <w:pPr>
        <w:jc w:val="left"/>
        <w:rPr>
          <w:rFonts w:cs="Arial"/>
          <w:b/>
          <w:smallCaps/>
        </w:rPr>
      </w:pPr>
      <w:r w:rsidRPr="00875BE5">
        <w:rPr>
          <w:rFonts w:cs="Arial"/>
          <w:b/>
        </w:rPr>
        <w:t>BMVBS (</w:t>
      </w:r>
      <w:r w:rsidRPr="00875BE5">
        <w:rPr>
          <w:rFonts w:cs="Arial"/>
          <w:b/>
          <w:smallCaps/>
        </w:rPr>
        <w:t>Bundesministerium für Verkehr, Bau- und Stadtentwicklung</w:t>
      </w:r>
      <w:r w:rsidR="000F1A47" w:rsidRPr="00875BE5">
        <w:rPr>
          <w:rFonts w:cs="Arial"/>
          <w:b/>
        </w:rPr>
        <w:t xml:space="preserve">) </w:t>
      </w:r>
      <w:r w:rsidRPr="00875BE5">
        <w:rPr>
          <w:rFonts w:cs="Arial"/>
          <w:b/>
        </w:rPr>
        <w:t>2012:</w:t>
      </w:r>
      <w:r w:rsidRPr="00875BE5">
        <w:rPr>
          <w:rFonts w:cs="Arial"/>
        </w:rPr>
        <w:t xml:space="preserve"> Richtlinien zum Planungsprozess und für die einheitliche Gestaltung von Entwurfsunterlagen im Straßenbau (RE- Ausgabe 2012).</w:t>
      </w:r>
    </w:p>
    <w:p w14:paraId="28B69BDB" w14:textId="601FCAFB" w:rsidR="00694454" w:rsidRPr="00875BE5" w:rsidRDefault="00694454" w:rsidP="00875BE5">
      <w:pPr>
        <w:jc w:val="left"/>
        <w:rPr>
          <w:rFonts w:cs="Arial"/>
        </w:rPr>
      </w:pPr>
      <w:r w:rsidRPr="00875BE5">
        <w:rPr>
          <w:rFonts w:cs="Arial"/>
          <w:b/>
          <w:smallCaps/>
        </w:rPr>
        <w:t>BMVBS (Bundesmin</w:t>
      </w:r>
      <w:r w:rsidR="00D3185B" w:rsidRPr="00875BE5">
        <w:rPr>
          <w:rFonts w:cs="Arial"/>
          <w:b/>
          <w:smallCaps/>
        </w:rPr>
        <w:t>i</w:t>
      </w:r>
      <w:r w:rsidRPr="00875BE5">
        <w:rPr>
          <w:rFonts w:cs="Arial"/>
          <w:b/>
          <w:smallCaps/>
        </w:rPr>
        <w:t>ster</w:t>
      </w:r>
      <w:r w:rsidR="00D3185B" w:rsidRPr="00875BE5">
        <w:rPr>
          <w:rFonts w:cs="Arial"/>
          <w:b/>
          <w:smallCaps/>
        </w:rPr>
        <w:t>ium</w:t>
      </w:r>
      <w:r w:rsidRPr="00875BE5">
        <w:rPr>
          <w:rFonts w:cs="Arial"/>
          <w:b/>
          <w:smallCaps/>
        </w:rPr>
        <w:t xml:space="preserve"> für Verkehr, Bau- und Stadtentwicklung) 2010</w:t>
      </w:r>
      <w:r w:rsidRPr="00875BE5">
        <w:rPr>
          <w:rFonts w:cs="Arial"/>
          <w:b/>
        </w:rPr>
        <w:t xml:space="preserve">: </w:t>
      </w:r>
      <w:r w:rsidRPr="00875BE5">
        <w:rPr>
          <w:rFonts w:cs="Arial"/>
        </w:rPr>
        <w:t>Arbeitshilfe Vögel und Straßenverkehr. Ergebnis des FuE-Vorhabens FE 02.286/2007/LRB „Entwicklung eines Handlungsleitfadens für Vermeidung und Kompensation verkehrsbedingter Wirkungen auf die Avifauna“ der Bundesanstalt für Straßenwesen, Ausgabe 2010.</w:t>
      </w:r>
    </w:p>
    <w:p w14:paraId="45B74B10" w14:textId="565364CE" w:rsidR="00694454" w:rsidRPr="00875BE5" w:rsidRDefault="00694454" w:rsidP="00875BE5">
      <w:pPr>
        <w:jc w:val="left"/>
        <w:rPr>
          <w:rFonts w:cs="Arial"/>
        </w:rPr>
      </w:pPr>
      <w:r w:rsidRPr="00875BE5">
        <w:rPr>
          <w:rFonts w:cs="Arial"/>
          <w:b/>
          <w:smallCaps/>
        </w:rPr>
        <w:t>BMVBS (Bundesministerium für Verkehr, Bau- und Stadtentwicklung) 2011</w:t>
      </w:r>
      <w:r w:rsidRPr="00875BE5">
        <w:rPr>
          <w:rFonts w:cs="Arial"/>
          <w:b/>
        </w:rPr>
        <w:t>a</w:t>
      </w:r>
      <w:r w:rsidRPr="00875BE5">
        <w:rPr>
          <w:rFonts w:cs="Arial"/>
        </w:rPr>
        <w:t>: Richtlinien für die landschaftspflegerische Begleitplanung im Straßenbau (RLBP)</w:t>
      </w:r>
      <w:r w:rsidR="004E09DF" w:rsidRPr="00875BE5">
        <w:rPr>
          <w:rFonts w:cs="Arial"/>
        </w:rPr>
        <w:t xml:space="preserve"> inkl. Gutachten</w:t>
      </w:r>
      <w:r w:rsidRPr="00875BE5">
        <w:rPr>
          <w:rFonts w:cs="Arial"/>
        </w:rPr>
        <w:t>. Ausgabe 2011.</w:t>
      </w:r>
    </w:p>
    <w:p w14:paraId="28662A93" w14:textId="6EA53E92" w:rsidR="00694454" w:rsidRPr="00875BE5" w:rsidRDefault="00694454" w:rsidP="00875BE5">
      <w:pPr>
        <w:jc w:val="left"/>
        <w:rPr>
          <w:rFonts w:cs="Arial"/>
        </w:rPr>
      </w:pPr>
      <w:r w:rsidRPr="00875BE5">
        <w:rPr>
          <w:rFonts w:cs="Arial"/>
          <w:b/>
          <w:smallCaps/>
        </w:rPr>
        <w:t>BMVBS (Bundesministerium für Verke</w:t>
      </w:r>
      <w:r w:rsidR="000F1A47" w:rsidRPr="00875BE5">
        <w:rPr>
          <w:rFonts w:cs="Arial"/>
          <w:b/>
          <w:smallCaps/>
        </w:rPr>
        <w:t xml:space="preserve">hr, Bau- und Stadtentwicklung) </w:t>
      </w:r>
      <w:r w:rsidRPr="00875BE5">
        <w:rPr>
          <w:rFonts w:cs="Arial"/>
          <w:b/>
          <w:smallCaps/>
        </w:rPr>
        <w:t>2011</w:t>
      </w:r>
      <w:r w:rsidRPr="00875BE5">
        <w:rPr>
          <w:rFonts w:cs="Arial"/>
          <w:b/>
        </w:rPr>
        <w:t>b</w:t>
      </w:r>
      <w:r w:rsidRPr="00875BE5">
        <w:rPr>
          <w:rFonts w:cs="Arial"/>
        </w:rPr>
        <w:t>: Musterkarten für die einheitliche Gestaltung Landschaftspflegerischer Begleitpläne im Straßenbau (Musterkarten LBP). Ausgabe 2011</w:t>
      </w:r>
    </w:p>
    <w:p w14:paraId="54AB9FD8" w14:textId="740CF407" w:rsidR="00836071" w:rsidRPr="00875BE5" w:rsidRDefault="00836071" w:rsidP="00875BE5">
      <w:pPr>
        <w:jc w:val="left"/>
        <w:rPr>
          <w:rFonts w:cs="Arial"/>
        </w:rPr>
      </w:pPr>
      <w:r w:rsidRPr="00875BE5">
        <w:rPr>
          <w:rFonts w:cs="Arial"/>
          <w:b/>
          <w:smallCaps/>
        </w:rPr>
        <w:t>BMVI (Bundesministerium für Verkehr und digitale Infrastruktur) 2021</w:t>
      </w:r>
      <w:r w:rsidRPr="00875BE5">
        <w:rPr>
          <w:rFonts w:cs="Arial"/>
          <w:b/>
        </w:rPr>
        <w:t xml:space="preserve">: </w:t>
      </w:r>
      <w:r w:rsidRPr="00875BE5">
        <w:rPr>
          <w:rFonts w:cs="Arial"/>
        </w:rPr>
        <w:t>Technische Vertragsbedingungen Landschaftspflegerische Leistungen (TVB-Landschaft). Ausgabe 2021</w:t>
      </w:r>
    </w:p>
    <w:p w14:paraId="0085DE87" w14:textId="3412344E" w:rsidR="00694454" w:rsidRPr="00875BE5" w:rsidRDefault="00694454" w:rsidP="00875BE5">
      <w:pPr>
        <w:jc w:val="left"/>
        <w:rPr>
          <w:rFonts w:cs="Arial"/>
        </w:rPr>
      </w:pPr>
      <w:r w:rsidRPr="00875BE5">
        <w:rPr>
          <w:rFonts w:cs="Arial"/>
          <w:b/>
          <w:smallCaps/>
        </w:rPr>
        <w:t>BMVI (Bundesministerium für Verkehr und digitale Infrastruktur) 2021</w:t>
      </w:r>
      <w:r w:rsidRPr="00875BE5">
        <w:rPr>
          <w:rFonts w:cs="Arial"/>
          <w:b/>
        </w:rPr>
        <w:t xml:space="preserve">: </w:t>
      </w:r>
      <w:r w:rsidRPr="00875BE5">
        <w:rPr>
          <w:rFonts w:cs="Arial"/>
        </w:rPr>
        <w:t>Leistungsheft für den Straßenbetrieb auf Bundesfernstraßen. Ausgabe 11/2021</w:t>
      </w:r>
    </w:p>
    <w:p w14:paraId="4C114DCB" w14:textId="3D0CE09E" w:rsidR="00741112" w:rsidRPr="00875BE5" w:rsidRDefault="00741112" w:rsidP="00875BE5">
      <w:pPr>
        <w:jc w:val="left"/>
        <w:rPr>
          <w:rFonts w:cs="Arial"/>
        </w:rPr>
      </w:pPr>
      <w:r w:rsidRPr="00875BE5">
        <w:rPr>
          <w:rFonts w:cs="Arial"/>
          <w:b/>
          <w:smallCaps/>
        </w:rPr>
        <w:t>BMVI (Bundesministerium für Verkehr und digitale Infrastruktur) 2020</w:t>
      </w:r>
      <w:r w:rsidRPr="00875BE5">
        <w:rPr>
          <w:rFonts w:cs="Arial"/>
          <w:b/>
        </w:rPr>
        <w:t xml:space="preserve">: </w:t>
      </w:r>
      <w:r w:rsidRPr="00875BE5">
        <w:rPr>
          <w:rFonts w:cs="Arial"/>
        </w:rPr>
        <w:t>PlafeR Richtlinien für die Planfeststellung nach dem Bundesfernstraßengesetz (Planfeststellungsrichtlinien 2019). Stand 03/2020</w:t>
      </w:r>
    </w:p>
    <w:p w14:paraId="63984FAA" w14:textId="25704ACC" w:rsidR="00694454" w:rsidRPr="00875BE5" w:rsidRDefault="00694454" w:rsidP="00875BE5">
      <w:pPr>
        <w:jc w:val="left"/>
        <w:rPr>
          <w:rFonts w:cs="Arial"/>
        </w:rPr>
      </w:pPr>
      <w:r w:rsidRPr="00875BE5">
        <w:rPr>
          <w:rFonts w:cs="Arial"/>
          <w:b/>
          <w:smallCaps/>
        </w:rPr>
        <w:t>Borkenhagen, J., Pieck, S. &amp; Fischer, S.</w:t>
      </w:r>
      <w:r w:rsidR="000F1A47" w:rsidRPr="00875BE5">
        <w:rPr>
          <w:rFonts w:cs="Arial"/>
          <w:b/>
        </w:rPr>
        <w:t xml:space="preserve"> 2019</w:t>
      </w:r>
      <w:r w:rsidRPr="00875BE5">
        <w:rPr>
          <w:rFonts w:cs="Arial"/>
          <w:b/>
        </w:rPr>
        <w:t>:</w:t>
      </w:r>
      <w:r w:rsidRPr="00875BE5">
        <w:rPr>
          <w:rFonts w:cs="Arial"/>
        </w:rPr>
        <w:t xml:space="preserve"> Rahmenbedingungen erfolgreicher Kompensation im Straßenbau. Forschung Straßenbau und Straßenverkehrstechnik, Heft 1136, 123 S.</w:t>
      </w:r>
    </w:p>
    <w:p w14:paraId="65350CD0" w14:textId="77777777" w:rsidR="00694454" w:rsidRPr="00875BE5" w:rsidRDefault="00694454" w:rsidP="00875BE5">
      <w:pPr>
        <w:spacing w:line="276" w:lineRule="auto"/>
        <w:jc w:val="left"/>
        <w:rPr>
          <w:rFonts w:cs="Arial"/>
        </w:rPr>
      </w:pPr>
      <w:r w:rsidRPr="00875BE5">
        <w:rPr>
          <w:rFonts w:cs="Arial"/>
          <w:b/>
        </w:rPr>
        <w:t xml:space="preserve">DIN e.V. (Hrsg.) (DIN 18915:2018-06, 2018): </w:t>
      </w:r>
      <w:r w:rsidRPr="00875BE5">
        <w:rPr>
          <w:rFonts w:cs="Arial"/>
        </w:rPr>
        <w:t>DIN 18915:2018-06 Vegetationstechnik im Landschaftsbau – Bodenarbeiten, Beuth-Verlag, Berlin, 2018.</w:t>
      </w:r>
    </w:p>
    <w:p w14:paraId="3F398285" w14:textId="77777777" w:rsidR="00694454" w:rsidRPr="00875BE5" w:rsidRDefault="00694454" w:rsidP="00875BE5">
      <w:pPr>
        <w:jc w:val="left"/>
        <w:rPr>
          <w:rFonts w:cs="Arial"/>
        </w:rPr>
      </w:pPr>
      <w:r w:rsidRPr="00875BE5">
        <w:rPr>
          <w:rFonts w:cs="Arial"/>
          <w:b/>
        </w:rPr>
        <w:t xml:space="preserve">DIN e.V. (Hrsg.) (DIN 276-1:2008-12, 2008): </w:t>
      </w:r>
      <w:r w:rsidRPr="00875BE5">
        <w:rPr>
          <w:rFonts w:cs="Arial"/>
        </w:rPr>
        <w:t>DIN 276-1:2008-12, Kosten im Bauwesen, Teil 1: Hochbau, Beuth-Verlag, Berlin, 2008.</w:t>
      </w:r>
    </w:p>
    <w:p w14:paraId="1C5104EE" w14:textId="143F5B9E" w:rsidR="00694454" w:rsidRPr="00875BE5" w:rsidRDefault="00694454" w:rsidP="00875BE5">
      <w:pPr>
        <w:spacing w:line="276" w:lineRule="auto"/>
        <w:jc w:val="left"/>
        <w:rPr>
          <w:rFonts w:cs="Arial"/>
        </w:rPr>
      </w:pPr>
      <w:r w:rsidRPr="00875BE5">
        <w:rPr>
          <w:rFonts w:cs="Arial"/>
          <w:b/>
        </w:rPr>
        <w:t xml:space="preserve">DIN e.V. (Hrsg.) (DIN 18920:1990-09, 1990): </w:t>
      </w:r>
      <w:r w:rsidRPr="00875BE5">
        <w:rPr>
          <w:rFonts w:cs="Arial"/>
        </w:rPr>
        <w:t>DIN 18920:1990-09 Vegetationstechnik im Landschaftsbau; Schutz von Bäumen, Pflanzenbeständen und Vegetationsflächen bei Baumaßnahmen, Beuth-Verlag, Berlin, 1990</w:t>
      </w:r>
    </w:p>
    <w:p w14:paraId="6B36E56A" w14:textId="668DFC53" w:rsidR="00694454" w:rsidRPr="00875BE5" w:rsidRDefault="00694454" w:rsidP="00875BE5">
      <w:pPr>
        <w:jc w:val="left"/>
        <w:rPr>
          <w:rFonts w:cs="Arial"/>
          <w:b/>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2022</w:t>
      </w:r>
      <w:r w:rsidRPr="00875BE5">
        <w:rPr>
          <w:rFonts w:cs="Arial"/>
          <w:b/>
        </w:rPr>
        <w:t xml:space="preserve">: </w:t>
      </w:r>
      <w:r w:rsidRPr="00875BE5">
        <w:rPr>
          <w:rFonts w:cs="Arial"/>
        </w:rPr>
        <w:t>Merkblatt zu Anlage von Querungshilfen für Tiere und zur Vernetzung von Lebensräumen an Straßen, Ausgabe 2022</w:t>
      </w:r>
      <w:r w:rsidRPr="00875BE5">
        <w:rPr>
          <w:rFonts w:cs="Arial"/>
          <w:b/>
        </w:rPr>
        <w:t>.</w:t>
      </w:r>
    </w:p>
    <w:p w14:paraId="51732047" w14:textId="06CE1749" w:rsidR="00BC17DC" w:rsidRPr="00875BE5" w:rsidRDefault="00BC17DC" w:rsidP="00875BE5">
      <w:pPr>
        <w:jc w:val="left"/>
        <w:rPr>
          <w:rFonts w:cs="Arial"/>
          <w:b/>
        </w:rPr>
      </w:pPr>
      <w:r w:rsidRPr="003F3E03">
        <w:rPr>
          <w:rFonts w:cs="Arial"/>
          <w:b/>
          <w:smallCaps/>
        </w:rPr>
        <w:t>FGSV (Forschungsgesellschaft für Strassen- und V</w:t>
      </w:r>
      <w:r w:rsidR="00D3185B" w:rsidRPr="003F3E03">
        <w:rPr>
          <w:rFonts w:cs="Arial"/>
          <w:b/>
          <w:smallCaps/>
        </w:rPr>
        <w:t>erkehrswesen, Arbeitsgruppe Strass</w:t>
      </w:r>
      <w:r w:rsidRPr="003F3E03">
        <w:rPr>
          <w:rFonts w:cs="Arial"/>
          <w:b/>
          <w:smallCaps/>
        </w:rPr>
        <w:t>enentwurf)</w:t>
      </w:r>
      <w:r w:rsidRPr="003F3E03">
        <w:rPr>
          <w:rFonts w:cs="Arial"/>
          <w:smallCaps/>
        </w:rPr>
        <w:t xml:space="preserve"> </w:t>
      </w:r>
      <w:r w:rsidRPr="003F3E03">
        <w:rPr>
          <w:rFonts w:cs="Arial"/>
          <w:b/>
          <w:smallCaps/>
        </w:rPr>
        <w:t>202</w:t>
      </w:r>
      <w:r w:rsidR="00102636" w:rsidRPr="003F3E03">
        <w:rPr>
          <w:rFonts w:cs="Arial"/>
          <w:b/>
          <w:smallCaps/>
        </w:rPr>
        <w:t>3</w:t>
      </w:r>
      <w:r w:rsidRPr="003F3E03">
        <w:rPr>
          <w:rFonts w:cs="Arial"/>
          <w:b/>
        </w:rPr>
        <w:t xml:space="preserve">: </w:t>
      </w:r>
      <w:r w:rsidRPr="003F3E03">
        <w:rPr>
          <w:rFonts w:cs="Arial"/>
        </w:rPr>
        <w:t>Richtlinie zum Schutz von Bäumen und Vegetationsbeständen bei Baumaßnahmen</w:t>
      </w:r>
      <w:r w:rsidR="00C50771" w:rsidRPr="003F3E03">
        <w:rPr>
          <w:rFonts w:cs="Arial"/>
        </w:rPr>
        <w:t xml:space="preserve"> (RSBB)</w:t>
      </w:r>
      <w:r w:rsidRPr="003F3E03">
        <w:rPr>
          <w:rFonts w:cs="Arial"/>
        </w:rPr>
        <w:t>, Ausgabe 202</w:t>
      </w:r>
      <w:r w:rsidR="00102636" w:rsidRPr="003F3E03">
        <w:rPr>
          <w:rFonts w:cs="Arial"/>
        </w:rPr>
        <w:t>3</w:t>
      </w:r>
      <w:r w:rsidRPr="00464E49">
        <w:rPr>
          <w:rFonts w:cs="Arial"/>
          <w:b/>
        </w:rPr>
        <w:t>.</w:t>
      </w:r>
    </w:p>
    <w:p w14:paraId="55787D2B" w14:textId="41D70CB9" w:rsidR="0040708C" w:rsidRDefault="0040708C"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2021</w:t>
      </w:r>
      <w:r w:rsidRPr="00875BE5">
        <w:rPr>
          <w:rFonts w:cs="Arial"/>
          <w:b/>
        </w:rPr>
        <w:t xml:space="preserve">: </w:t>
      </w:r>
      <w:r w:rsidRPr="00875BE5">
        <w:rPr>
          <w:rFonts w:cs="Arial"/>
        </w:rPr>
        <w:t>Merkblatt zur Berücksichtigung der Wasserrahmenrichtlinie in der Straßenplanung (M WRRL). Ausgabe 2021</w:t>
      </w:r>
    </w:p>
    <w:p w14:paraId="6FBCDCBB" w14:textId="53AE04DE" w:rsidR="007D2813" w:rsidRDefault="007D2813" w:rsidP="007D2813">
      <w:pPr>
        <w:jc w:val="left"/>
        <w:rPr>
          <w:rFonts w:cs="Arial"/>
        </w:rPr>
      </w:pPr>
      <w:r w:rsidRPr="00875BE5">
        <w:rPr>
          <w:rFonts w:cs="Arial"/>
          <w:b/>
          <w:smallCaps/>
        </w:rPr>
        <w:t xml:space="preserve">FGSV (Forschungsgesellschaft für Strassen- und Verkehrswesen, </w:t>
      </w:r>
      <w:r>
        <w:rPr>
          <w:rFonts w:cs="Arial"/>
          <w:b/>
          <w:smallCaps/>
        </w:rPr>
        <w:t>Querschnittsausschuss</w:t>
      </w:r>
      <w:r w:rsidRPr="00875BE5">
        <w:rPr>
          <w:rFonts w:cs="Arial"/>
          <w:b/>
          <w:smallCaps/>
        </w:rPr>
        <w:t>)</w:t>
      </w:r>
      <w:r w:rsidRPr="00875BE5">
        <w:rPr>
          <w:rFonts w:cs="Arial"/>
          <w:b/>
        </w:rPr>
        <w:t xml:space="preserve">: </w:t>
      </w:r>
      <w:r>
        <w:rPr>
          <w:rFonts w:cs="Arial"/>
          <w:b/>
        </w:rPr>
        <w:t>Standardleistungskatalog für den Straßen- und Brückenbau</w:t>
      </w:r>
      <w:r w:rsidR="00FB07C5">
        <w:rPr>
          <w:rFonts w:cs="Arial"/>
          <w:b/>
        </w:rPr>
        <w:t xml:space="preserve"> (STLK)</w:t>
      </w:r>
      <w:r>
        <w:rPr>
          <w:rFonts w:cs="Arial"/>
          <w:b/>
        </w:rPr>
        <w:t>, Leistungsbereich 107 Landschaftsbauarbeiten</w:t>
      </w:r>
      <w:r w:rsidRPr="00875BE5">
        <w:rPr>
          <w:rFonts w:cs="Arial"/>
        </w:rPr>
        <w:t xml:space="preserve">. Ausgabe </w:t>
      </w:r>
      <w:r w:rsidR="00FB07C5">
        <w:rPr>
          <w:rFonts w:cs="Arial"/>
        </w:rPr>
        <w:t>2018, Korrekturfassung März 2021</w:t>
      </w:r>
    </w:p>
    <w:p w14:paraId="7BCE2CA6" w14:textId="159ECAD2" w:rsidR="0040708C" w:rsidRPr="00875BE5" w:rsidRDefault="0040708C"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2021</w:t>
      </w:r>
      <w:r w:rsidRPr="00875BE5">
        <w:rPr>
          <w:rFonts w:cs="Arial"/>
          <w:b/>
        </w:rPr>
        <w:t xml:space="preserve">: </w:t>
      </w:r>
      <w:r w:rsidRPr="00875BE5">
        <w:rPr>
          <w:rFonts w:cs="Arial"/>
        </w:rPr>
        <w:t>Hinweise zur Wirksamkeit landschaftspflegerischer Maßnahmen im Straßenbau (H LPM). Ausgabe 2021</w:t>
      </w:r>
    </w:p>
    <w:p w14:paraId="4B1921CF" w14:textId="07D79BDB" w:rsidR="000F1A47" w:rsidRPr="00875BE5" w:rsidRDefault="000F1A47" w:rsidP="00875BE5">
      <w:pPr>
        <w:pStyle w:val="textkrper0"/>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rPr>
        <w:t>2019</w:t>
      </w:r>
      <w:r w:rsidRPr="00875BE5">
        <w:rPr>
          <w:rFonts w:cs="Arial"/>
        </w:rPr>
        <w:t>: Hinweise zum Risikomanagement und Monitoring landschaftspflegerischer Maßnahmen im Straßenbau (H RM). Ausgabe 2019</w:t>
      </w:r>
    </w:p>
    <w:p w14:paraId="4AF73094" w14:textId="7582D18F" w:rsidR="0040708C" w:rsidRPr="00875BE5" w:rsidRDefault="0040708C"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2019</w:t>
      </w:r>
      <w:r w:rsidRPr="00875BE5">
        <w:rPr>
          <w:rFonts w:cs="Arial"/>
          <w:b/>
        </w:rPr>
        <w:t xml:space="preserve">: </w:t>
      </w:r>
      <w:r w:rsidRPr="00875BE5">
        <w:rPr>
          <w:rFonts w:cs="Arial"/>
        </w:rPr>
        <w:t>Hinweise zur Prüfung von Stickstoffeinträgen in der FFH-Verträglichkeitsprüfung für Straßen. H PSE – Stickstoffleitfaden Straße. Ausgabe 2019</w:t>
      </w:r>
    </w:p>
    <w:p w14:paraId="340C143C" w14:textId="6C564C31" w:rsidR="00694454" w:rsidRPr="00875BE5" w:rsidRDefault="00694454"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rPr>
        <w:t xml:space="preserve"> </w:t>
      </w:r>
      <w:r w:rsidRPr="00875BE5">
        <w:rPr>
          <w:rFonts w:cs="Arial"/>
          <w:b/>
        </w:rPr>
        <w:t xml:space="preserve">2018: </w:t>
      </w:r>
      <w:r w:rsidRPr="00875BE5">
        <w:rPr>
          <w:rFonts w:cs="Arial"/>
        </w:rPr>
        <w:t>Merkblatt für die Erhaltung von Verkehrsflächen mit Baumbestand</w:t>
      </w:r>
      <w:r w:rsidR="00520360">
        <w:rPr>
          <w:rFonts w:cs="Arial"/>
        </w:rPr>
        <w:t xml:space="preserve"> – M EVB</w:t>
      </w:r>
      <w:r w:rsidRPr="00875BE5">
        <w:rPr>
          <w:rFonts w:cs="Arial"/>
        </w:rPr>
        <w:t>, Ausgabe 2019.</w:t>
      </w:r>
    </w:p>
    <w:p w14:paraId="4E711E08" w14:textId="58BB069F" w:rsidR="00694454" w:rsidRPr="00875BE5" w:rsidRDefault="00694454"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2017:</w:t>
      </w:r>
      <w:r w:rsidRPr="00875BE5">
        <w:rPr>
          <w:rFonts w:cs="Arial"/>
        </w:rPr>
        <w:t xml:space="preserve"> Hinweise zum Artenschutz beim Bau von Straßenbau - H ArtB, Ausgabe 2017.</w:t>
      </w:r>
    </w:p>
    <w:p w14:paraId="649A09BF" w14:textId="4947CBAB" w:rsidR="00694454" w:rsidRDefault="00694454"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2016:</w:t>
      </w:r>
      <w:r w:rsidRPr="00875BE5">
        <w:rPr>
          <w:rFonts w:cs="Arial"/>
        </w:rPr>
        <w:t xml:space="preserve"> Richtlinien für bautechnische Maßnahmen an Straßen in Wasserschutzgebieten - RiStWag, Ausgabe 2016.</w:t>
      </w:r>
    </w:p>
    <w:p w14:paraId="1F603FEB" w14:textId="40DCED64" w:rsidR="00814297" w:rsidRDefault="00814297" w:rsidP="00814297">
      <w:pPr>
        <w:jc w:val="left"/>
        <w:rPr>
          <w:rFonts w:cs="Arial"/>
        </w:rPr>
      </w:pPr>
      <w:r w:rsidRPr="00875BE5">
        <w:rPr>
          <w:rFonts w:cs="Arial"/>
          <w:b/>
          <w:smallCaps/>
        </w:rPr>
        <w:t xml:space="preserve">FGSV (Forschungsgesellschaft für Strassen- und Verkehrswesen, </w:t>
      </w:r>
      <w:r>
        <w:rPr>
          <w:rFonts w:cs="Arial"/>
          <w:b/>
          <w:smallCaps/>
        </w:rPr>
        <w:t>Querschnittsausschuss</w:t>
      </w:r>
      <w:r w:rsidRPr="00875BE5">
        <w:rPr>
          <w:rFonts w:cs="Arial"/>
          <w:b/>
          <w:smallCaps/>
        </w:rPr>
        <w:t>)</w:t>
      </w:r>
      <w:r w:rsidRPr="00875BE5">
        <w:rPr>
          <w:rFonts w:cs="Arial"/>
          <w:b/>
        </w:rPr>
        <w:t xml:space="preserve">: </w:t>
      </w:r>
      <w:r>
        <w:rPr>
          <w:rFonts w:cs="Arial"/>
          <w:b/>
        </w:rPr>
        <w:t>Standardleistungskatalog für den Straßen- und Brückenbau (STLK), Leistungsbereich 104 Pflanzenlieferung</w:t>
      </w:r>
      <w:r w:rsidRPr="00875BE5">
        <w:rPr>
          <w:rFonts w:cs="Arial"/>
        </w:rPr>
        <w:t xml:space="preserve">. Ausgabe </w:t>
      </w:r>
      <w:r>
        <w:rPr>
          <w:rFonts w:cs="Arial"/>
        </w:rPr>
        <w:t>2016.</w:t>
      </w:r>
    </w:p>
    <w:p w14:paraId="190A3EF8" w14:textId="249DAFC3" w:rsidR="0040708C" w:rsidRPr="00875BE5" w:rsidRDefault="0040708C" w:rsidP="00875BE5">
      <w:pPr>
        <w:jc w:val="left"/>
        <w:rPr>
          <w:rFonts w:cs="Arial"/>
        </w:rPr>
      </w:pPr>
      <w:r w:rsidRPr="00875BE5">
        <w:rPr>
          <w:rFonts w:cs="Arial"/>
          <w:b/>
          <w:smallCaps/>
        </w:rPr>
        <w:t>FGSV (Forschungsgesellschaft für Strassen- und Verkehrswesen, Arbeitsgruppe Stra</w:t>
      </w:r>
      <w:r w:rsidR="00D3185B" w:rsidRPr="00875BE5">
        <w:rPr>
          <w:rFonts w:cs="Arial"/>
          <w:b/>
          <w:smallCaps/>
        </w:rPr>
        <w:t>ss</w:t>
      </w:r>
      <w:r w:rsidRPr="00875BE5">
        <w:rPr>
          <w:rFonts w:cs="Arial"/>
          <w:b/>
          <w:smallCaps/>
        </w:rPr>
        <w:t>enentwurf)</w:t>
      </w:r>
      <w:r w:rsidRPr="00875BE5">
        <w:rPr>
          <w:rFonts w:cs="Arial"/>
          <w:smallCaps/>
        </w:rPr>
        <w:t xml:space="preserve"> </w:t>
      </w:r>
      <w:r w:rsidRPr="00875BE5">
        <w:rPr>
          <w:rFonts w:cs="Arial"/>
          <w:b/>
          <w:smallCaps/>
        </w:rPr>
        <w:t>2013:</w:t>
      </w:r>
      <w:r w:rsidRPr="00875BE5">
        <w:rPr>
          <w:rFonts w:cs="Arial"/>
        </w:rPr>
        <w:t xml:space="preserve"> Empfehlungen für die landschaftspflegerische Ausführungsplanung im Straßenbau (ELA). Ausgabe 2013.</w:t>
      </w:r>
    </w:p>
    <w:p w14:paraId="67359BF4" w14:textId="1B13C4C7" w:rsidR="00FB384D" w:rsidRPr="00875BE5" w:rsidRDefault="00FB384D" w:rsidP="00875BE5">
      <w:pPr>
        <w:jc w:val="left"/>
        <w:rPr>
          <w:rFonts w:cs="Arial"/>
        </w:rPr>
      </w:pPr>
      <w:r w:rsidRPr="00875BE5">
        <w:rPr>
          <w:rFonts w:cs="Arial"/>
          <w:b/>
          <w:smallCaps/>
        </w:rPr>
        <w:t>FGSV (Forschungsgesellschaft für Strassen- und Ve</w:t>
      </w:r>
      <w:r w:rsidR="00D3185B" w:rsidRPr="00875BE5">
        <w:rPr>
          <w:rFonts w:cs="Arial"/>
          <w:b/>
          <w:smallCaps/>
        </w:rPr>
        <w:t>rkehrswesen, Arbeitsgruppe Strass</w:t>
      </w:r>
      <w:r w:rsidRPr="00875BE5">
        <w:rPr>
          <w:rFonts w:cs="Arial"/>
          <w:b/>
          <w:smallCaps/>
        </w:rPr>
        <w:t>enentwurf) 2009</w:t>
      </w:r>
      <w:r w:rsidRPr="00875BE5">
        <w:rPr>
          <w:rFonts w:cs="Arial"/>
          <w:b/>
        </w:rPr>
        <w:t xml:space="preserve">: </w:t>
      </w:r>
      <w:r w:rsidRPr="00875BE5">
        <w:rPr>
          <w:rFonts w:cs="Arial"/>
        </w:rPr>
        <w:t>Richtlinien für den passiven Schutz an Straßen durch Fahrzeug-Rückhaltesysteme (RPS) – Ausgabe 2009</w:t>
      </w:r>
    </w:p>
    <w:p w14:paraId="0288174D" w14:textId="240DC0F7" w:rsidR="00FB384D" w:rsidRDefault="00FB384D" w:rsidP="00875BE5">
      <w:pPr>
        <w:jc w:val="left"/>
        <w:rPr>
          <w:rFonts w:cs="Arial"/>
        </w:rPr>
      </w:pPr>
      <w:r w:rsidRPr="00875BE5">
        <w:rPr>
          <w:rFonts w:cs="Arial"/>
          <w:b/>
          <w:smallCaps/>
        </w:rPr>
        <w:t>FGSV (Forschungsgesellschaft für Strassen- und Ve</w:t>
      </w:r>
      <w:r w:rsidR="00D3185B" w:rsidRPr="00875BE5">
        <w:rPr>
          <w:rFonts w:cs="Arial"/>
          <w:b/>
          <w:smallCaps/>
        </w:rPr>
        <w:t>rkehrswesen, Arbeitsgruppe Strass</w:t>
      </w:r>
      <w:r w:rsidRPr="00875BE5">
        <w:rPr>
          <w:rFonts w:cs="Arial"/>
          <w:b/>
          <w:smallCaps/>
        </w:rPr>
        <w:t>enentwurf) 2006</w:t>
      </w:r>
      <w:r w:rsidRPr="00875BE5">
        <w:rPr>
          <w:rFonts w:cs="Arial"/>
          <w:b/>
        </w:rPr>
        <w:t xml:space="preserve">: </w:t>
      </w:r>
      <w:r w:rsidRPr="00875BE5">
        <w:rPr>
          <w:rFonts w:cs="Arial"/>
        </w:rPr>
        <w:t>Empfehlungen zum Schutz vor Unfällen mit Aufprall auf Bäume</w:t>
      </w:r>
      <w:r w:rsidRPr="00875BE5">
        <w:rPr>
          <w:rFonts w:cs="Arial"/>
          <w:b/>
        </w:rPr>
        <w:t xml:space="preserve"> </w:t>
      </w:r>
      <w:r w:rsidRPr="00875BE5">
        <w:rPr>
          <w:rFonts w:cs="Arial"/>
        </w:rPr>
        <w:t>(ESAB) – Ausgabe 2006</w:t>
      </w:r>
    </w:p>
    <w:p w14:paraId="61B52A17" w14:textId="2C63F946" w:rsidR="00F9790C" w:rsidRDefault="00F9790C" w:rsidP="00F9790C">
      <w:pPr>
        <w:jc w:val="left"/>
        <w:rPr>
          <w:rFonts w:cs="Arial"/>
        </w:rPr>
      </w:pPr>
      <w:r w:rsidRPr="00875BE5">
        <w:rPr>
          <w:rFonts w:cs="Arial"/>
          <w:b/>
          <w:smallCaps/>
        </w:rPr>
        <w:t>F</w:t>
      </w:r>
      <w:r>
        <w:rPr>
          <w:rFonts w:cs="Arial"/>
          <w:b/>
          <w:smallCaps/>
        </w:rPr>
        <w:t>LL</w:t>
      </w:r>
      <w:r w:rsidRPr="00875BE5">
        <w:rPr>
          <w:rFonts w:cs="Arial"/>
          <w:b/>
          <w:smallCaps/>
        </w:rPr>
        <w:t xml:space="preserve"> (Forschungsgesellschaft für Strassen- und Verkehrswesen, Arbeitsgruppe Strassenentwurf) 20</w:t>
      </w:r>
      <w:r>
        <w:rPr>
          <w:rFonts w:cs="Arial"/>
          <w:b/>
          <w:smallCaps/>
        </w:rPr>
        <w:t>14:</w:t>
      </w:r>
      <w:r w:rsidRPr="00F9790C">
        <w:t xml:space="preserve"> </w:t>
      </w:r>
      <w:r>
        <w:t>Empfehlungen für Begrünungen mit gebietseigenem Saatgut</w:t>
      </w:r>
      <w:r w:rsidRPr="00875BE5">
        <w:rPr>
          <w:rFonts w:cs="Arial"/>
        </w:rPr>
        <w:t xml:space="preserve"> </w:t>
      </w:r>
      <w:r>
        <w:rPr>
          <w:rFonts w:cs="Arial"/>
        </w:rPr>
        <w:t>– Ausgabe 2014</w:t>
      </w:r>
    </w:p>
    <w:p w14:paraId="3E80FBD9" w14:textId="57117DAD" w:rsidR="00F9790C" w:rsidRDefault="00F9790C" w:rsidP="00F9790C">
      <w:pPr>
        <w:jc w:val="left"/>
        <w:rPr>
          <w:rFonts w:cs="Arial"/>
        </w:rPr>
      </w:pPr>
      <w:r w:rsidRPr="00875BE5">
        <w:rPr>
          <w:rFonts w:cs="Arial"/>
          <w:b/>
          <w:smallCaps/>
        </w:rPr>
        <w:t>F</w:t>
      </w:r>
      <w:r>
        <w:rPr>
          <w:rFonts w:cs="Arial"/>
          <w:b/>
          <w:smallCaps/>
        </w:rPr>
        <w:t>LL</w:t>
      </w:r>
      <w:r w:rsidRPr="00875BE5">
        <w:rPr>
          <w:rFonts w:cs="Arial"/>
          <w:b/>
          <w:smallCaps/>
        </w:rPr>
        <w:t xml:space="preserve"> (Forschungsgesellschaft für Strassen- und Verkehrswesen, Arbeitsgruppe Strassenentwurf) 20</w:t>
      </w:r>
      <w:r>
        <w:rPr>
          <w:rFonts w:cs="Arial"/>
          <w:b/>
          <w:smallCaps/>
        </w:rPr>
        <w:t>10:</w:t>
      </w:r>
      <w:r w:rsidRPr="00F9790C">
        <w:t xml:space="preserve"> </w:t>
      </w:r>
      <w:r>
        <w:t>Empfehlungen für Baumpflanzungen - Teil 2 Standortvorbereitungen für Neupflanzungen; Pflanzgruben und Wurzelraumerweiterung, Bauweisen und Substrate</w:t>
      </w:r>
      <w:r w:rsidRPr="00875BE5">
        <w:rPr>
          <w:rFonts w:cs="Arial"/>
        </w:rPr>
        <w:t xml:space="preserve"> </w:t>
      </w:r>
      <w:r>
        <w:rPr>
          <w:rFonts w:cs="Arial"/>
        </w:rPr>
        <w:t>– Ausgabe 2010</w:t>
      </w:r>
    </w:p>
    <w:p w14:paraId="0EC55F95" w14:textId="77777777" w:rsidR="00694454" w:rsidRPr="00875BE5" w:rsidRDefault="00694454" w:rsidP="00875BE5">
      <w:pPr>
        <w:jc w:val="left"/>
        <w:rPr>
          <w:rFonts w:cs="Arial"/>
        </w:rPr>
      </w:pPr>
      <w:r w:rsidRPr="00875BE5">
        <w:rPr>
          <w:rFonts w:cs="Arial"/>
          <w:b/>
          <w:smallCaps/>
        </w:rPr>
        <w:t>LfUG (Landesamt für Umweltschutz und Gewerbeaufsicht) 1998</w:t>
      </w:r>
      <w:r w:rsidRPr="00875BE5">
        <w:rPr>
          <w:rFonts w:cs="Arial"/>
          <w:b/>
        </w:rPr>
        <w:t xml:space="preserve">: </w:t>
      </w:r>
      <w:r w:rsidRPr="00875BE5">
        <w:rPr>
          <w:rFonts w:cs="Arial"/>
        </w:rPr>
        <w:t>Hinweise zum Vollzug der Eingriffsregelung (HVE) nach den §§ 4-6 des Landespflegegesetzes. Oppenheim, Dezember 1998.</w:t>
      </w:r>
    </w:p>
    <w:p w14:paraId="44F09BEA" w14:textId="77777777" w:rsidR="00694454" w:rsidRPr="00875BE5" w:rsidRDefault="00694454" w:rsidP="00875BE5">
      <w:pPr>
        <w:jc w:val="left"/>
        <w:rPr>
          <w:rFonts w:cs="Arial"/>
        </w:rPr>
      </w:pPr>
      <w:r w:rsidRPr="00875BE5">
        <w:rPr>
          <w:rFonts w:cs="Arial"/>
          <w:b/>
          <w:smallCaps/>
        </w:rPr>
        <w:t>Landesforsten Rheinland-Pfalz 2019:</w:t>
      </w:r>
      <w:r w:rsidRPr="00875BE5">
        <w:rPr>
          <w:rFonts w:cs="Arial"/>
          <w:b/>
        </w:rPr>
        <w:t xml:space="preserve"> </w:t>
      </w:r>
      <w:r w:rsidRPr="00875BE5">
        <w:rPr>
          <w:rFonts w:cs="Arial"/>
        </w:rPr>
        <w:t>Merkblatt zur Gewährung einer Zuwendung für Waldumweltmaßnahmen, vom 10.07.2019.</w:t>
      </w:r>
    </w:p>
    <w:p w14:paraId="3CA8A29C" w14:textId="5D9F2610" w:rsidR="007C6744" w:rsidRPr="00875BE5" w:rsidRDefault="007C6744" w:rsidP="00875BE5">
      <w:pPr>
        <w:jc w:val="left"/>
        <w:rPr>
          <w:rFonts w:cs="Arial"/>
        </w:rPr>
      </w:pPr>
      <w:r w:rsidRPr="00875BE5">
        <w:rPr>
          <w:rFonts w:cs="Arial"/>
          <w:b/>
          <w:smallCaps/>
        </w:rPr>
        <w:t>LBM (Landesbetrieb Mobilität Rheinland-Pfalz) 2022:</w:t>
      </w:r>
      <w:r w:rsidRPr="00875BE5">
        <w:rPr>
          <w:rFonts w:cs="Arial"/>
          <w:b/>
        </w:rPr>
        <w:t xml:space="preserve"> </w:t>
      </w:r>
      <w:r w:rsidRPr="00875BE5">
        <w:rPr>
          <w:rFonts w:cs="Arial"/>
        </w:rPr>
        <w:t>Leitfaden WRRL. Fachbeitrag zur Wasserrahmenrichtlinie in Rheinland-Pfalz. Ausgabe 2022.</w:t>
      </w:r>
    </w:p>
    <w:p w14:paraId="1DB9F480" w14:textId="65762BCB" w:rsidR="00721F03" w:rsidRDefault="00721F03" w:rsidP="00875BE5">
      <w:pPr>
        <w:jc w:val="left"/>
        <w:rPr>
          <w:rFonts w:cs="Arial"/>
        </w:rPr>
      </w:pPr>
      <w:r w:rsidRPr="00875BE5">
        <w:rPr>
          <w:rFonts w:cs="Arial"/>
          <w:b/>
          <w:smallCaps/>
        </w:rPr>
        <w:t>LBM (Landesbetrieb</w:t>
      </w:r>
      <w:r w:rsidR="004E298B" w:rsidRPr="00875BE5">
        <w:rPr>
          <w:rFonts w:cs="Arial"/>
          <w:b/>
          <w:smallCaps/>
        </w:rPr>
        <w:t xml:space="preserve"> Mobilität Rheinland-Pfalz) 2021</w:t>
      </w:r>
      <w:r w:rsidRPr="00875BE5">
        <w:rPr>
          <w:rFonts w:cs="Arial"/>
          <w:b/>
          <w:smallCaps/>
        </w:rPr>
        <w:t>:</w:t>
      </w:r>
      <w:r w:rsidRPr="00875BE5">
        <w:rPr>
          <w:rFonts w:cs="Arial"/>
          <w:b/>
        </w:rPr>
        <w:t xml:space="preserve"> </w:t>
      </w:r>
      <w:r w:rsidRPr="00875BE5">
        <w:rPr>
          <w:rFonts w:cs="Arial"/>
        </w:rPr>
        <w:t xml:space="preserve">Leitfaden </w:t>
      </w:r>
      <w:r w:rsidR="004E298B" w:rsidRPr="00875BE5">
        <w:rPr>
          <w:rFonts w:cs="Arial"/>
        </w:rPr>
        <w:t>UVP-Vorprüfung –</w:t>
      </w:r>
      <w:r w:rsidRPr="00875BE5">
        <w:rPr>
          <w:rFonts w:cs="Arial"/>
        </w:rPr>
        <w:t xml:space="preserve"> </w:t>
      </w:r>
      <w:r w:rsidR="004E298B" w:rsidRPr="00875BE5">
        <w:rPr>
          <w:rFonts w:cs="Arial"/>
        </w:rPr>
        <w:t>Prüfkatalog zur Ermittlung der UVP-Pflicht von Straßenbauvorhaben in Rheinland-Pfalz. Ausgabe 2021</w:t>
      </w:r>
      <w:r w:rsidRPr="00875BE5">
        <w:rPr>
          <w:rFonts w:cs="Arial"/>
        </w:rPr>
        <w:t>.</w:t>
      </w:r>
    </w:p>
    <w:p w14:paraId="50E9EF6B" w14:textId="77777777" w:rsidR="0077567B" w:rsidRDefault="0077567B" w:rsidP="0077567B">
      <w:pPr>
        <w:jc w:val="left"/>
        <w:rPr>
          <w:rFonts w:cs="Arial"/>
        </w:rPr>
      </w:pPr>
      <w:r w:rsidRPr="00875BE5">
        <w:rPr>
          <w:rFonts w:cs="Arial"/>
          <w:b/>
          <w:smallCaps/>
        </w:rPr>
        <w:t>LBM (Landesbetrieb Mobilität Rheinland-Pfalz) 2021:</w:t>
      </w:r>
      <w:r w:rsidRPr="00875BE5">
        <w:rPr>
          <w:rFonts w:cs="Arial"/>
          <w:b/>
        </w:rPr>
        <w:t xml:space="preserve"> </w:t>
      </w:r>
      <w:r w:rsidRPr="00875BE5">
        <w:rPr>
          <w:rFonts w:cs="Arial"/>
        </w:rPr>
        <w:t>Leitfaden UVP-Vorprüfung – Prüfkatalog zur Ermittlung der UVP-Pflicht von Straßenbauvorhaben in Rheinland-Pfalz. Ausgabe 2021.</w:t>
      </w:r>
    </w:p>
    <w:p w14:paraId="345C54BA" w14:textId="4D54E8E9" w:rsidR="00396536" w:rsidRDefault="00396536" w:rsidP="00396536">
      <w:pPr>
        <w:jc w:val="left"/>
        <w:rPr>
          <w:rFonts w:cs="Arial"/>
        </w:rPr>
      </w:pPr>
      <w:r w:rsidRPr="00875BE5">
        <w:rPr>
          <w:rFonts w:cs="Arial"/>
          <w:b/>
          <w:smallCaps/>
        </w:rPr>
        <w:t>LBM (Landesbetrieb Mobilität Rheinland-Pfalz) 2021:</w:t>
      </w:r>
      <w:r w:rsidRPr="00875BE5">
        <w:rPr>
          <w:rFonts w:cs="Arial"/>
          <w:b/>
        </w:rPr>
        <w:t xml:space="preserve"> </w:t>
      </w:r>
      <w:r w:rsidRPr="00714136">
        <w:rPr>
          <w:color w:val="000000"/>
          <w:szCs w:val="22"/>
        </w:rPr>
        <w:t xml:space="preserve">LBM-interne Hinweise für die </w:t>
      </w:r>
      <w:r>
        <w:rPr>
          <w:color w:val="000000"/>
          <w:szCs w:val="22"/>
        </w:rPr>
        <w:t>Datene</w:t>
      </w:r>
      <w:r w:rsidRPr="00714136">
        <w:rPr>
          <w:color w:val="000000"/>
          <w:szCs w:val="22"/>
        </w:rPr>
        <w:t xml:space="preserve">ingabe in </w:t>
      </w:r>
      <w:r w:rsidRPr="00587EE7">
        <w:rPr>
          <w:color w:val="000000"/>
          <w:szCs w:val="22"/>
        </w:rPr>
        <w:t>FLISTRA</w:t>
      </w:r>
      <w:r w:rsidRPr="00587EE7">
        <w:rPr>
          <w:i/>
          <w:color w:val="000000"/>
          <w:szCs w:val="22"/>
        </w:rPr>
        <w:t>neo</w:t>
      </w:r>
      <w:r w:rsidRPr="00875BE5">
        <w:rPr>
          <w:rFonts w:cs="Arial"/>
        </w:rPr>
        <w:t xml:space="preserve">. Ausgabe </w:t>
      </w:r>
      <w:r>
        <w:rPr>
          <w:rFonts w:cs="Arial"/>
        </w:rPr>
        <w:t>29.10.</w:t>
      </w:r>
      <w:r w:rsidRPr="00875BE5">
        <w:rPr>
          <w:rFonts w:cs="Arial"/>
        </w:rPr>
        <w:t>2021.</w:t>
      </w:r>
    </w:p>
    <w:p w14:paraId="6F8B824E" w14:textId="250F9123" w:rsidR="004E298B" w:rsidRPr="00875BE5" w:rsidRDefault="004E298B" w:rsidP="00875BE5">
      <w:pPr>
        <w:jc w:val="left"/>
        <w:rPr>
          <w:rFonts w:cs="Arial"/>
        </w:rPr>
      </w:pPr>
      <w:r w:rsidRPr="00875BE5">
        <w:rPr>
          <w:rFonts w:cs="Arial"/>
          <w:b/>
          <w:smallCaps/>
        </w:rPr>
        <w:t>LBM (Landesbetrieb Mobilität Rheinland-Pfalz) 202</w:t>
      </w:r>
      <w:r w:rsidR="00F87379" w:rsidRPr="00875BE5">
        <w:rPr>
          <w:rFonts w:cs="Arial"/>
          <w:b/>
          <w:smallCaps/>
        </w:rPr>
        <w:t>1</w:t>
      </w:r>
      <w:r w:rsidRPr="00875BE5">
        <w:rPr>
          <w:rFonts w:cs="Arial"/>
          <w:b/>
          <w:smallCaps/>
        </w:rPr>
        <w:t>:</w:t>
      </w:r>
      <w:r w:rsidRPr="00875BE5">
        <w:rPr>
          <w:rFonts w:cs="Arial"/>
          <w:b/>
        </w:rPr>
        <w:t xml:space="preserve"> </w:t>
      </w:r>
      <w:r w:rsidRPr="00875BE5">
        <w:rPr>
          <w:rFonts w:cs="Arial"/>
        </w:rPr>
        <w:t>Leitfaden CEF-Maßnahmen – Hinweise zur Konzeption von vorgezogenen Ausgleichsmaßnahmen (CEF) in Rheinland-Pfalz. Ausgabe 202</w:t>
      </w:r>
      <w:r w:rsidR="00F87379" w:rsidRPr="00875BE5">
        <w:rPr>
          <w:rFonts w:cs="Arial"/>
        </w:rPr>
        <w:t>1</w:t>
      </w:r>
      <w:r w:rsidRPr="00875BE5">
        <w:rPr>
          <w:rFonts w:cs="Arial"/>
        </w:rPr>
        <w:t>.</w:t>
      </w:r>
    </w:p>
    <w:p w14:paraId="5E984682" w14:textId="71D06D7E" w:rsidR="00F87379" w:rsidRPr="00875BE5" w:rsidRDefault="00F87379" w:rsidP="00875BE5">
      <w:pPr>
        <w:jc w:val="left"/>
        <w:rPr>
          <w:rFonts w:cs="Arial"/>
        </w:rPr>
      </w:pPr>
      <w:r w:rsidRPr="00875BE5">
        <w:rPr>
          <w:rFonts w:cs="Arial"/>
          <w:b/>
          <w:smallCaps/>
        </w:rPr>
        <w:t>LBM (Landesbetrieb Mobilität Rheinland-Pfalz) 2020:</w:t>
      </w:r>
      <w:r w:rsidRPr="00875BE5">
        <w:rPr>
          <w:rFonts w:cs="Arial"/>
          <w:b/>
        </w:rPr>
        <w:t xml:space="preserve"> </w:t>
      </w:r>
      <w:r w:rsidRPr="00875BE5">
        <w:rPr>
          <w:rFonts w:cs="Arial"/>
        </w:rPr>
        <w:t>Leitfaden Artenschutz – Fachbeitrag Artenschutz (Mustertexte bei Straßenbauvorhaben in Rheinland-Pfalz. Ausgabe 2020.</w:t>
      </w:r>
    </w:p>
    <w:p w14:paraId="6978134F" w14:textId="54C3A4FB" w:rsidR="00CD359D" w:rsidRPr="00875BE5" w:rsidRDefault="00CD359D" w:rsidP="00CD359D">
      <w:pPr>
        <w:jc w:val="left"/>
        <w:rPr>
          <w:rFonts w:cs="Arial"/>
        </w:rPr>
      </w:pPr>
      <w:r w:rsidRPr="00875BE5">
        <w:rPr>
          <w:rFonts w:cs="Arial"/>
          <w:b/>
          <w:smallCaps/>
        </w:rPr>
        <w:t>LBM (Landesbetrieb Mobilität Rheinland-Pfalz) 201</w:t>
      </w:r>
      <w:r>
        <w:rPr>
          <w:rFonts w:cs="Arial"/>
          <w:b/>
          <w:smallCaps/>
        </w:rPr>
        <w:t>9</w:t>
      </w:r>
      <w:r w:rsidRPr="00875BE5">
        <w:rPr>
          <w:rFonts w:cs="Arial"/>
          <w:b/>
          <w:smallCaps/>
        </w:rPr>
        <w:t>:</w:t>
      </w:r>
      <w:r w:rsidRPr="00875BE5">
        <w:rPr>
          <w:rFonts w:cs="Arial"/>
          <w:b/>
        </w:rPr>
        <w:t xml:space="preserve"> </w:t>
      </w:r>
      <w:r>
        <w:rPr>
          <w:rFonts w:cs="Arial"/>
        </w:rPr>
        <w:t>Grünbrücken Rheinland-Pfalz – 10 Jahre Monitoring – eine Erfolgsgeschichte für die Wiedervernetzung bei Straßenbauvorhaben in Rheinland-Pfalz</w:t>
      </w:r>
      <w:r w:rsidRPr="00875BE5">
        <w:rPr>
          <w:rFonts w:cs="Arial"/>
        </w:rPr>
        <w:t>. Ausgabe 201</w:t>
      </w:r>
      <w:r>
        <w:rPr>
          <w:rFonts w:cs="Arial"/>
        </w:rPr>
        <w:t>9</w:t>
      </w:r>
      <w:r w:rsidRPr="00875BE5">
        <w:rPr>
          <w:rFonts w:cs="Arial"/>
        </w:rPr>
        <w:t>.</w:t>
      </w:r>
    </w:p>
    <w:p w14:paraId="3982CF16" w14:textId="735A42DA" w:rsidR="00694454" w:rsidRPr="00875BE5" w:rsidRDefault="00694454" w:rsidP="00875BE5">
      <w:pPr>
        <w:jc w:val="left"/>
        <w:rPr>
          <w:rFonts w:cs="Arial"/>
        </w:rPr>
      </w:pPr>
      <w:r w:rsidRPr="00875BE5">
        <w:rPr>
          <w:rFonts w:cs="Arial"/>
          <w:b/>
          <w:smallCaps/>
        </w:rPr>
        <w:t>LBM (Landesbetrieb Mobilität Rheinland-Pfalz) 2016:</w:t>
      </w:r>
      <w:r w:rsidRPr="00875BE5">
        <w:rPr>
          <w:rFonts w:cs="Arial"/>
          <w:b/>
        </w:rPr>
        <w:t xml:space="preserve"> </w:t>
      </w:r>
      <w:r w:rsidRPr="00875BE5">
        <w:rPr>
          <w:rFonts w:cs="Arial"/>
        </w:rPr>
        <w:t>Leitfaden: Beurteilung von Chlorid</w:t>
      </w:r>
      <w:r w:rsidR="0040708C" w:rsidRPr="00875BE5">
        <w:rPr>
          <w:rFonts w:cs="Arial"/>
        </w:rPr>
        <w:softHyphen/>
        <w:t>-</w:t>
      </w:r>
      <w:r w:rsidRPr="00875BE5">
        <w:rPr>
          <w:rFonts w:cs="Arial"/>
        </w:rPr>
        <w:t>einleitungen aus Straßen in Fließgewässerlebensräume (LRT 3260) in der FFH-Verträglichkeitsprüfung. Ausgabe 2016.</w:t>
      </w:r>
    </w:p>
    <w:p w14:paraId="00A279F8" w14:textId="77777777" w:rsidR="00694454" w:rsidRPr="00875BE5" w:rsidRDefault="00694454" w:rsidP="00875BE5">
      <w:pPr>
        <w:jc w:val="left"/>
        <w:rPr>
          <w:rFonts w:cs="Arial"/>
        </w:rPr>
      </w:pPr>
      <w:r w:rsidRPr="00875BE5">
        <w:rPr>
          <w:rFonts w:cs="Arial"/>
          <w:b/>
          <w:smallCaps/>
        </w:rPr>
        <w:t>LBM (Landesbetrieb Mobilität Rheinland-Pfalz) 2014:</w:t>
      </w:r>
      <w:r w:rsidRPr="00875BE5">
        <w:rPr>
          <w:rFonts w:cs="Arial"/>
          <w:b/>
        </w:rPr>
        <w:t xml:space="preserve"> </w:t>
      </w:r>
      <w:r w:rsidRPr="00875BE5">
        <w:rPr>
          <w:rFonts w:cs="Arial"/>
        </w:rPr>
        <w:t xml:space="preserve">Grundlagen und Verfahrensweise bei der Bearbeitung von Ökokonten im LBM – Errichtung von Ökokonten beim LBM Konzept, vom 25.07.2014. </w:t>
      </w:r>
    </w:p>
    <w:p w14:paraId="742DD544" w14:textId="2A57C3AD" w:rsidR="00694454" w:rsidRDefault="00694454" w:rsidP="00875BE5">
      <w:pPr>
        <w:jc w:val="left"/>
        <w:rPr>
          <w:rFonts w:cs="Arial"/>
        </w:rPr>
      </w:pPr>
      <w:r w:rsidRPr="00875BE5">
        <w:rPr>
          <w:rFonts w:cs="Arial"/>
          <w:b/>
          <w:smallCaps/>
        </w:rPr>
        <w:t>LBM (Landesbetrieb Mobilität Rheinland-Pfalz) 2011:</w:t>
      </w:r>
      <w:r w:rsidRPr="00875BE5">
        <w:rPr>
          <w:rFonts w:cs="Arial"/>
          <w:b/>
        </w:rPr>
        <w:t xml:space="preserve"> </w:t>
      </w:r>
      <w:r w:rsidRPr="00875BE5">
        <w:rPr>
          <w:rFonts w:cs="Arial"/>
        </w:rPr>
        <w:t>Fledermaus-Handbuch LBM – Entwicklung methodischer Standards zur Erfassung von Fledermäusen im Rahmen von Straßenprojekten in Rheinland-Pfalz.</w:t>
      </w:r>
    </w:p>
    <w:p w14:paraId="4C0097F9" w14:textId="1AD02154" w:rsidR="00A43F0C" w:rsidRPr="00875BE5" w:rsidRDefault="00A43F0C" w:rsidP="00A43F0C">
      <w:pPr>
        <w:jc w:val="left"/>
        <w:rPr>
          <w:rFonts w:cs="Arial"/>
        </w:rPr>
      </w:pPr>
      <w:r w:rsidRPr="00875BE5">
        <w:rPr>
          <w:rFonts w:cs="Arial"/>
          <w:b/>
          <w:smallCaps/>
        </w:rPr>
        <w:t>LBM (Landesbetrieb Mobilität Rheinland-Pfalz) 2011:</w:t>
      </w:r>
      <w:r w:rsidRPr="00875BE5">
        <w:rPr>
          <w:rFonts w:cs="Arial"/>
          <w:b/>
        </w:rPr>
        <w:t xml:space="preserve"> </w:t>
      </w:r>
      <w:r w:rsidRPr="00C50771">
        <w:rPr>
          <w:rFonts w:cs="Arial"/>
        </w:rPr>
        <w:t>Leitfaden zur Verwendung gebietseigener Pflanzen bei Straßenbaumaßnahmen in Rheinland-Pfalz</w:t>
      </w:r>
      <w:r w:rsidRPr="00875BE5">
        <w:rPr>
          <w:rFonts w:cs="Arial"/>
        </w:rPr>
        <w:t>.</w:t>
      </w:r>
    </w:p>
    <w:p w14:paraId="0295B5D0" w14:textId="76D7D4F3" w:rsidR="00B7123D" w:rsidRPr="00875BE5" w:rsidRDefault="00B7123D" w:rsidP="00875BE5">
      <w:pPr>
        <w:jc w:val="left"/>
        <w:rPr>
          <w:rFonts w:cs="Arial"/>
        </w:rPr>
      </w:pPr>
      <w:r w:rsidRPr="00875BE5">
        <w:rPr>
          <w:rFonts w:cs="Arial"/>
          <w:b/>
          <w:smallCaps/>
        </w:rPr>
        <w:t>LBM (Landesbetrieb Mobilität Rheinland-Pfalz) 1996:</w:t>
      </w:r>
      <w:r w:rsidRPr="00875BE5">
        <w:rPr>
          <w:rFonts w:cs="Arial"/>
          <w:b/>
        </w:rPr>
        <w:t xml:space="preserve"> </w:t>
      </w:r>
      <w:r w:rsidRPr="00875BE5">
        <w:rPr>
          <w:rFonts w:cs="Arial"/>
        </w:rPr>
        <w:t>Hinweise zum Vollzug der Eingriffsregelung des LBM</w:t>
      </w:r>
      <w:r w:rsidR="007B112F">
        <w:rPr>
          <w:rFonts w:cs="Arial"/>
        </w:rPr>
        <w:t xml:space="preserve"> (wird aufgehoben)</w:t>
      </w:r>
      <w:r w:rsidRPr="00875BE5">
        <w:rPr>
          <w:rFonts w:cs="Arial"/>
        </w:rPr>
        <w:t>.</w:t>
      </w:r>
    </w:p>
    <w:p w14:paraId="1D5B780F" w14:textId="4A413D6C" w:rsidR="00694454" w:rsidRPr="00875BE5" w:rsidRDefault="00694454" w:rsidP="00875BE5">
      <w:pPr>
        <w:jc w:val="left"/>
        <w:rPr>
          <w:rFonts w:cs="Arial"/>
        </w:rPr>
      </w:pPr>
      <w:r w:rsidRPr="00875BE5">
        <w:rPr>
          <w:rFonts w:cs="Arial"/>
          <w:b/>
          <w:smallCaps/>
        </w:rPr>
        <w:t>Lüttmann J., Fuhrmann, M., Kerth, G., Siemers</w:t>
      </w:r>
      <w:r w:rsidR="000F1A47" w:rsidRPr="00875BE5">
        <w:rPr>
          <w:rFonts w:cs="Arial"/>
          <w:b/>
          <w:smallCaps/>
        </w:rPr>
        <w:t>, B. &amp; T. Hellenbroich 2011</w:t>
      </w:r>
      <w:r w:rsidRPr="00875BE5">
        <w:rPr>
          <w:rFonts w:cs="Arial"/>
          <w:b/>
          <w:smallCaps/>
        </w:rPr>
        <w:t xml:space="preserve"> </w:t>
      </w:r>
      <w:r w:rsidR="000F1A47" w:rsidRPr="00875BE5">
        <w:rPr>
          <w:rFonts w:cs="Arial"/>
          <w:smallCaps/>
        </w:rPr>
        <w:t>(</w:t>
      </w:r>
      <w:r w:rsidRPr="00875BE5">
        <w:rPr>
          <w:rFonts w:cs="Arial"/>
        </w:rPr>
        <w:t>unveröffentlicht</w:t>
      </w:r>
      <w:r w:rsidRPr="00875BE5">
        <w:rPr>
          <w:rFonts w:cs="Arial"/>
          <w:smallCaps/>
        </w:rPr>
        <w:t>)</w:t>
      </w:r>
      <w:r w:rsidRPr="00875BE5">
        <w:rPr>
          <w:rFonts w:cs="Arial"/>
          <w:b/>
          <w:smallCaps/>
        </w:rPr>
        <w:t>:</w:t>
      </w:r>
      <w:r w:rsidRPr="00875BE5">
        <w:rPr>
          <w:rFonts w:cs="Arial"/>
          <w:b/>
        </w:rPr>
        <w:t xml:space="preserve"> </w:t>
      </w:r>
      <w:r w:rsidRPr="00875BE5">
        <w:rPr>
          <w:rFonts w:cs="Arial"/>
        </w:rPr>
        <w:t>Arbeitshilfe Fledermäuse und Straßenverkehr. Entwurf Mai 2011. Auf der Grundlage der Ergebnisse des Forschungs- und Entwicklungsvorhabens FE 02.256/2004/LR „Quantifizierung und Bewältigung verkehrsbedingter Trennwirkungen auf Arten des Anhangs der FFH-Richtlinie, hier Fledermauspopulationen“ des BMVBS.</w:t>
      </w:r>
    </w:p>
    <w:p w14:paraId="59199B1C" w14:textId="610A2E22" w:rsidR="00694454" w:rsidRPr="00875BE5" w:rsidRDefault="00694454" w:rsidP="00875BE5">
      <w:pPr>
        <w:jc w:val="left"/>
        <w:rPr>
          <w:rFonts w:cs="Arial"/>
        </w:rPr>
      </w:pPr>
      <w:r w:rsidRPr="00875BE5">
        <w:rPr>
          <w:rFonts w:cs="Arial"/>
          <w:b/>
          <w:smallCaps/>
        </w:rPr>
        <w:t>MKUEM (Ministerium für Klimaschutz, Umwelt, Energie und Mobilität) 2021:</w:t>
      </w:r>
      <w:r w:rsidRPr="00875BE5">
        <w:rPr>
          <w:rFonts w:cs="Arial"/>
          <w:b/>
        </w:rPr>
        <w:t xml:space="preserve"> </w:t>
      </w:r>
      <w:r w:rsidRPr="00875BE5">
        <w:rPr>
          <w:rFonts w:cs="Arial"/>
        </w:rPr>
        <w:t>Praxisleitfaden zur Ermittlung des Kompensationsbedarfs in Rheinland-Pfalz – Standardisiertes Bewertungsverfahren – gemäß §</w:t>
      </w:r>
      <w:r w:rsidR="00F87379" w:rsidRPr="00875BE5">
        <w:rPr>
          <w:rFonts w:cs="Arial"/>
        </w:rPr>
        <w:t xml:space="preserve"> </w:t>
      </w:r>
      <w:r w:rsidRPr="00875BE5">
        <w:rPr>
          <w:rFonts w:cs="Arial"/>
        </w:rPr>
        <w:t>2 Abs. 5 der Landesverordnung über die Kompensation von Eingriffen in Natur und Landschaft (Landeskompensationsverordnung – LKompVO), 1. Aufl.</w:t>
      </w:r>
    </w:p>
    <w:p w14:paraId="46605BD6" w14:textId="069B3A2E" w:rsidR="00694454" w:rsidRPr="00875BE5" w:rsidRDefault="00694454" w:rsidP="00875BE5">
      <w:pPr>
        <w:jc w:val="left"/>
        <w:rPr>
          <w:rFonts w:cs="Arial"/>
        </w:rPr>
      </w:pPr>
      <w:r w:rsidRPr="00875BE5">
        <w:rPr>
          <w:rFonts w:cs="Arial"/>
          <w:b/>
          <w:smallCaps/>
        </w:rPr>
        <w:t>MKUEM (Ministerium für Klimaschutz, Umwelt, Energie und Mobilität) (Hrsg.) 2021</w:t>
      </w:r>
      <w:r w:rsidRPr="00875BE5">
        <w:rPr>
          <w:rFonts w:cs="Arial"/>
          <w:b/>
        </w:rPr>
        <w:t xml:space="preserve">: </w:t>
      </w:r>
      <w:r w:rsidRPr="00875BE5">
        <w:rPr>
          <w:rFonts w:cs="Arial"/>
        </w:rPr>
        <w:t>Kurzleitfaden Produktionsintegrierte Kompensation (PIK) in der Flurbereinigung und der Straßenplanung in Rheinland-Pfalz – Gemeinsames Rundschreiben des Ministerium</w:t>
      </w:r>
      <w:r w:rsidR="002C1767" w:rsidRPr="00875BE5">
        <w:rPr>
          <w:rFonts w:cs="Arial"/>
        </w:rPr>
        <w:t>s</w:t>
      </w:r>
      <w:r w:rsidRPr="00875BE5">
        <w:rPr>
          <w:rFonts w:cs="Arial"/>
        </w:rPr>
        <w:t xml:space="preserve"> für Wirtschaft, Verkehr, Landwirtschaft und Weinbau und des Ministerium</w:t>
      </w:r>
      <w:r w:rsidR="002C1767" w:rsidRPr="00875BE5">
        <w:rPr>
          <w:rFonts w:cs="Arial"/>
        </w:rPr>
        <w:t>s</w:t>
      </w:r>
      <w:r w:rsidRPr="00875BE5">
        <w:rPr>
          <w:rFonts w:cs="Arial"/>
        </w:rPr>
        <w:t xml:space="preserve"> für Umwelt, Energie, Ernährung und Forsten vom 31.03.2021. </w:t>
      </w:r>
    </w:p>
    <w:p w14:paraId="74A4B68F" w14:textId="4F9A5DA5" w:rsidR="00161EE5" w:rsidRPr="00875BE5" w:rsidRDefault="00161EE5" w:rsidP="00875BE5">
      <w:pPr>
        <w:jc w:val="left"/>
        <w:rPr>
          <w:rFonts w:cs="Arial"/>
        </w:rPr>
      </w:pPr>
      <w:r w:rsidRPr="00875BE5">
        <w:rPr>
          <w:rFonts w:cs="Arial"/>
          <w:b/>
          <w:smallCaps/>
        </w:rPr>
        <w:t xml:space="preserve">NABU </w:t>
      </w:r>
      <w:r w:rsidR="007C6744" w:rsidRPr="00875BE5">
        <w:rPr>
          <w:rFonts w:cs="Arial"/>
          <w:b/>
          <w:smallCaps/>
        </w:rPr>
        <w:t>(Naturschutzbund Deutschland e.V.) 2007</w:t>
      </w:r>
      <w:r w:rsidRPr="00875BE5">
        <w:rPr>
          <w:rFonts w:cs="Arial"/>
          <w:b/>
        </w:rPr>
        <w:t xml:space="preserve">: </w:t>
      </w:r>
      <w:r w:rsidRPr="00875BE5">
        <w:rPr>
          <w:rFonts w:cs="Arial"/>
        </w:rPr>
        <w:t xml:space="preserve">Der NABU-Bundeswildwegeplan. </w:t>
      </w:r>
      <w:r w:rsidR="007C6744" w:rsidRPr="00875BE5">
        <w:rPr>
          <w:rFonts w:cs="Arial"/>
        </w:rPr>
        <w:t>36. S.</w:t>
      </w:r>
      <w:r w:rsidRPr="00875BE5">
        <w:rPr>
          <w:rFonts w:cs="Arial"/>
        </w:rPr>
        <w:t xml:space="preserve"> </w:t>
      </w:r>
    </w:p>
    <w:p w14:paraId="480F07B9" w14:textId="56E6F07C" w:rsidR="00694454" w:rsidRPr="00875BE5" w:rsidRDefault="00694454" w:rsidP="00875BE5">
      <w:pPr>
        <w:jc w:val="left"/>
        <w:rPr>
          <w:rFonts w:cs="Arial"/>
        </w:rPr>
      </w:pPr>
      <w:r w:rsidRPr="00875BE5">
        <w:rPr>
          <w:rFonts w:cs="Arial"/>
          <w:b/>
          <w:smallCaps/>
        </w:rPr>
        <w:t>Öko-Log (2020):</w:t>
      </w:r>
      <w:r w:rsidRPr="00875BE5">
        <w:rPr>
          <w:rFonts w:cs="Arial"/>
          <w:b/>
        </w:rPr>
        <w:t xml:space="preserve"> </w:t>
      </w:r>
      <w:r w:rsidRPr="00875BE5">
        <w:rPr>
          <w:rFonts w:cs="Arial"/>
        </w:rPr>
        <w:t>Ermittlung von Wiedervernetzungsmaßnahmen an Bundesfernstraßen in Rheinland-Pfalz, Stand: 27.02.2020.</w:t>
      </w:r>
    </w:p>
    <w:p w14:paraId="03A81D73" w14:textId="5A08152D" w:rsidR="00694454" w:rsidRDefault="00694454" w:rsidP="00875BE5">
      <w:pPr>
        <w:jc w:val="left"/>
        <w:rPr>
          <w:rFonts w:cs="Arial"/>
        </w:rPr>
      </w:pPr>
      <w:r w:rsidRPr="00875BE5">
        <w:rPr>
          <w:rFonts w:cs="Arial"/>
          <w:b/>
          <w:smallCaps/>
        </w:rPr>
        <w:t>Reinirkens, P. (1992):</w:t>
      </w:r>
      <w:r w:rsidRPr="00875BE5">
        <w:rPr>
          <w:rFonts w:cs="Arial"/>
        </w:rPr>
        <w:t xml:space="preserve"> Ermittlung und Beurteilung straßenbedingter Auswirkungen auf die Landschaftsfaktoren Boden und Wasser. Forschung Straßenbau und Straßenverk</w:t>
      </w:r>
      <w:r w:rsidR="0040708C" w:rsidRPr="00875BE5">
        <w:rPr>
          <w:rFonts w:cs="Arial"/>
        </w:rPr>
        <w:t>ehrstechnik 626, 144 S.</w:t>
      </w:r>
    </w:p>
    <w:p w14:paraId="01E66440" w14:textId="77777777" w:rsidR="00D80DA5" w:rsidRPr="00E254EC" w:rsidRDefault="00D80DA5" w:rsidP="00D80DA5">
      <w:pPr>
        <w:pStyle w:val="FALiteraturverzeng"/>
        <w:spacing w:before="0" w:after="240" w:line="288" w:lineRule="auto"/>
        <w:ind w:left="0" w:firstLine="0"/>
        <w:jc w:val="left"/>
        <w:rPr>
          <w:rStyle w:val="Hyperlink"/>
          <w:color w:val="auto"/>
          <w:szCs w:val="24"/>
          <w:lang w:val="de-DE"/>
        </w:rPr>
      </w:pPr>
      <w:r w:rsidRPr="00D80DA5">
        <w:rPr>
          <w:rFonts w:ascii="Arial" w:hAnsi="Arial" w:cs="Arial"/>
          <w:b/>
          <w:smallCaps/>
          <w:sz w:val="22"/>
          <w:szCs w:val="24"/>
          <w:lang w:val="de-DE"/>
        </w:rPr>
        <w:t>Senatsverwaltung für Mobilität, Verkehr, Klimaschutz und Umwelt</w:t>
      </w:r>
      <w:r>
        <w:rPr>
          <w:rFonts w:ascii="Arial" w:hAnsi="Arial" w:cs="Arial"/>
          <w:b/>
          <w:smallCaps/>
          <w:sz w:val="22"/>
          <w:szCs w:val="24"/>
          <w:lang w:val="de-DE"/>
        </w:rPr>
        <w:t xml:space="preserve"> 2023</w:t>
      </w:r>
      <w:r w:rsidRPr="00D80DA5">
        <w:rPr>
          <w:rFonts w:ascii="Arial" w:hAnsi="Arial" w:cs="Arial"/>
          <w:b/>
          <w:smallCaps/>
          <w:sz w:val="22"/>
          <w:szCs w:val="24"/>
          <w:lang w:val="de-DE"/>
        </w:rPr>
        <w:t>:</w:t>
      </w:r>
      <w:r>
        <w:rPr>
          <w:rFonts w:ascii="Arial" w:hAnsi="Arial" w:cs="Arial"/>
          <w:sz w:val="22"/>
          <w:szCs w:val="24"/>
          <w:lang w:val="de-DE"/>
        </w:rPr>
        <w:t xml:space="preserve"> Anpassung Berliner Leitfaden zur Bewertung und Bilanzierung von Eingriffen, Ausgabe Juli 2023</w:t>
      </w:r>
    </w:p>
    <w:p w14:paraId="637E8510" w14:textId="780C9CE4" w:rsidR="00694454" w:rsidRPr="00875BE5" w:rsidRDefault="00694454" w:rsidP="00875BE5">
      <w:pPr>
        <w:jc w:val="left"/>
        <w:rPr>
          <w:rFonts w:cs="Arial"/>
        </w:rPr>
      </w:pPr>
      <w:r w:rsidRPr="00875BE5">
        <w:rPr>
          <w:rFonts w:cs="Arial"/>
          <w:b/>
          <w:smallCaps/>
        </w:rPr>
        <w:t>Tegethof, U. (1998</w:t>
      </w:r>
      <w:r w:rsidRPr="00875BE5">
        <w:rPr>
          <w:rFonts w:cs="Arial"/>
          <w:b/>
        </w:rPr>
        <w:t xml:space="preserve">): </w:t>
      </w:r>
      <w:r w:rsidRPr="00875BE5">
        <w:rPr>
          <w:rFonts w:cs="Arial"/>
        </w:rPr>
        <w:t>Straßenseitige Belastungen des Grundwassers. Berichte der Bundesanstalt für Straßenwesen: Verkehrstechnik, Bd. 60.</w:t>
      </w:r>
    </w:p>
    <w:p w14:paraId="16EBC054" w14:textId="77777777" w:rsidR="00434F54" w:rsidRPr="00875BE5" w:rsidRDefault="00434F54" w:rsidP="00875BE5">
      <w:pPr>
        <w:jc w:val="left"/>
        <w:rPr>
          <w:rFonts w:cs="Arial"/>
        </w:rPr>
      </w:pPr>
    </w:p>
    <w:p w14:paraId="0C879CB5" w14:textId="5BB1B583" w:rsidR="00FA1D33" w:rsidRDefault="00724A7A" w:rsidP="00875BE5">
      <w:pPr>
        <w:pStyle w:val="Zwischenberschrift"/>
        <w:keepLines/>
        <w:jc w:val="left"/>
        <w:rPr>
          <w:rFonts w:cs="Arial"/>
        </w:rPr>
      </w:pPr>
      <w:r w:rsidRPr="00875BE5">
        <w:rPr>
          <w:rFonts w:cs="Arial"/>
        </w:rPr>
        <w:t>Gültige Rundschreiben</w:t>
      </w:r>
      <w:r w:rsidR="008669F8" w:rsidRPr="00875BE5">
        <w:rPr>
          <w:rFonts w:cs="Arial"/>
        </w:rPr>
        <w:t xml:space="preserve"> </w:t>
      </w:r>
      <w:r w:rsidR="00040C4C" w:rsidRPr="00875BE5">
        <w:rPr>
          <w:rFonts w:cs="Arial"/>
        </w:rPr>
        <w:t>des Landesbetriebs Mobilität</w:t>
      </w:r>
    </w:p>
    <w:p w14:paraId="666852CC" w14:textId="66C43556" w:rsidR="003526B8" w:rsidRPr="00520360" w:rsidRDefault="003526B8" w:rsidP="003526B8">
      <w:pPr>
        <w:widowControl w:val="0"/>
        <w:jc w:val="left"/>
        <w:rPr>
          <w:rFonts w:cs="Arial"/>
          <w:b/>
        </w:rPr>
      </w:pPr>
      <w:r w:rsidRPr="00C7340B">
        <w:rPr>
          <w:rFonts w:cs="Arial"/>
          <w:b/>
          <w:smallCaps/>
        </w:rPr>
        <w:t>LBM (Landesbetrieb Mobilität Rheinland-Pfalz) 202</w:t>
      </w:r>
      <w:r>
        <w:rPr>
          <w:rFonts w:cs="Arial"/>
          <w:b/>
          <w:smallCaps/>
        </w:rPr>
        <w:t>4</w:t>
      </w:r>
      <w:r w:rsidRPr="00C7340B">
        <w:rPr>
          <w:rFonts w:cs="Arial"/>
          <w:b/>
        </w:rPr>
        <w:t xml:space="preserve">: </w:t>
      </w:r>
      <w:r w:rsidRPr="00C7340B">
        <w:rPr>
          <w:rFonts w:cs="Arial"/>
        </w:rPr>
        <w:t xml:space="preserve">Rundschreiben des LBM an RLBM </w:t>
      </w:r>
      <w:r>
        <w:rPr>
          <w:rFonts w:cs="Arial"/>
        </w:rPr>
        <w:t>zur Einführung der RSBB</w:t>
      </w:r>
      <w:r w:rsidRPr="00C7340B">
        <w:rPr>
          <w:rFonts w:cs="Arial"/>
        </w:rPr>
        <w:t>.</w:t>
      </w:r>
      <w:r w:rsidRPr="00520360">
        <w:rPr>
          <w:rFonts w:cs="Arial"/>
        </w:rPr>
        <w:t xml:space="preserve"> </w:t>
      </w:r>
    </w:p>
    <w:p w14:paraId="62AD81E3" w14:textId="5FF310DD" w:rsidR="00875BE5" w:rsidRPr="00520360" w:rsidRDefault="00875BE5" w:rsidP="00875BE5">
      <w:pPr>
        <w:widowControl w:val="0"/>
        <w:jc w:val="left"/>
        <w:rPr>
          <w:rFonts w:cs="Arial"/>
          <w:b/>
        </w:rPr>
      </w:pPr>
      <w:r w:rsidRPr="001F19A8">
        <w:rPr>
          <w:rFonts w:cs="Arial"/>
          <w:b/>
          <w:smallCaps/>
        </w:rPr>
        <w:t>LBM (Landesbetrieb Mobilität Rheinland-Pfalz) 202</w:t>
      </w:r>
      <w:r w:rsidR="001F19A8" w:rsidRPr="00D80DA5">
        <w:rPr>
          <w:rFonts w:cs="Arial"/>
          <w:b/>
          <w:smallCaps/>
        </w:rPr>
        <w:t>4</w:t>
      </w:r>
      <w:r w:rsidRPr="001F19A8">
        <w:rPr>
          <w:rFonts w:cs="Arial"/>
          <w:b/>
        </w:rPr>
        <w:t xml:space="preserve">: </w:t>
      </w:r>
      <w:r w:rsidR="00C11377" w:rsidRPr="00EC7628">
        <w:rPr>
          <w:rFonts w:cs="Arial"/>
        </w:rPr>
        <w:t>Rundschreiben des LBM an RLBM</w:t>
      </w:r>
      <w:r w:rsidRPr="00527193">
        <w:rPr>
          <w:rFonts w:cs="Arial"/>
        </w:rPr>
        <w:t xml:space="preserve"> Biotoptypenkartierung– Rundschreiben zur Einführung bei Straßenbauvorhaben des LBM</w:t>
      </w:r>
      <w:r w:rsidRPr="001F19A8">
        <w:rPr>
          <w:rFonts w:cs="Arial"/>
        </w:rPr>
        <w:t>“.</w:t>
      </w:r>
      <w:r w:rsidRPr="00520360">
        <w:rPr>
          <w:rFonts w:cs="Arial"/>
        </w:rPr>
        <w:t xml:space="preserve"> </w:t>
      </w:r>
    </w:p>
    <w:p w14:paraId="60A60537" w14:textId="19A5EDF8" w:rsidR="009D05F3" w:rsidRPr="00520360" w:rsidRDefault="009D05F3" w:rsidP="00875BE5">
      <w:pPr>
        <w:widowControl w:val="0"/>
        <w:jc w:val="left"/>
        <w:rPr>
          <w:rFonts w:cs="Arial"/>
        </w:rPr>
      </w:pPr>
      <w:r w:rsidRPr="00520360">
        <w:rPr>
          <w:rFonts w:cs="Arial"/>
          <w:b/>
          <w:smallCaps/>
        </w:rPr>
        <w:t>LBM (Landesbetrieb Mobilität Rheinland-Pfalz) 2023</w:t>
      </w:r>
      <w:r w:rsidRPr="00520360">
        <w:rPr>
          <w:rFonts w:cs="Arial"/>
          <w:b/>
        </w:rPr>
        <w:t xml:space="preserve">: </w:t>
      </w:r>
      <w:r w:rsidR="00C11377" w:rsidRPr="00520360">
        <w:rPr>
          <w:rFonts w:cs="Arial"/>
        </w:rPr>
        <w:t>Rundschreiben des LBM an RLBM</w:t>
      </w:r>
      <w:r w:rsidRPr="00520360">
        <w:rPr>
          <w:rFonts w:cs="Arial"/>
        </w:rPr>
        <w:t xml:space="preserve"> Fachbeitrag Klimaschutz– Rundschreiben zur Einführung bei Straßenbauvorhaben des LBM“. </w:t>
      </w:r>
    </w:p>
    <w:p w14:paraId="5554987C" w14:textId="6A279B08" w:rsidR="003F3E03" w:rsidRDefault="003F3E03" w:rsidP="003F3E03">
      <w:pPr>
        <w:jc w:val="left"/>
      </w:pPr>
      <w:r w:rsidRPr="00520360">
        <w:rPr>
          <w:rFonts w:cs="Arial"/>
          <w:b/>
          <w:smallCaps/>
        </w:rPr>
        <w:t>LBM (Landesbetrieb Mobilität Rheinland-Pfalz) 2023:</w:t>
      </w:r>
      <w:r w:rsidRPr="00520360">
        <w:rPr>
          <w:rFonts w:cs="Arial"/>
          <w:b/>
        </w:rPr>
        <w:t xml:space="preserve"> </w:t>
      </w:r>
      <w:r w:rsidRPr="00520360">
        <w:rPr>
          <w:rFonts w:cs="Arial"/>
        </w:rPr>
        <w:t xml:space="preserve">Rundschreiben des LBM RLP an RLBM </w:t>
      </w:r>
      <w:r w:rsidRPr="00520360">
        <w:t>vom 21.03.2023 zu „Überarbeitete Kartieranleitungen im LANIS.“</w:t>
      </w:r>
    </w:p>
    <w:p w14:paraId="3FE50380" w14:textId="77777777" w:rsidR="00F016D2" w:rsidRPr="00253D7E" w:rsidRDefault="00F016D2" w:rsidP="00F016D2">
      <w:pPr>
        <w:widowControl w:val="0"/>
        <w:rPr>
          <w:rFonts w:cs="Arial"/>
        </w:rPr>
      </w:pPr>
      <w:r w:rsidRPr="00F016D2">
        <w:rPr>
          <w:rFonts w:cs="Arial"/>
          <w:b/>
          <w:smallCaps/>
        </w:rPr>
        <w:t>LBM (Landesbetrieb Mobilität Rheinland-Pfalz) 2022:</w:t>
      </w:r>
      <w:r w:rsidRPr="00F016D2">
        <w:rPr>
          <w:rFonts w:cs="Arial"/>
          <w:b/>
        </w:rPr>
        <w:t xml:space="preserve"> </w:t>
      </w:r>
      <w:r w:rsidRPr="00F016D2">
        <w:rPr>
          <w:rFonts w:cs="Arial"/>
        </w:rPr>
        <w:t>Rundschreiben des LBM an RLBM vom 27.10.2022 zum „Gesetz zum Schutz der Insektenvielfalt vom 18.08.2021; hier Hinweis zu Beleuchtungseinrichtungen auf Grund des geänderten BNatSchG bei Bestand, Sanierung und Neubau.“</w:t>
      </w:r>
    </w:p>
    <w:p w14:paraId="10A2CE6A" w14:textId="2624B2D7" w:rsidR="00876DFB" w:rsidRPr="00875BE5" w:rsidRDefault="00876DFB" w:rsidP="00876DFB">
      <w:pPr>
        <w:widowControl w:val="0"/>
        <w:jc w:val="left"/>
        <w:rPr>
          <w:rFonts w:cs="Arial"/>
        </w:rPr>
      </w:pPr>
      <w:r w:rsidRPr="00875BE5">
        <w:rPr>
          <w:rFonts w:cs="Arial"/>
          <w:b/>
          <w:smallCaps/>
        </w:rPr>
        <w:t>LBM (Landesbetrieb Mobilität Rheinland-Pfalz) 202</w:t>
      </w:r>
      <w:r>
        <w:rPr>
          <w:rFonts w:cs="Arial"/>
          <w:b/>
          <w:smallCaps/>
        </w:rPr>
        <w:t>2</w:t>
      </w:r>
      <w:r w:rsidRPr="00875BE5">
        <w:rPr>
          <w:rFonts w:cs="Arial"/>
          <w:b/>
          <w:smallCaps/>
        </w:rPr>
        <w:t>:</w:t>
      </w:r>
      <w:r w:rsidRPr="00875BE5">
        <w:rPr>
          <w:rFonts w:cs="Arial"/>
          <w:b/>
        </w:rPr>
        <w:t xml:space="preserve"> </w:t>
      </w:r>
      <w:r w:rsidRPr="00875BE5">
        <w:rPr>
          <w:rFonts w:cs="Arial"/>
        </w:rPr>
        <w:t xml:space="preserve">Rundschreiben des LBM an RLBM vom </w:t>
      </w:r>
      <w:r>
        <w:rPr>
          <w:rFonts w:cs="Arial"/>
        </w:rPr>
        <w:t>10.05.2</w:t>
      </w:r>
      <w:r w:rsidRPr="00875BE5">
        <w:rPr>
          <w:rFonts w:cs="Arial"/>
        </w:rPr>
        <w:t>02</w:t>
      </w:r>
      <w:r>
        <w:rPr>
          <w:rFonts w:cs="Arial"/>
        </w:rPr>
        <w:t>2</w:t>
      </w:r>
      <w:r w:rsidRPr="00875BE5">
        <w:rPr>
          <w:rFonts w:cs="Arial"/>
        </w:rPr>
        <w:t xml:space="preserve"> </w:t>
      </w:r>
      <w:r>
        <w:t>zur „</w:t>
      </w:r>
      <w:r w:rsidRPr="00876DFB">
        <w:t>Bezeichnung der landschaftspflegerischen Maßnahmen im LBP und Eingabe in FLISTRA</w:t>
      </w:r>
      <w:r w:rsidRPr="00876DFB">
        <w:rPr>
          <w:i/>
        </w:rPr>
        <w:t>neo</w:t>
      </w:r>
      <w:r>
        <w:t>.“</w:t>
      </w:r>
    </w:p>
    <w:p w14:paraId="574446ED" w14:textId="524313DF" w:rsidR="008F3AD8" w:rsidRPr="00875BE5" w:rsidRDefault="008F3AD8" w:rsidP="008F3AD8">
      <w:pPr>
        <w:widowControl w:val="0"/>
        <w:jc w:val="left"/>
        <w:rPr>
          <w:rFonts w:cs="Arial"/>
        </w:rPr>
      </w:pPr>
      <w:r w:rsidRPr="00875BE5">
        <w:rPr>
          <w:rFonts w:cs="Arial"/>
          <w:b/>
          <w:smallCaps/>
        </w:rPr>
        <w:t>LBM (Landesbetrieb Mobilität Rheinland-Pfalz) 202</w:t>
      </w:r>
      <w:r w:rsidR="00773B42">
        <w:rPr>
          <w:rFonts w:cs="Arial"/>
          <w:b/>
          <w:smallCaps/>
        </w:rPr>
        <w:t>2</w:t>
      </w:r>
      <w:r w:rsidRPr="00875BE5">
        <w:rPr>
          <w:rFonts w:cs="Arial"/>
          <w:b/>
          <w:smallCaps/>
        </w:rPr>
        <w:t>:</w:t>
      </w:r>
      <w:r w:rsidRPr="00875BE5">
        <w:rPr>
          <w:rFonts w:cs="Arial"/>
          <w:b/>
        </w:rPr>
        <w:t xml:space="preserve"> </w:t>
      </w:r>
      <w:r w:rsidRPr="00875BE5">
        <w:rPr>
          <w:rFonts w:cs="Arial"/>
        </w:rPr>
        <w:t xml:space="preserve">Rundschreiben des LBM an RLBM vom </w:t>
      </w:r>
      <w:r>
        <w:rPr>
          <w:rFonts w:cs="Arial"/>
        </w:rPr>
        <w:t>11.02.2</w:t>
      </w:r>
      <w:r w:rsidRPr="00875BE5">
        <w:rPr>
          <w:rFonts w:cs="Arial"/>
        </w:rPr>
        <w:t>02</w:t>
      </w:r>
      <w:r>
        <w:rPr>
          <w:rFonts w:cs="Arial"/>
        </w:rPr>
        <w:t>2</w:t>
      </w:r>
      <w:r w:rsidRPr="00875BE5">
        <w:rPr>
          <w:rFonts w:cs="Arial"/>
        </w:rPr>
        <w:t xml:space="preserve"> </w:t>
      </w:r>
      <w:r>
        <w:rPr>
          <w:rFonts w:cs="Arial"/>
        </w:rPr>
        <w:t>„</w:t>
      </w:r>
      <w:r w:rsidRPr="00D116D0">
        <w:rPr>
          <w:rFonts w:cs="Arial"/>
        </w:rPr>
        <w:t>Praxisleitfaden zur Ermittlung des Kompensationsbedarfs in RLP -    R</w:t>
      </w:r>
      <w:r>
        <w:rPr>
          <w:rFonts w:cs="Arial"/>
        </w:rPr>
        <w:t>undschreiben</w:t>
      </w:r>
      <w:r w:rsidRPr="00D116D0">
        <w:rPr>
          <w:rFonts w:cs="Arial"/>
        </w:rPr>
        <w:t xml:space="preserve"> zur Einführung bei Straßenbauvorhaben</w:t>
      </w:r>
      <w:r>
        <w:rPr>
          <w:rFonts w:cs="Arial"/>
        </w:rPr>
        <w:t xml:space="preserve"> des LBM</w:t>
      </w:r>
      <w:r w:rsidRPr="00875BE5">
        <w:rPr>
          <w:rFonts w:cs="Arial"/>
        </w:rPr>
        <w:t>.</w:t>
      </w:r>
      <w:r>
        <w:rPr>
          <w:rFonts w:cs="Arial"/>
        </w:rPr>
        <w:t>“</w:t>
      </w:r>
      <w:r w:rsidRPr="00875BE5">
        <w:rPr>
          <w:rFonts w:cs="Arial"/>
        </w:rPr>
        <w:t xml:space="preserve"> </w:t>
      </w:r>
    </w:p>
    <w:p w14:paraId="16B2583C" w14:textId="67AC0FD6" w:rsidR="00040C4C" w:rsidRDefault="00040C4C" w:rsidP="00875BE5">
      <w:pPr>
        <w:widowControl w:val="0"/>
        <w:jc w:val="left"/>
        <w:rPr>
          <w:rFonts w:cs="Arial"/>
        </w:rPr>
      </w:pPr>
      <w:r w:rsidRPr="00875BE5">
        <w:rPr>
          <w:rFonts w:cs="Arial"/>
          <w:b/>
          <w:smallCaps/>
        </w:rPr>
        <w:t>LBM (Landesbetrieb Mobilität Rheinland-Pfalz) 2022</w:t>
      </w:r>
      <w:r w:rsidRPr="00875BE5">
        <w:rPr>
          <w:rFonts w:cs="Arial"/>
          <w:b/>
        </w:rPr>
        <w:t xml:space="preserve">: </w:t>
      </w:r>
      <w:r w:rsidRPr="00875BE5">
        <w:rPr>
          <w:rFonts w:cs="Arial"/>
        </w:rPr>
        <w:t xml:space="preserve">Rundschreiben des LBM an RLBM </w:t>
      </w:r>
      <w:r w:rsidR="008178AD" w:rsidRPr="004C57EB">
        <w:rPr>
          <w:rFonts w:cs="Arial"/>
        </w:rPr>
        <w:t>vom 13.01.2022 zu</w:t>
      </w:r>
      <w:r w:rsidR="008178AD">
        <w:rPr>
          <w:rFonts w:cs="Arial"/>
        </w:rPr>
        <w:t>r</w:t>
      </w:r>
      <w:r w:rsidR="008178AD" w:rsidRPr="004C57EB">
        <w:rPr>
          <w:rFonts w:cs="Arial"/>
        </w:rPr>
        <w:t xml:space="preserve"> „Arbeitshilfe Vögel und Straßenverkehr- Hinweise für den Umgang mit den Beurteilungspegeln nach der RLS - 19 und Anwendung des Excel-Berechnungsmoduls "AVIfauna V1.2b</w:t>
      </w:r>
      <w:r w:rsidR="008178AD">
        <w:rPr>
          <w:rFonts w:cs="Arial"/>
        </w:rPr>
        <w:t>.</w:t>
      </w:r>
      <w:r w:rsidR="008178AD" w:rsidRPr="004C57EB">
        <w:rPr>
          <w:rFonts w:cs="Arial"/>
        </w:rPr>
        <w:t>"</w:t>
      </w:r>
    </w:p>
    <w:p w14:paraId="251235D9" w14:textId="50869729" w:rsidR="00773B42" w:rsidRDefault="00773B42" w:rsidP="00875BE5">
      <w:pPr>
        <w:widowControl w:val="0"/>
        <w:jc w:val="left"/>
        <w:rPr>
          <w:rFonts w:cs="Arial"/>
        </w:rPr>
      </w:pPr>
      <w:r w:rsidRPr="00875BE5">
        <w:rPr>
          <w:rFonts w:cs="Arial"/>
          <w:b/>
          <w:smallCaps/>
        </w:rPr>
        <w:t>LBM (Landesbetrieb Mobilität Rheinland-Pfalz) 2022</w:t>
      </w:r>
      <w:r w:rsidRPr="00875BE5">
        <w:rPr>
          <w:rFonts w:cs="Arial"/>
          <w:b/>
        </w:rPr>
        <w:t>:</w:t>
      </w:r>
      <w:r>
        <w:rPr>
          <w:rFonts w:cs="Arial"/>
          <w:b/>
        </w:rPr>
        <w:t xml:space="preserve"> </w:t>
      </w:r>
      <w:r w:rsidRPr="00875BE5">
        <w:rPr>
          <w:rFonts w:cs="Arial"/>
        </w:rPr>
        <w:t xml:space="preserve">Rundschreiben des LBM an RLBM </w:t>
      </w:r>
      <w:r>
        <w:rPr>
          <w:rFonts w:cs="Arial"/>
        </w:rPr>
        <w:t xml:space="preserve">zum </w:t>
      </w:r>
    </w:p>
    <w:p w14:paraId="082FFDA0" w14:textId="77777777" w:rsidR="008178AD" w:rsidRPr="00875BE5" w:rsidRDefault="008178AD" w:rsidP="008178AD">
      <w:pPr>
        <w:widowControl w:val="0"/>
        <w:jc w:val="left"/>
        <w:rPr>
          <w:rFonts w:cs="Arial"/>
        </w:rPr>
      </w:pPr>
      <w:r w:rsidRPr="00875BE5">
        <w:rPr>
          <w:rFonts w:cs="Arial"/>
          <w:b/>
          <w:smallCaps/>
        </w:rPr>
        <w:t>LBM (Landesbetrieb Mobilität Rheinland-Pfalz) 2021:</w:t>
      </w:r>
      <w:r w:rsidRPr="00875BE5">
        <w:rPr>
          <w:rFonts w:cs="Arial"/>
          <w:b/>
        </w:rPr>
        <w:t xml:space="preserve"> </w:t>
      </w:r>
      <w:r w:rsidRPr="00875BE5">
        <w:rPr>
          <w:rFonts w:cs="Arial"/>
        </w:rPr>
        <w:t xml:space="preserve">Rundschreiben des LBM an RLBM </w:t>
      </w:r>
      <w:r w:rsidRPr="00DD01D6">
        <w:rPr>
          <w:rFonts w:cs="Arial"/>
        </w:rPr>
        <w:t>vom 28.10.2021 zur „Einführung FLISTRAneo beim LBM.“</w:t>
      </w:r>
    </w:p>
    <w:p w14:paraId="45C32710" w14:textId="6DB390BD" w:rsidR="00DD01D6" w:rsidRPr="00875BE5" w:rsidRDefault="00DD01D6" w:rsidP="00DD01D6">
      <w:pPr>
        <w:widowControl w:val="0"/>
        <w:jc w:val="left"/>
        <w:rPr>
          <w:rFonts w:cs="Arial"/>
        </w:rPr>
      </w:pPr>
      <w:r w:rsidRPr="00875BE5">
        <w:rPr>
          <w:rFonts w:cs="Arial"/>
          <w:b/>
          <w:smallCaps/>
        </w:rPr>
        <w:t>LBM (Landesbetrieb Mobilität Rheinland-Pfalz) 2021:</w:t>
      </w:r>
      <w:r w:rsidRPr="00875BE5">
        <w:rPr>
          <w:rFonts w:cs="Arial"/>
          <w:b/>
        </w:rPr>
        <w:t xml:space="preserve"> </w:t>
      </w:r>
      <w:r w:rsidRPr="00875BE5">
        <w:rPr>
          <w:rFonts w:cs="Arial"/>
        </w:rPr>
        <w:t xml:space="preserve">Rundschreiben des LBM an RLBM </w:t>
      </w:r>
      <w:r w:rsidRPr="00DD01D6">
        <w:rPr>
          <w:rFonts w:cs="Arial"/>
        </w:rPr>
        <w:t>vom 28.10.2021 zur „Einführung FLISTRAneo beim LBM.“</w:t>
      </w:r>
    </w:p>
    <w:p w14:paraId="52EFA108" w14:textId="77777777" w:rsidR="00040C4C" w:rsidRPr="00875BE5" w:rsidRDefault="00040C4C" w:rsidP="00875BE5">
      <w:pPr>
        <w:widowControl w:val="0"/>
        <w:jc w:val="left"/>
        <w:rPr>
          <w:rFonts w:cs="Arial"/>
        </w:rPr>
      </w:pPr>
      <w:r w:rsidRPr="00875BE5">
        <w:rPr>
          <w:rFonts w:cs="Arial"/>
          <w:b/>
          <w:smallCaps/>
        </w:rPr>
        <w:t>LBM (Landesbetrieb Mobilität Rheinland-Pfalz) 2021:</w:t>
      </w:r>
      <w:r w:rsidRPr="00875BE5">
        <w:rPr>
          <w:rFonts w:cs="Arial"/>
          <w:b/>
        </w:rPr>
        <w:t xml:space="preserve"> </w:t>
      </w:r>
      <w:r w:rsidRPr="00875BE5">
        <w:rPr>
          <w:rFonts w:cs="Arial"/>
        </w:rPr>
        <w:t xml:space="preserve">Rundschreiben des LBM an RLBM vom 15.02.2021 „Leitfaden CEF-Maßnahmen – Hinweise zur Konzeption von vorgezogenen Ausgleichsmaßnahmen in Rheinland-Pfalz“. </w:t>
      </w:r>
    </w:p>
    <w:p w14:paraId="20521D35" w14:textId="30BBABC0" w:rsidR="00040C4C" w:rsidRDefault="00040C4C" w:rsidP="00875BE5">
      <w:pPr>
        <w:widowControl w:val="0"/>
        <w:jc w:val="left"/>
        <w:rPr>
          <w:rFonts w:cs="Arial"/>
        </w:rPr>
      </w:pPr>
      <w:r w:rsidRPr="00875BE5">
        <w:rPr>
          <w:rFonts w:cs="Arial"/>
          <w:b/>
          <w:smallCaps/>
        </w:rPr>
        <w:t>LBM (Landesbetrieb Mobilität Rheinland-Pfalz) 2021:</w:t>
      </w:r>
      <w:r w:rsidRPr="00875BE5">
        <w:rPr>
          <w:rFonts w:cs="Arial"/>
          <w:b/>
        </w:rPr>
        <w:t xml:space="preserve"> </w:t>
      </w:r>
      <w:r w:rsidRPr="00875BE5">
        <w:rPr>
          <w:rFonts w:cs="Arial"/>
        </w:rPr>
        <w:t xml:space="preserve">Rundschreiben des LBM an RLBM vom 15.02.2021 „Leitfaden Artenschutz – Überarbeitung Fachbeitrag Artenschutz (Mustertexte) bei Straßenbauvorhaben in Rheinland-Pfalz“. </w:t>
      </w:r>
    </w:p>
    <w:p w14:paraId="72A6D1F1" w14:textId="77777777" w:rsidR="00161EE5" w:rsidRPr="00875BE5" w:rsidRDefault="00161EE5" w:rsidP="00875BE5">
      <w:pPr>
        <w:jc w:val="left"/>
        <w:rPr>
          <w:rFonts w:cs="Arial"/>
        </w:rPr>
      </w:pPr>
      <w:r w:rsidRPr="00875BE5">
        <w:rPr>
          <w:rFonts w:cs="Arial"/>
          <w:b/>
          <w:smallCaps/>
        </w:rPr>
        <w:t>LBM (Landesbetrieb Mobilität Rheinland-Pfalz) 2020</w:t>
      </w:r>
      <w:r w:rsidRPr="00875BE5">
        <w:rPr>
          <w:rFonts w:cs="Arial"/>
          <w:b/>
        </w:rPr>
        <w:t xml:space="preserve">: </w:t>
      </w:r>
      <w:r w:rsidRPr="00875BE5">
        <w:rPr>
          <w:rFonts w:cs="Arial"/>
        </w:rPr>
        <w:t xml:space="preserve">Rundschreiben des LBM an RLBM vom 25.11.2020 „Ermittlung von Wiedervernetzungsmaßnahmen an Bundesfernstraßen in Rheinland-Pfalz“ – Umsetzung bei Ausbau- und Neubaumaßnahmen. </w:t>
      </w:r>
    </w:p>
    <w:p w14:paraId="0937347A" w14:textId="4A8FCB78" w:rsidR="00040C4C" w:rsidRDefault="00040C4C" w:rsidP="00875BE5">
      <w:pPr>
        <w:jc w:val="left"/>
        <w:rPr>
          <w:rFonts w:cs="Arial"/>
        </w:rPr>
      </w:pPr>
      <w:r w:rsidRPr="00875BE5">
        <w:rPr>
          <w:rFonts w:cs="Arial"/>
          <w:b/>
          <w:smallCaps/>
        </w:rPr>
        <w:t>LBM (Landesbetrieb Mobilität Rheinland-Pfalz) 2020</w:t>
      </w:r>
      <w:r w:rsidRPr="00875BE5">
        <w:rPr>
          <w:rFonts w:cs="Arial"/>
          <w:b/>
        </w:rPr>
        <w:t xml:space="preserve">: </w:t>
      </w:r>
      <w:r w:rsidRPr="00875BE5">
        <w:rPr>
          <w:rFonts w:cs="Arial"/>
        </w:rPr>
        <w:t>Rundschreiben des LBM an RLBM vom 05.10.2020 „Forstrechtlicher Ausgleich nach §14 LWaldG“.</w:t>
      </w:r>
    </w:p>
    <w:p w14:paraId="6DFE268D" w14:textId="6BE18119" w:rsidR="0096516E" w:rsidRDefault="0096516E" w:rsidP="0096516E">
      <w:pPr>
        <w:jc w:val="left"/>
        <w:rPr>
          <w:rFonts w:cs="Arial"/>
        </w:rPr>
      </w:pPr>
      <w:r w:rsidRPr="00875BE5">
        <w:rPr>
          <w:rFonts w:cs="Arial"/>
          <w:b/>
          <w:smallCaps/>
        </w:rPr>
        <w:t>LBM (Landesbetrieb Mobilität Rheinland-Pfalz) 20</w:t>
      </w:r>
      <w:r>
        <w:rPr>
          <w:rFonts w:cs="Arial"/>
          <w:b/>
          <w:smallCaps/>
        </w:rPr>
        <w:t>20</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96516E">
        <w:rPr>
          <w:rFonts w:cs="Arial"/>
        </w:rPr>
        <w:t>vom 28.08.2020 zu „Auswirkungen der aktuellen Rechtsprechung im Natur- und Wasserrecht</w:t>
      </w:r>
      <w:r>
        <w:rPr>
          <w:rFonts w:cs="Arial"/>
        </w:rPr>
        <w:t>.</w:t>
      </w:r>
    </w:p>
    <w:p w14:paraId="3262313C" w14:textId="4F56CE43" w:rsidR="00167F56" w:rsidRDefault="00167F56" w:rsidP="00167F56">
      <w:pPr>
        <w:jc w:val="left"/>
        <w:rPr>
          <w:rFonts w:cs="Arial"/>
        </w:rPr>
      </w:pPr>
      <w:r w:rsidRPr="00875BE5">
        <w:rPr>
          <w:rFonts w:cs="Arial"/>
          <w:b/>
          <w:smallCaps/>
        </w:rPr>
        <w:t>LBM (Landesbetrieb Mobilität Rheinland-Pfalz) 20</w:t>
      </w:r>
      <w:r w:rsidR="00CF450D">
        <w:rPr>
          <w:rFonts w:cs="Arial"/>
          <w:b/>
          <w:smallCaps/>
        </w:rPr>
        <w:t>20</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FF13C1">
        <w:rPr>
          <w:rFonts w:cs="Arial"/>
        </w:rPr>
        <w:t xml:space="preserve">vom </w:t>
      </w:r>
      <w:r w:rsidR="00CF450D" w:rsidRPr="00CF450D">
        <w:rPr>
          <w:rFonts w:cs="Arial"/>
        </w:rPr>
        <w:t>17.04.2020 und 13.11.2020 zur „Verfahrensweise gebietseigenes Saatgut und gebietseigene Gehölze / gebietseigenes Gehölzsaatgut</w:t>
      </w:r>
      <w:r w:rsidR="00CF450D">
        <w:rPr>
          <w:rFonts w:cs="Arial"/>
        </w:rPr>
        <w:t>.</w:t>
      </w:r>
      <w:r w:rsidR="00CF450D" w:rsidRPr="00CF450D">
        <w:rPr>
          <w:rFonts w:cs="Arial"/>
        </w:rPr>
        <w:t>“</w:t>
      </w:r>
    </w:p>
    <w:p w14:paraId="01F26242" w14:textId="37175929" w:rsidR="00EE0683" w:rsidRPr="00875BE5" w:rsidRDefault="00EE0683" w:rsidP="00875BE5">
      <w:pPr>
        <w:jc w:val="left"/>
        <w:rPr>
          <w:rFonts w:cs="Arial"/>
        </w:rPr>
      </w:pPr>
      <w:r w:rsidRPr="00875BE5">
        <w:rPr>
          <w:rFonts w:cs="Arial"/>
          <w:b/>
          <w:smallCaps/>
        </w:rPr>
        <w:t>LBM (Landesbetrieb Mobilität Rheinland-Pfalz) 2020</w:t>
      </w:r>
      <w:r w:rsidRPr="00875BE5">
        <w:rPr>
          <w:rFonts w:cs="Arial"/>
          <w:b/>
        </w:rPr>
        <w:t xml:space="preserve">: </w:t>
      </w:r>
      <w:r w:rsidRPr="00875BE5">
        <w:rPr>
          <w:rFonts w:cs="Arial"/>
        </w:rPr>
        <w:t xml:space="preserve">Rundschreiben des LBM an RLBM </w:t>
      </w:r>
      <w:r w:rsidRPr="00AF4FEF">
        <w:rPr>
          <w:rFonts w:cs="Arial"/>
        </w:rPr>
        <w:t>vom 23.01.2020 zum „Baukasten Pflegemaßnahmen</w:t>
      </w:r>
      <w:r>
        <w:rPr>
          <w:rFonts w:cs="Arial"/>
        </w:rPr>
        <w:t>.“</w:t>
      </w:r>
    </w:p>
    <w:p w14:paraId="09C1CB14" w14:textId="77777777" w:rsidR="00161EE5" w:rsidRPr="00875BE5" w:rsidRDefault="00161EE5" w:rsidP="00875BE5">
      <w:pPr>
        <w:jc w:val="left"/>
        <w:rPr>
          <w:rFonts w:cs="Arial"/>
        </w:rPr>
      </w:pPr>
      <w:r w:rsidRPr="00875BE5">
        <w:rPr>
          <w:rFonts w:cs="Arial"/>
          <w:b/>
          <w:smallCaps/>
        </w:rPr>
        <w:t>LBM (Landesbetrieb Mobilität Rheinland-Pfalz) 2019:</w:t>
      </w:r>
      <w:r w:rsidRPr="00875BE5">
        <w:rPr>
          <w:rFonts w:cs="Arial"/>
          <w:b/>
        </w:rPr>
        <w:t xml:space="preserve"> </w:t>
      </w:r>
      <w:r w:rsidRPr="00875BE5">
        <w:rPr>
          <w:rFonts w:cs="Arial"/>
        </w:rPr>
        <w:t xml:space="preserve">Rundschreiben des LBM an RLBM vom 28.06.2019 „Merkblatt für die Erhaltung von Verkehrsflächen mit Baumbestand (M EVB), Ausgabe 2019 Hinweise zum Risikomanagement und Monitoring landschaftspflegerischer Maßnahmen im Straßenbau (H RM), Ausgabe 2019 Rahmenbedingungen erfolgreicher Kompensationsmaßnahmen im Straßenbau, Heft 1136, 2019“. </w:t>
      </w:r>
    </w:p>
    <w:p w14:paraId="6A986EE4" w14:textId="77777777" w:rsidR="00161EE5" w:rsidRPr="00875BE5" w:rsidRDefault="00161EE5" w:rsidP="00875BE5">
      <w:pPr>
        <w:jc w:val="left"/>
        <w:rPr>
          <w:rFonts w:cs="Arial"/>
        </w:rPr>
      </w:pPr>
      <w:r w:rsidRPr="00875BE5">
        <w:rPr>
          <w:rFonts w:cs="Arial"/>
          <w:b/>
          <w:smallCaps/>
        </w:rPr>
        <w:t>LBM (Landesbetrieb Mobilität Rheinland-Pfalz) 2019:</w:t>
      </w:r>
      <w:r w:rsidRPr="00875BE5">
        <w:rPr>
          <w:rFonts w:cs="Arial"/>
          <w:b/>
        </w:rPr>
        <w:t xml:space="preserve"> </w:t>
      </w:r>
      <w:r w:rsidRPr="00875BE5">
        <w:rPr>
          <w:rFonts w:cs="Arial"/>
        </w:rPr>
        <w:t>Rundschreiben des LBM an RLBM vom 28.06.2019 „Merkblatt zur Anlage von Querungshilfen für Tiere und zur Vernetzung von Lebensräumen an Straßen (MAQ) – Länderabstimmung“.</w:t>
      </w:r>
    </w:p>
    <w:p w14:paraId="25E4E4F8" w14:textId="7A60C69F" w:rsidR="00040C4C" w:rsidRPr="00875BE5" w:rsidRDefault="00040C4C" w:rsidP="00875BE5">
      <w:pPr>
        <w:jc w:val="left"/>
        <w:rPr>
          <w:rFonts w:cs="Arial"/>
        </w:rPr>
      </w:pPr>
      <w:r w:rsidRPr="00875BE5">
        <w:rPr>
          <w:rFonts w:cs="Arial"/>
          <w:b/>
          <w:smallCaps/>
        </w:rPr>
        <w:t>LBM (Landesbetrieb Mobilität Rheinland-Pfalz) 2019:</w:t>
      </w:r>
      <w:r w:rsidRPr="00875BE5">
        <w:rPr>
          <w:rFonts w:cs="Arial"/>
          <w:b/>
        </w:rPr>
        <w:t xml:space="preserve"> </w:t>
      </w:r>
      <w:r w:rsidRPr="00875BE5">
        <w:rPr>
          <w:rFonts w:cs="Arial"/>
        </w:rPr>
        <w:t>Rundschreiben des LBM an RLBM vom 30.09.2019 „Leitfaden Wasserrahmenrichtlinie (WRRL)“</w:t>
      </w:r>
      <w:r w:rsidR="00D71012" w:rsidRPr="00875BE5">
        <w:rPr>
          <w:rFonts w:cs="Arial"/>
        </w:rPr>
        <w:t xml:space="preserve"> sowie Email zur Aktualisierung des Leitfadens vom 07.04.2022</w:t>
      </w:r>
      <w:r w:rsidRPr="00875BE5">
        <w:rPr>
          <w:rFonts w:cs="Arial"/>
        </w:rPr>
        <w:t xml:space="preserve">. </w:t>
      </w:r>
    </w:p>
    <w:p w14:paraId="5930BDDB" w14:textId="77777777" w:rsidR="00040C4C" w:rsidRPr="00875BE5" w:rsidRDefault="00040C4C" w:rsidP="00875BE5">
      <w:pPr>
        <w:jc w:val="left"/>
        <w:rPr>
          <w:rFonts w:cs="Arial"/>
        </w:rPr>
      </w:pPr>
      <w:r w:rsidRPr="00875BE5">
        <w:rPr>
          <w:rFonts w:cs="Arial"/>
          <w:b/>
          <w:smallCaps/>
        </w:rPr>
        <w:t>LBM (Landesbetrieb Mobilität Rheinland-Pfalz) 2019</w:t>
      </w:r>
      <w:r w:rsidRPr="00875BE5">
        <w:rPr>
          <w:rFonts w:cs="Arial"/>
          <w:b/>
        </w:rPr>
        <w:t xml:space="preserve">: </w:t>
      </w:r>
      <w:r w:rsidRPr="00875BE5">
        <w:rPr>
          <w:rFonts w:cs="Arial"/>
        </w:rPr>
        <w:t xml:space="preserve">Rundschreiben des LBM an RLBM vom 25.03.2019 „Einführung Muster-Maßnahmenblätter und Mustermaßnahmenpläne LBP und LAP“. </w:t>
      </w:r>
    </w:p>
    <w:p w14:paraId="3DF06A80" w14:textId="07F6271C" w:rsidR="00040C4C" w:rsidRDefault="00040C4C" w:rsidP="00875BE5">
      <w:pPr>
        <w:jc w:val="left"/>
        <w:rPr>
          <w:rFonts w:cs="Arial"/>
        </w:rPr>
      </w:pPr>
      <w:r w:rsidRPr="00875BE5">
        <w:rPr>
          <w:rFonts w:cs="Arial"/>
          <w:b/>
          <w:smallCaps/>
        </w:rPr>
        <w:t>LBM (Landesbetrieb Mobilität Rheinland-Pfalz) 2019:</w:t>
      </w:r>
      <w:r w:rsidRPr="00875BE5">
        <w:rPr>
          <w:rFonts w:cs="Arial"/>
          <w:b/>
        </w:rPr>
        <w:t xml:space="preserve"> </w:t>
      </w:r>
      <w:r w:rsidRPr="00875BE5">
        <w:rPr>
          <w:rFonts w:cs="Arial"/>
        </w:rPr>
        <w:t>Rundschreiben des LBM an RLBM vom 10.01.2019 „Hinweispapier für den Straßenbau in Rheinland-Pfalz zur Konzeption von vorgezogenen Ausgleichsmaßnahmen (CEF)“.</w:t>
      </w:r>
    </w:p>
    <w:p w14:paraId="34C2CDD7" w14:textId="01054252" w:rsidR="00357448" w:rsidRPr="00875BE5" w:rsidRDefault="00357448" w:rsidP="00357448">
      <w:pPr>
        <w:jc w:val="left"/>
        <w:rPr>
          <w:rFonts w:cs="Arial"/>
        </w:rPr>
      </w:pPr>
      <w:r w:rsidRPr="00875BE5">
        <w:rPr>
          <w:rFonts w:cs="Arial"/>
          <w:b/>
          <w:smallCaps/>
        </w:rPr>
        <w:t xml:space="preserve">LBM (Landesbetrieb Mobilität Rheinland-Pfalz) 2018: </w:t>
      </w:r>
      <w:r w:rsidRPr="00875BE5">
        <w:rPr>
          <w:rFonts w:cs="Arial"/>
        </w:rPr>
        <w:t>Rundschreiben des LBM an RLBM vom 0</w:t>
      </w:r>
      <w:r>
        <w:rPr>
          <w:rFonts w:cs="Arial"/>
        </w:rPr>
        <w:t>6</w:t>
      </w:r>
      <w:r w:rsidRPr="00875BE5">
        <w:rPr>
          <w:rFonts w:cs="Arial"/>
        </w:rPr>
        <w:t>.</w:t>
      </w:r>
      <w:r>
        <w:rPr>
          <w:rFonts w:cs="Arial"/>
        </w:rPr>
        <w:t>12</w:t>
      </w:r>
      <w:r w:rsidRPr="00875BE5">
        <w:rPr>
          <w:rFonts w:cs="Arial"/>
        </w:rPr>
        <w:t xml:space="preserve">.2018 </w:t>
      </w:r>
      <w:r w:rsidRPr="00357448">
        <w:rPr>
          <w:rFonts w:cs="Arial"/>
        </w:rPr>
        <w:t>zur „Dateneingabe ins KomOn Service Portal (KSP) durch die regionalen Dienststellen des LBM RP, 06.Dezember 2018.“</w:t>
      </w:r>
      <w:r w:rsidRPr="00875BE5">
        <w:rPr>
          <w:rFonts w:cs="Arial"/>
        </w:rPr>
        <w:t xml:space="preserve"> </w:t>
      </w:r>
    </w:p>
    <w:p w14:paraId="7EF14BAB" w14:textId="22E88359" w:rsidR="00161EE5" w:rsidRPr="00875BE5" w:rsidRDefault="00161EE5" w:rsidP="00875BE5">
      <w:pPr>
        <w:jc w:val="left"/>
        <w:rPr>
          <w:rFonts w:cs="Arial"/>
        </w:rPr>
      </w:pPr>
      <w:r w:rsidRPr="00875BE5">
        <w:rPr>
          <w:rFonts w:cs="Arial"/>
          <w:b/>
          <w:smallCaps/>
        </w:rPr>
        <w:t xml:space="preserve">LBM (Landesbetrieb Mobilität Rheinland-Pfalz) 2018: </w:t>
      </w:r>
      <w:r w:rsidRPr="00875BE5">
        <w:rPr>
          <w:rFonts w:cs="Arial"/>
        </w:rPr>
        <w:t>Rundschreiben des LBM an RLBM vom 07.08.2018 „Landeskompensationsverordnung Landeskompensationsverzeichnisver</w:t>
      </w:r>
      <w:r w:rsidRPr="00875BE5">
        <w:rPr>
          <w:rFonts w:cs="Arial"/>
        </w:rPr>
        <w:softHyphen/>
        <w:t xml:space="preserve">ordnung“. </w:t>
      </w:r>
    </w:p>
    <w:p w14:paraId="4B329893" w14:textId="77777777" w:rsidR="00040C4C" w:rsidRPr="00875BE5" w:rsidRDefault="00040C4C" w:rsidP="00875BE5">
      <w:pPr>
        <w:jc w:val="left"/>
        <w:rPr>
          <w:rFonts w:cs="Arial"/>
        </w:rPr>
      </w:pPr>
      <w:r w:rsidRPr="00875BE5">
        <w:rPr>
          <w:rFonts w:cs="Arial"/>
          <w:b/>
          <w:smallCaps/>
        </w:rPr>
        <w:t>LBM (Landesbetrieb Mobilität Rheinland-Pfalz) 2018</w:t>
      </w:r>
      <w:r w:rsidRPr="00875BE5">
        <w:rPr>
          <w:rFonts w:cs="Arial"/>
          <w:b/>
        </w:rPr>
        <w:t xml:space="preserve">: </w:t>
      </w:r>
      <w:r w:rsidRPr="00875BE5">
        <w:rPr>
          <w:rFonts w:cs="Arial"/>
        </w:rPr>
        <w:t xml:space="preserve">Rundschreiben des LBM an RLBM vom 09.08.2018 „Vereinbarung zur Verfahrensvereinfachung bei Abstimmungsverfahren“ im Bereich der SGD-Nord. </w:t>
      </w:r>
    </w:p>
    <w:p w14:paraId="6F1424B4" w14:textId="2111C6DD" w:rsidR="00040C4C" w:rsidRDefault="00040C4C" w:rsidP="00875BE5">
      <w:pPr>
        <w:jc w:val="left"/>
        <w:rPr>
          <w:rFonts w:cs="Arial"/>
        </w:rPr>
      </w:pPr>
      <w:r w:rsidRPr="00875BE5">
        <w:rPr>
          <w:rFonts w:cs="Arial"/>
          <w:b/>
          <w:smallCaps/>
        </w:rPr>
        <w:t>LBM (Landesbetrieb Mobilität Rheinland-Pfalz) 2018:</w:t>
      </w:r>
      <w:r w:rsidRPr="00875BE5">
        <w:rPr>
          <w:rFonts w:cs="Arial"/>
          <w:b/>
        </w:rPr>
        <w:t xml:space="preserve"> </w:t>
      </w:r>
      <w:r w:rsidRPr="00875BE5">
        <w:rPr>
          <w:rFonts w:cs="Arial"/>
        </w:rPr>
        <w:t>Rundschreiben des LBM RLP an RLBM vom 20.06.2018 zur Einführung der „Hinweise zum Artenschutz beim Bau von Straßen (HArtB) (FGSV 2017).</w:t>
      </w:r>
    </w:p>
    <w:p w14:paraId="72D0FD68" w14:textId="29F76663" w:rsidR="00040C4C" w:rsidRPr="00875BE5" w:rsidRDefault="00040C4C" w:rsidP="00875BE5">
      <w:pPr>
        <w:jc w:val="left"/>
        <w:rPr>
          <w:rFonts w:cs="Arial"/>
        </w:rPr>
      </w:pPr>
      <w:r w:rsidRPr="00875BE5">
        <w:rPr>
          <w:rFonts w:cs="Arial"/>
          <w:b/>
          <w:smallCaps/>
        </w:rPr>
        <w:t>LBM (Landesbetrieb Mobilität Rheinland-Pfalz) 2018</w:t>
      </w:r>
      <w:r w:rsidRPr="00875BE5">
        <w:rPr>
          <w:rFonts w:cs="Arial"/>
          <w:b/>
        </w:rPr>
        <w:t xml:space="preserve">: </w:t>
      </w:r>
      <w:r w:rsidRPr="00875BE5">
        <w:rPr>
          <w:rFonts w:cs="Arial"/>
        </w:rPr>
        <w:t>Rundschreiben des LBM RLP an RLBM vom 06.02.2018 „Dateneingabe in KomOn Service Portal (KSP) durch die regionalen Dienststellen des LBM RP“.</w:t>
      </w:r>
    </w:p>
    <w:p w14:paraId="23EC7587" w14:textId="4E1AEC96" w:rsidR="00831B85" w:rsidRPr="00831B85" w:rsidRDefault="00831B85" w:rsidP="00831B85">
      <w:pPr>
        <w:jc w:val="left"/>
      </w:pPr>
      <w:r w:rsidRPr="00875BE5">
        <w:rPr>
          <w:rFonts w:cs="Arial"/>
          <w:b/>
          <w:smallCaps/>
        </w:rPr>
        <w:t>LBM (Landesbetrieb Mobilität Rheinland-Pfalz) 20</w:t>
      </w:r>
      <w:r>
        <w:rPr>
          <w:rFonts w:cs="Arial"/>
          <w:b/>
          <w:smallCaps/>
        </w:rPr>
        <w:t>17</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831B85">
        <w:t>vom 20.02.2017 zu „Waldflächen als Kompensationsmaßnahmen-Datenübertragung an die Forstverwaltung; Verwaltungsvereinbarung mit dem Bundesforst.“</w:t>
      </w:r>
    </w:p>
    <w:p w14:paraId="46952897" w14:textId="7053EA32" w:rsidR="002411CB" w:rsidRDefault="002411CB" w:rsidP="002411CB">
      <w:pPr>
        <w:jc w:val="left"/>
        <w:rPr>
          <w:rFonts w:cs="Arial"/>
        </w:rPr>
      </w:pPr>
      <w:r w:rsidRPr="00875BE5">
        <w:rPr>
          <w:rFonts w:cs="Arial"/>
          <w:b/>
          <w:smallCaps/>
        </w:rPr>
        <w:t>LBM (Landesbetrieb Mobilität Rheinland-Pfalz) 20</w:t>
      </w:r>
      <w:r>
        <w:rPr>
          <w:rFonts w:cs="Arial"/>
          <w:b/>
          <w:smallCaps/>
        </w:rPr>
        <w:t>15</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t>vom 21.12.2015 zu neuem „</w:t>
      </w:r>
      <w:r w:rsidRPr="002411CB">
        <w:t>Landesnaturschutzgesetz vom 06. Oktober 2015</w:t>
      </w:r>
      <w:r>
        <w:t>“ und deren Vorschriften für die Straßenbauverwaltung.</w:t>
      </w:r>
    </w:p>
    <w:p w14:paraId="192013E6" w14:textId="6DB1E275" w:rsidR="00C06AF7" w:rsidRDefault="00C06AF7" w:rsidP="00C06AF7">
      <w:pPr>
        <w:jc w:val="left"/>
        <w:rPr>
          <w:rFonts w:cs="Arial"/>
        </w:rPr>
      </w:pPr>
      <w:r w:rsidRPr="00875BE5">
        <w:rPr>
          <w:rFonts w:cs="Arial"/>
          <w:b/>
          <w:smallCaps/>
        </w:rPr>
        <w:t>LBM (Landesbetrieb Mobilität Rheinland-Pfalz) 20</w:t>
      </w:r>
      <w:r>
        <w:rPr>
          <w:rFonts w:cs="Arial"/>
          <w:b/>
          <w:smallCaps/>
        </w:rPr>
        <w:t>15</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t>vom 16.09.2015 zu „</w:t>
      </w:r>
      <w:r w:rsidRPr="00C06AF7">
        <w:t>Empfehlungen für die landschaftspflegerische Ausführung im Straßenbau (ELA, Ausgabe 2013)</w:t>
      </w:r>
      <w:r>
        <w:t>.“</w:t>
      </w:r>
    </w:p>
    <w:p w14:paraId="37DE0E08" w14:textId="16AF7F4C" w:rsidR="00DB65E7" w:rsidRDefault="00DB65E7" w:rsidP="00DB65E7">
      <w:pPr>
        <w:jc w:val="left"/>
        <w:rPr>
          <w:rFonts w:cs="Arial"/>
        </w:rPr>
      </w:pPr>
      <w:r w:rsidRPr="00875BE5">
        <w:rPr>
          <w:rFonts w:cs="Arial"/>
          <w:b/>
          <w:smallCaps/>
        </w:rPr>
        <w:t>LBM (Landesbetrieb Mobilität Rheinland-Pfalz) 20</w:t>
      </w:r>
      <w:r>
        <w:rPr>
          <w:rFonts w:cs="Arial"/>
          <w:b/>
          <w:smallCaps/>
        </w:rPr>
        <w:t>14</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D4217A">
        <w:rPr>
          <w:rFonts w:cs="Arial"/>
        </w:rPr>
        <w:t xml:space="preserve">vom </w:t>
      </w:r>
      <w:r>
        <w:rPr>
          <w:rFonts w:cs="Arial"/>
        </w:rPr>
        <w:t>1</w:t>
      </w:r>
      <w:r w:rsidRPr="00AF4FEF">
        <w:rPr>
          <w:rFonts w:cs="Arial"/>
        </w:rPr>
        <w:t>5.10.2014 zur „Anrechenbarkeit des Rückbaues von Militärflächen als naturschutzfachliche Kompensation</w:t>
      </w:r>
      <w:r>
        <w:rPr>
          <w:rFonts w:cs="Arial"/>
        </w:rPr>
        <w:t>.</w:t>
      </w:r>
      <w:r w:rsidRPr="00AF4FEF">
        <w:rPr>
          <w:rFonts w:cs="Arial"/>
        </w:rPr>
        <w:t>“</w:t>
      </w:r>
    </w:p>
    <w:p w14:paraId="0171054F" w14:textId="66B38A60" w:rsidR="00161EE5" w:rsidRDefault="00161EE5" w:rsidP="00875BE5">
      <w:pPr>
        <w:jc w:val="left"/>
        <w:rPr>
          <w:rFonts w:cs="Arial"/>
        </w:rPr>
      </w:pPr>
      <w:r w:rsidRPr="00875BE5">
        <w:rPr>
          <w:rFonts w:cs="Arial"/>
          <w:b/>
          <w:smallCaps/>
        </w:rPr>
        <w:t>LBM (Landesbetrieb Mobilität Rheinland-Pfalz) 2014:</w:t>
      </w:r>
      <w:r w:rsidRPr="00875BE5">
        <w:rPr>
          <w:rFonts w:cs="Arial"/>
          <w:b/>
        </w:rPr>
        <w:t xml:space="preserve"> </w:t>
      </w:r>
      <w:r w:rsidRPr="00875BE5">
        <w:rPr>
          <w:rFonts w:cs="Arial"/>
        </w:rPr>
        <w:t xml:space="preserve">Rundschreiben des LBM </w:t>
      </w:r>
      <w:r w:rsidR="00C11377">
        <w:rPr>
          <w:rFonts w:cs="Arial"/>
        </w:rPr>
        <w:t xml:space="preserve">RLP </w:t>
      </w:r>
      <w:r w:rsidRPr="00875BE5">
        <w:rPr>
          <w:rFonts w:cs="Arial"/>
        </w:rPr>
        <w:t>an RLBM vom 04.08.2014 „Konzept zur Errichtung von Ökokonten beim L</w:t>
      </w:r>
      <w:r w:rsidR="00C804CB">
        <w:rPr>
          <w:rFonts w:cs="Arial"/>
        </w:rPr>
        <w:t>B</w:t>
      </w:r>
      <w:r w:rsidRPr="00875BE5">
        <w:rPr>
          <w:rFonts w:cs="Arial"/>
        </w:rPr>
        <w:t xml:space="preserve">M“. </w:t>
      </w:r>
    </w:p>
    <w:p w14:paraId="14D51581" w14:textId="7946834F" w:rsidR="00D4217A" w:rsidRDefault="00D4217A" w:rsidP="00D4217A">
      <w:pPr>
        <w:jc w:val="left"/>
        <w:rPr>
          <w:rFonts w:cs="Arial"/>
        </w:rPr>
      </w:pPr>
      <w:r w:rsidRPr="00875BE5">
        <w:rPr>
          <w:rFonts w:cs="Arial"/>
          <w:b/>
          <w:smallCaps/>
        </w:rPr>
        <w:t>LBM (Landesbetrieb Mobilität Rheinland-Pfalz) 20</w:t>
      </w:r>
      <w:r>
        <w:rPr>
          <w:rFonts w:cs="Arial"/>
          <w:b/>
          <w:smallCaps/>
        </w:rPr>
        <w:t>14</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D4217A">
        <w:rPr>
          <w:rFonts w:cs="Arial"/>
        </w:rPr>
        <w:t>vom 27.01.2014 zur „HOAI 2013 - Regelung zur Ermittlung des Planungsgebietes bei landschaftspflegerischen Begleitplänen.“</w:t>
      </w:r>
    </w:p>
    <w:p w14:paraId="302620C5" w14:textId="5B81A6F8" w:rsidR="00715DA4" w:rsidRDefault="00715DA4" w:rsidP="00715DA4">
      <w:pPr>
        <w:jc w:val="left"/>
        <w:rPr>
          <w:rFonts w:cs="Arial"/>
        </w:rPr>
      </w:pPr>
      <w:r w:rsidRPr="00875BE5">
        <w:rPr>
          <w:rFonts w:cs="Arial"/>
          <w:b/>
          <w:smallCaps/>
        </w:rPr>
        <w:t>LBM (Landesbetrieb Mobilität Rheinland-Pfalz) 20</w:t>
      </w:r>
      <w:r>
        <w:rPr>
          <w:rFonts w:cs="Arial"/>
          <w:b/>
          <w:smallCaps/>
        </w:rPr>
        <w:t>13</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715DA4">
        <w:rPr>
          <w:rFonts w:cs="Arial"/>
        </w:rPr>
        <w:t>vom 17.04.2013 zu „Betongleitwände als bauliche Mitteltrennung.</w:t>
      </w:r>
      <w:r>
        <w:rPr>
          <w:rFonts w:cs="Arial"/>
        </w:rPr>
        <w:t>“</w:t>
      </w:r>
    </w:p>
    <w:p w14:paraId="4C7EF13B" w14:textId="7DA817FA" w:rsidR="00B74646" w:rsidRDefault="00B74646" w:rsidP="00B74646">
      <w:pPr>
        <w:jc w:val="left"/>
        <w:rPr>
          <w:rFonts w:cs="Arial"/>
        </w:rPr>
      </w:pPr>
      <w:r w:rsidRPr="00875BE5">
        <w:rPr>
          <w:rFonts w:cs="Arial"/>
          <w:b/>
          <w:smallCaps/>
        </w:rPr>
        <w:t>LBM (Landesbetrieb Mobilität Rheinland-Pfalz) 20</w:t>
      </w:r>
      <w:r>
        <w:rPr>
          <w:rFonts w:cs="Arial"/>
          <w:b/>
          <w:smallCaps/>
        </w:rPr>
        <w:t>1</w:t>
      </w:r>
      <w:r w:rsidR="005A7525">
        <w:rPr>
          <w:rFonts w:cs="Arial"/>
          <w:b/>
          <w:smallCaps/>
        </w:rPr>
        <w:t>2</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FF13C1">
        <w:rPr>
          <w:rFonts w:cs="Arial"/>
        </w:rPr>
        <w:t xml:space="preserve">vom </w:t>
      </w:r>
      <w:r w:rsidRPr="00715DA4">
        <w:rPr>
          <w:rFonts w:cs="Arial"/>
        </w:rPr>
        <w:t>08.08.2012 zu „Richtlinien für den passiven Schutz an Straßen durch Fahrzeug-Rückhaltesysteme (RPS 2009) und Einsatzfreigabeverfahren für Fahrzeugrückhaltesysteme, 8.August 2012“</w:t>
      </w:r>
      <w:r w:rsidR="00E62139">
        <w:rPr>
          <w:rFonts w:cs="Arial"/>
        </w:rPr>
        <w:t>.</w:t>
      </w:r>
    </w:p>
    <w:p w14:paraId="1C7A550F" w14:textId="1BF1D345" w:rsidR="00547E38" w:rsidRDefault="00547E38" w:rsidP="00547E38">
      <w:pPr>
        <w:jc w:val="left"/>
        <w:rPr>
          <w:rFonts w:cs="Arial"/>
        </w:rPr>
      </w:pPr>
      <w:r w:rsidRPr="00875BE5">
        <w:rPr>
          <w:rFonts w:cs="Arial"/>
          <w:b/>
          <w:smallCaps/>
        </w:rPr>
        <w:t>LBM (Landesbetrieb Mobilität Rheinland-Pfalz) 20</w:t>
      </w:r>
      <w:r>
        <w:rPr>
          <w:rFonts w:cs="Arial"/>
          <w:b/>
          <w:smallCaps/>
        </w:rPr>
        <w:t>1</w:t>
      </w:r>
      <w:r w:rsidR="00B11AEC">
        <w:rPr>
          <w:rFonts w:cs="Arial"/>
          <w:b/>
          <w:smallCaps/>
        </w:rPr>
        <w:t>1</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FF13C1">
        <w:rPr>
          <w:rFonts w:cs="Arial"/>
        </w:rPr>
        <w:t xml:space="preserve">vom </w:t>
      </w:r>
      <w:r>
        <w:rPr>
          <w:rFonts w:cs="Arial"/>
        </w:rPr>
        <w:t>16</w:t>
      </w:r>
      <w:r w:rsidRPr="00FF13C1">
        <w:rPr>
          <w:rFonts w:cs="Arial"/>
        </w:rPr>
        <w:t>.08.201</w:t>
      </w:r>
      <w:r>
        <w:rPr>
          <w:rFonts w:cs="Arial"/>
        </w:rPr>
        <w:t>1</w:t>
      </w:r>
      <w:r w:rsidRPr="00FF13C1">
        <w:rPr>
          <w:rFonts w:cs="Arial"/>
        </w:rPr>
        <w:t xml:space="preserve"> </w:t>
      </w:r>
      <w:r w:rsidRPr="00547E38">
        <w:rPr>
          <w:rFonts w:cs="Arial"/>
        </w:rPr>
        <w:t>zur Einführung des „Leitfaden zur Verwendung gebietseigener Pflanzen bei Straßenbaumaßnahmen in Rheinland-Pfalz.“</w:t>
      </w:r>
    </w:p>
    <w:p w14:paraId="2D79369C" w14:textId="3C8A2632" w:rsidR="00E97D33" w:rsidRDefault="00E97D33" w:rsidP="00E97D33">
      <w:pPr>
        <w:jc w:val="left"/>
        <w:rPr>
          <w:rFonts w:cs="Arial"/>
        </w:rPr>
      </w:pPr>
      <w:r w:rsidRPr="00875BE5">
        <w:rPr>
          <w:rFonts w:cs="Arial"/>
          <w:b/>
          <w:smallCaps/>
        </w:rPr>
        <w:t>LBM (Landesbetrieb Mobilität Rheinland-Pfalz) 20</w:t>
      </w:r>
      <w:r>
        <w:rPr>
          <w:rFonts w:cs="Arial"/>
          <w:b/>
          <w:smallCaps/>
        </w:rPr>
        <w:t>10</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Pr>
          <w:rFonts w:cs="Arial"/>
        </w:rPr>
        <w:t>vom 31</w:t>
      </w:r>
      <w:r w:rsidRPr="00FF13C1">
        <w:rPr>
          <w:rFonts w:cs="Arial"/>
        </w:rPr>
        <w:t>.08.2010 zu</w:t>
      </w:r>
      <w:r>
        <w:rPr>
          <w:rFonts w:cs="Arial"/>
        </w:rPr>
        <w:t xml:space="preserve"> Vorgezogene naturschutzrechtliche Maßnahmen im Straßenbau und deren Finanzierung.</w:t>
      </w:r>
    </w:p>
    <w:p w14:paraId="43E6CC71" w14:textId="77A4DDC6" w:rsidR="00FF13C1" w:rsidRDefault="00FF13C1" w:rsidP="00FF13C1">
      <w:pPr>
        <w:jc w:val="left"/>
        <w:rPr>
          <w:rFonts w:cs="Arial"/>
        </w:rPr>
      </w:pPr>
      <w:r w:rsidRPr="00875BE5">
        <w:rPr>
          <w:rFonts w:cs="Arial"/>
          <w:b/>
          <w:smallCaps/>
        </w:rPr>
        <w:t>LBM (Landesbetrieb Mobilität Rheinland-Pfalz) 20</w:t>
      </w:r>
      <w:r>
        <w:rPr>
          <w:rFonts w:cs="Arial"/>
          <w:b/>
          <w:smallCaps/>
        </w:rPr>
        <w:t>10</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sidRPr="00FF13C1">
        <w:rPr>
          <w:rFonts w:cs="Arial"/>
        </w:rPr>
        <w:t>vom 26.08.2010 zur Änderung des Bundesnaturschutzgesetzes (BNatSchG) vom 29.07.2009</w:t>
      </w:r>
      <w:r>
        <w:rPr>
          <w:rFonts w:cs="Arial"/>
        </w:rPr>
        <w:t>.</w:t>
      </w:r>
    </w:p>
    <w:p w14:paraId="35D6A4D8" w14:textId="280E1B50" w:rsidR="00B81AE4" w:rsidRDefault="00B81AE4" w:rsidP="00B81AE4">
      <w:pPr>
        <w:jc w:val="left"/>
        <w:rPr>
          <w:rFonts w:cs="Arial"/>
        </w:rPr>
      </w:pPr>
      <w:r w:rsidRPr="00875BE5">
        <w:rPr>
          <w:rFonts w:cs="Arial"/>
          <w:b/>
          <w:smallCaps/>
        </w:rPr>
        <w:t>LBM (Landesbetrieb Mobilität Rheinland-Pfalz) 20</w:t>
      </w:r>
      <w:r>
        <w:rPr>
          <w:rFonts w:cs="Arial"/>
          <w:b/>
          <w:smallCaps/>
        </w:rPr>
        <w:t>10</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vom </w:t>
      </w:r>
      <w:r w:rsidRPr="00FF13C1">
        <w:rPr>
          <w:rFonts w:cs="Arial"/>
        </w:rPr>
        <w:t>06.04.2010 zu Richtlinien für passiven Schutz an Straßen (RPS) - Beseitigung von Bäumen -, 6. April 2010 (auch Oktober 2009/30. November 2009</w:t>
      </w:r>
      <w:r>
        <w:rPr>
          <w:rFonts w:cs="Arial"/>
        </w:rPr>
        <w:t>.</w:t>
      </w:r>
    </w:p>
    <w:p w14:paraId="10D3681D" w14:textId="1ADBD222" w:rsidR="00B07483" w:rsidRDefault="00B07483" w:rsidP="00B07483">
      <w:pPr>
        <w:jc w:val="left"/>
        <w:rPr>
          <w:rFonts w:cs="Arial"/>
        </w:rPr>
      </w:pPr>
      <w:r w:rsidRPr="00875BE5">
        <w:rPr>
          <w:rFonts w:cs="Arial"/>
          <w:b/>
          <w:smallCaps/>
        </w:rPr>
        <w:t>LBM (Landesbetrieb Mobilität Rheinland-Pfalz) 20</w:t>
      </w:r>
      <w:r>
        <w:rPr>
          <w:rFonts w:cs="Arial"/>
          <w:b/>
          <w:smallCaps/>
        </w:rPr>
        <w:t>08</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vom </w:t>
      </w:r>
      <w:r>
        <w:rPr>
          <w:rFonts w:cs="Arial"/>
        </w:rPr>
        <w:t>12</w:t>
      </w:r>
      <w:r w:rsidRPr="00875BE5">
        <w:rPr>
          <w:rFonts w:cs="Arial"/>
        </w:rPr>
        <w:t>.0</w:t>
      </w:r>
      <w:r>
        <w:rPr>
          <w:rFonts w:cs="Arial"/>
        </w:rPr>
        <w:t>3</w:t>
      </w:r>
      <w:r w:rsidRPr="00875BE5">
        <w:rPr>
          <w:rFonts w:cs="Arial"/>
        </w:rPr>
        <w:t>.20</w:t>
      </w:r>
      <w:r>
        <w:rPr>
          <w:rFonts w:cs="Arial"/>
        </w:rPr>
        <w:t>10</w:t>
      </w:r>
      <w:r w:rsidRPr="00875BE5">
        <w:rPr>
          <w:rFonts w:cs="Arial"/>
        </w:rPr>
        <w:t xml:space="preserve"> </w:t>
      </w:r>
      <w:r w:rsidRPr="00B07483">
        <w:rPr>
          <w:rFonts w:cs="Arial"/>
        </w:rPr>
        <w:t>zum Jour Fixe Technik am 03.November 2009 in Pleisweiler, TOP 5: Abstimmungsverfahren</w:t>
      </w:r>
      <w:r w:rsidRPr="00875BE5">
        <w:rPr>
          <w:rFonts w:cs="Arial"/>
        </w:rPr>
        <w:t xml:space="preserve">“. </w:t>
      </w:r>
    </w:p>
    <w:p w14:paraId="649F582B" w14:textId="5C9515FE" w:rsidR="007148B9" w:rsidRPr="00875BE5" w:rsidRDefault="007148B9" w:rsidP="007148B9">
      <w:pPr>
        <w:jc w:val="left"/>
        <w:rPr>
          <w:rFonts w:cs="Arial"/>
        </w:rPr>
      </w:pPr>
      <w:r w:rsidRPr="00875BE5">
        <w:rPr>
          <w:rFonts w:cs="Arial"/>
          <w:b/>
          <w:smallCaps/>
        </w:rPr>
        <w:t xml:space="preserve">LBM (Landesbetrieb Mobilität Rheinland-Pfalz) </w:t>
      </w:r>
      <w:r>
        <w:rPr>
          <w:rFonts w:cs="Arial"/>
          <w:b/>
          <w:smallCaps/>
        </w:rPr>
        <w:t>2008</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Pr>
          <w:rFonts w:cs="Arial"/>
        </w:rPr>
        <w:t xml:space="preserve">vom 13.11.2008 zu </w:t>
      </w:r>
      <w:r w:rsidRPr="009A678D">
        <w:rPr>
          <w:rFonts w:cs="Arial"/>
        </w:rPr>
        <w:t>„</w:t>
      </w:r>
      <w:r w:rsidRPr="007148B9">
        <w:rPr>
          <w:rFonts w:cs="Arial"/>
        </w:rPr>
        <w:t>Empfehlungen zum Schutz vor Unfällen mit Aufprall auf Bäume, Ausgabe 2006 (ESAB 2006</w:t>
      </w:r>
      <w:r>
        <w:rPr>
          <w:rFonts w:cs="Arial"/>
        </w:rPr>
        <w:t>).</w:t>
      </w:r>
      <w:r w:rsidRPr="00875BE5">
        <w:rPr>
          <w:rFonts w:cs="Arial"/>
        </w:rPr>
        <w:t xml:space="preserve">“ </w:t>
      </w:r>
    </w:p>
    <w:p w14:paraId="18246CE1" w14:textId="1C4A339B" w:rsidR="00360B7C" w:rsidRPr="00875BE5" w:rsidRDefault="00360B7C" w:rsidP="00360B7C">
      <w:pPr>
        <w:jc w:val="left"/>
        <w:rPr>
          <w:rFonts w:cs="Arial"/>
        </w:rPr>
      </w:pPr>
      <w:r w:rsidRPr="00875BE5">
        <w:rPr>
          <w:rFonts w:cs="Arial"/>
          <w:b/>
          <w:smallCaps/>
        </w:rPr>
        <w:t xml:space="preserve">LBM (Landesbetrieb Mobilität Rheinland-Pfalz) </w:t>
      </w:r>
      <w:r>
        <w:rPr>
          <w:rFonts w:cs="Arial"/>
          <w:b/>
          <w:smallCaps/>
        </w:rPr>
        <w:t>2007</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Pr>
          <w:rFonts w:cs="Arial"/>
        </w:rPr>
        <w:t xml:space="preserve">vom 11.09.2007 zur </w:t>
      </w:r>
      <w:r w:rsidRPr="009A678D">
        <w:rPr>
          <w:rFonts w:cs="Arial"/>
        </w:rPr>
        <w:t>„</w:t>
      </w:r>
      <w:r w:rsidRPr="00360B7C">
        <w:rPr>
          <w:rFonts w:cs="Arial"/>
        </w:rPr>
        <w:t>Zusammenarbeit der Forst- und Naturschutzbehörden im Vollzug der Eingriffsregelung</w:t>
      </w:r>
      <w:r>
        <w:rPr>
          <w:rFonts w:cs="Arial"/>
        </w:rPr>
        <w:t>.</w:t>
      </w:r>
      <w:r w:rsidRPr="00875BE5">
        <w:rPr>
          <w:rFonts w:cs="Arial"/>
        </w:rPr>
        <w:t xml:space="preserve">“ </w:t>
      </w:r>
    </w:p>
    <w:p w14:paraId="26E9FCD6" w14:textId="7C06B9E7" w:rsidR="00A16F23" w:rsidRPr="00875BE5" w:rsidRDefault="00A16F23" w:rsidP="00A16F23">
      <w:pPr>
        <w:jc w:val="left"/>
        <w:rPr>
          <w:rFonts w:cs="Arial"/>
        </w:rPr>
      </w:pPr>
      <w:r w:rsidRPr="00875BE5">
        <w:rPr>
          <w:rFonts w:cs="Arial"/>
          <w:b/>
          <w:smallCaps/>
        </w:rPr>
        <w:t xml:space="preserve">LBM (Landesbetrieb Mobilität Rheinland-Pfalz) </w:t>
      </w:r>
      <w:r>
        <w:rPr>
          <w:rFonts w:cs="Arial"/>
          <w:b/>
          <w:smallCaps/>
        </w:rPr>
        <w:t>2006</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Pr>
          <w:rFonts w:cs="Arial"/>
        </w:rPr>
        <w:t xml:space="preserve">vom 01.03.2006 zur </w:t>
      </w:r>
      <w:r w:rsidRPr="009A678D">
        <w:rPr>
          <w:rFonts w:cs="Arial"/>
        </w:rPr>
        <w:t>„</w:t>
      </w:r>
      <w:r w:rsidRPr="00A16F23">
        <w:rPr>
          <w:rFonts w:cs="Arial"/>
        </w:rPr>
        <w:t>Amphibienschutz an Straßen - Aufstellen mobiler Amphibienschutzanlagen, 01 März.2006</w:t>
      </w:r>
      <w:r>
        <w:rPr>
          <w:rFonts w:cs="Arial"/>
        </w:rPr>
        <w:t>.</w:t>
      </w:r>
      <w:r w:rsidRPr="00875BE5">
        <w:rPr>
          <w:rFonts w:cs="Arial"/>
        </w:rPr>
        <w:t xml:space="preserve">“ </w:t>
      </w:r>
    </w:p>
    <w:p w14:paraId="1CA70F16" w14:textId="1985BB45" w:rsidR="009A678D" w:rsidRPr="00875BE5" w:rsidRDefault="009A678D" w:rsidP="009A678D">
      <w:pPr>
        <w:jc w:val="left"/>
        <w:rPr>
          <w:rFonts w:cs="Arial"/>
        </w:rPr>
      </w:pPr>
      <w:r w:rsidRPr="00875BE5">
        <w:rPr>
          <w:rFonts w:cs="Arial"/>
          <w:b/>
          <w:smallCaps/>
        </w:rPr>
        <w:t xml:space="preserve">LBM (Landesbetrieb Mobilität Rheinland-Pfalz) </w:t>
      </w:r>
      <w:r>
        <w:rPr>
          <w:rFonts w:cs="Arial"/>
          <w:b/>
          <w:smallCaps/>
        </w:rPr>
        <w:t>2005</w:t>
      </w:r>
      <w:r w:rsidRPr="00875BE5">
        <w:rPr>
          <w:rFonts w:cs="Arial"/>
          <w:b/>
          <w:smallCaps/>
        </w:rPr>
        <w:t>:</w:t>
      </w:r>
      <w:r w:rsidRPr="00875BE5">
        <w:rPr>
          <w:rFonts w:cs="Arial"/>
          <w:b/>
        </w:rPr>
        <w:t xml:space="preserve"> </w:t>
      </w:r>
      <w:r w:rsidRPr="00875BE5">
        <w:rPr>
          <w:rFonts w:cs="Arial"/>
        </w:rPr>
        <w:t xml:space="preserve">Rundschreiben des LBM </w:t>
      </w:r>
      <w:r>
        <w:rPr>
          <w:rFonts w:cs="Arial"/>
        </w:rPr>
        <w:t xml:space="preserve">RLP </w:t>
      </w:r>
      <w:r w:rsidRPr="00875BE5">
        <w:rPr>
          <w:rFonts w:cs="Arial"/>
        </w:rPr>
        <w:t xml:space="preserve">an RLBM </w:t>
      </w:r>
      <w:r>
        <w:rPr>
          <w:rFonts w:cs="Arial"/>
        </w:rPr>
        <w:t xml:space="preserve">vom 23.06.2005 zur </w:t>
      </w:r>
      <w:r w:rsidRPr="009A678D">
        <w:rPr>
          <w:rFonts w:cs="Arial"/>
        </w:rPr>
        <w:t>„Richtlinie für Wildschutzzäune an Bundesfernstraßen; Fortschreibung (Allg. Rundschreiben Straßenbau Nr.11/2005), 23. Juni 2005</w:t>
      </w:r>
      <w:r w:rsidRPr="00875BE5">
        <w:rPr>
          <w:rFonts w:cs="Arial"/>
        </w:rPr>
        <w:t xml:space="preserve">“ </w:t>
      </w:r>
    </w:p>
    <w:p w14:paraId="558D483C" w14:textId="5608823D" w:rsidR="005E1E3C" w:rsidRPr="00875BE5" w:rsidRDefault="005E1E3C" w:rsidP="005E1E3C">
      <w:pPr>
        <w:jc w:val="left"/>
        <w:rPr>
          <w:rFonts w:cs="Arial"/>
        </w:rPr>
      </w:pPr>
      <w:r w:rsidRPr="00875BE5">
        <w:rPr>
          <w:rFonts w:cs="Arial"/>
          <w:b/>
          <w:smallCaps/>
        </w:rPr>
        <w:t xml:space="preserve">LBM (Landesbetrieb Mobilität Rheinland-Pfalz) </w:t>
      </w:r>
      <w:r>
        <w:rPr>
          <w:rFonts w:cs="Arial"/>
          <w:b/>
          <w:smallCaps/>
        </w:rPr>
        <w:t>2004</w:t>
      </w:r>
      <w:r w:rsidRPr="00875BE5">
        <w:rPr>
          <w:rFonts w:cs="Arial"/>
          <w:b/>
          <w:smallCaps/>
        </w:rPr>
        <w:t>:</w:t>
      </w:r>
      <w:r w:rsidRPr="00875BE5">
        <w:rPr>
          <w:rFonts w:cs="Arial"/>
          <w:b/>
        </w:rPr>
        <w:t xml:space="preserve"> </w:t>
      </w:r>
      <w:r w:rsidRPr="00875BE5">
        <w:rPr>
          <w:rFonts w:cs="Arial"/>
        </w:rPr>
        <w:t xml:space="preserve">Rundschreiben des LBM </w:t>
      </w:r>
      <w:r w:rsidR="00C11377">
        <w:rPr>
          <w:rFonts w:cs="Arial"/>
        </w:rPr>
        <w:t xml:space="preserve">RLP </w:t>
      </w:r>
      <w:r w:rsidRPr="00875BE5">
        <w:rPr>
          <w:rFonts w:cs="Arial"/>
        </w:rPr>
        <w:t xml:space="preserve">an RLBM </w:t>
      </w:r>
      <w:r w:rsidR="00C11377">
        <w:rPr>
          <w:rFonts w:cs="Arial"/>
        </w:rPr>
        <w:t xml:space="preserve">vom 29.10.2004 </w:t>
      </w:r>
      <w:r>
        <w:rPr>
          <w:rFonts w:cs="Arial"/>
        </w:rPr>
        <w:t xml:space="preserve">zur </w:t>
      </w:r>
      <w:r w:rsidRPr="00875BE5">
        <w:rPr>
          <w:rFonts w:cs="Arial"/>
        </w:rPr>
        <w:t>„</w:t>
      </w:r>
      <w:r w:rsidRPr="005E1E3C">
        <w:rPr>
          <w:rFonts w:cs="Arial"/>
        </w:rPr>
        <w:t>Berücksichtigung landespflegerischer Aspekte bei der Planung von Ortsdurchfahrten</w:t>
      </w:r>
      <w:r w:rsidR="00C11377">
        <w:rPr>
          <w:rFonts w:cs="Arial"/>
        </w:rPr>
        <w:t>.</w:t>
      </w:r>
      <w:r w:rsidRPr="00875BE5">
        <w:rPr>
          <w:rFonts w:cs="Arial"/>
        </w:rPr>
        <w:t xml:space="preserve">“ </w:t>
      </w:r>
    </w:p>
    <w:p w14:paraId="7060FE7C" w14:textId="78526EFC" w:rsidR="0057722A" w:rsidRPr="00875BE5" w:rsidRDefault="0057722A" w:rsidP="0057722A">
      <w:pPr>
        <w:jc w:val="left"/>
        <w:rPr>
          <w:rFonts w:cs="Arial"/>
        </w:rPr>
      </w:pPr>
      <w:r w:rsidRPr="00875BE5">
        <w:rPr>
          <w:rFonts w:cs="Arial"/>
          <w:b/>
          <w:smallCaps/>
        </w:rPr>
        <w:t xml:space="preserve">LBM (Landesbetrieb Mobilität Rheinland-Pfalz) </w:t>
      </w:r>
      <w:r>
        <w:rPr>
          <w:rFonts w:cs="Arial"/>
          <w:b/>
          <w:smallCaps/>
        </w:rPr>
        <w:t>2002</w:t>
      </w:r>
      <w:r w:rsidRPr="00875BE5">
        <w:rPr>
          <w:rFonts w:cs="Arial"/>
          <w:b/>
          <w:smallCaps/>
        </w:rPr>
        <w:t>:</w:t>
      </w:r>
      <w:r w:rsidRPr="00875BE5">
        <w:rPr>
          <w:rFonts w:cs="Arial"/>
          <w:b/>
        </w:rPr>
        <w:t xml:space="preserve"> </w:t>
      </w:r>
      <w:r w:rsidRPr="00875BE5">
        <w:rPr>
          <w:rFonts w:cs="Arial"/>
        </w:rPr>
        <w:t xml:space="preserve">Rundschreiben des LBM </w:t>
      </w:r>
      <w:r w:rsidR="00C11377">
        <w:rPr>
          <w:rFonts w:cs="Arial"/>
        </w:rPr>
        <w:t xml:space="preserve">RLP </w:t>
      </w:r>
      <w:r w:rsidRPr="00875BE5">
        <w:rPr>
          <w:rFonts w:cs="Arial"/>
        </w:rPr>
        <w:t>an RLBM vo</w:t>
      </w:r>
      <w:r w:rsidR="00C11377">
        <w:rPr>
          <w:rFonts w:cs="Arial"/>
        </w:rPr>
        <w:t>m</w:t>
      </w:r>
      <w:r>
        <w:rPr>
          <w:rFonts w:cs="Arial"/>
        </w:rPr>
        <w:t xml:space="preserve"> </w:t>
      </w:r>
      <w:r w:rsidR="00C11377">
        <w:rPr>
          <w:rFonts w:cs="Arial"/>
        </w:rPr>
        <w:t xml:space="preserve">12.09.2002 </w:t>
      </w:r>
      <w:r>
        <w:rPr>
          <w:rFonts w:cs="Arial"/>
        </w:rPr>
        <w:t xml:space="preserve">zu </w:t>
      </w:r>
      <w:r w:rsidRPr="00875BE5">
        <w:rPr>
          <w:rFonts w:cs="Arial"/>
        </w:rPr>
        <w:t>„</w:t>
      </w:r>
      <w:r w:rsidRPr="0057722A">
        <w:rPr>
          <w:rFonts w:cs="Arial"/>
        </w:rPr>
        <w:t>Plangenehmigungen und Abstimmungsverfahren für Bundesfernstraßen, Landes- und Kreisstraßen</w:t>
      </w:r>
      <w:r w:rsidR="00C11377">
        <w:rPr>
          <w:rFonts w:cs="Arial"/>
        </w:rPr>
        <w:t>.“</w:t>
      </w:r>
    </w:p>
    <w:p w14:paraId="11975E2F" w14:textId="77777777" w:rsidR="0057722A" w:rsidRPr="00875BE5" w:rsidRDefault="0057722A" w:rsidP="0057722A">
      <w:pPr>
        <w:jc w:val="left"/>
        <w:rPr>
          <w:rFonts w:cs="Arial"/>
        </w:rPr>
      </w:pPr>
      <w:r w:rsidRPr="00875BE5">
        <w:rPr>
          <w:rFonts w:cs="Arial"/>
          <w:b/>
          <w:smallCaps/>
        </w:rPr>
        <w:t xml:space="preserve">LBM (Landesbetrieb Mobilität Rheinland-Pfalz) </w:t>
      </w:r>
      <w:r>
        <w:rPr>
          <w:rFonts w:cs="Arial"/>
          <w:b/>
          <w:smallCaps/>
        </w:rPr>
        <w:t>1996</w:t>
      </w:r>
      <w:r w:rsidRPr="00875BE5">
        <w:rPr>
          <w:rFonts w:cs="Arial"/>
          <w:b/>
          <w:smallCaps/>
        </w:rPr>
        <w:t>:</w:t>
      </w:r>
      <w:r w:rsidRPr="00875BE5">
        <w:rPr>
          <w:rFonts w:cs="Arial"/>
          <w:b/>
        </w:rPr>
        <w:t xml:space="preserve"> </w:t>
      </w:r>
      <w:r w:rsidRPr="00875BE5">
        <w:rPr>
          <w:rFonts w:cs="Arial"/>
        </w:rPr>
        <w:t>Rundschreiben des LBM an RLBM vo</w:t>
      </w:r>
      <w:r>
        <w:rPr>
          <w:rFonts w:cs="Arial"/>
        </w:rPr>
        <w:t xml:space="preserve">n 1996 zur </w:t>
      </w:r>
      <w:r w:rsidRPr="00875BE5">
        <w:rPr>
          <w:rFonts w:cs="Arial"/>
        </w:rPr>
        <w:t>„</w:t>
      </w:r>
      <w:r w:rsidRPr="00003D35">
        <w:rPr>
          <w:rFonts w:cs="Arial"/>
        </w:rPr>
        <w:t>Anlage von landschaftspflegerischen Maßnahmenflächen bei Neubaumaßnahmen</w:t>
      </w:r>
      <w:r w:rsidRPr="00875BE5">
        <w:rPr>
          <w:rFonts w:cs="Arial"/>
        </w:rPr>
        <w:t xml:space="preserve">“. </w:t>
      </w:r>
    </w:p>
    <w:p w14:paraId="02A7AD85" w14:textId="1218FC97" w:rsidR="00003D35" w:rsidRPr="00875BE5" w:rsidRDefault="00003D35" w:rsidP="00003D35">
      <w:pPr>
        <w:jc w:val="left"/>
        <w:rPr>
          <w:rFonts w:cs="Arial"/>
        </w:rPr>
      </w:pPr>
      <w:r w:rsidRPr="00875BE5">
        <w:rPr>
          <w:rFonts w:cs="Arial"/>
          <w:b/>
          <w:smallCaps/>
        </w:rPr>
        <w:t xml:space="preserve">LBM (Landesbetrieb Mobilität Rheinland-Pfalz) </w:t>
      </w:r>
      <w:r>
        <w:rPr>
          <w:rFonts w:cs="Arial"/>
          <w:b/>
          <w:smallCaps/>
        </w:rPr>
        <w:t>1996</w:t>
      </w:r>
      <w:r w:rsidRPr="00875BE5">
        <w:rPr>
          <w:rFonts w:cs="Arial"/>
          <w:b/>
          <w:smallCaps/>
        </w:rPr>
        <w:t>:</w:t>
      </w:r>
      <w:r w:rsidRPr="00875BE5">
        <w:rPr>
          <w:rFonts w:cs="Arial"/>
          <w:b/>
        </w:rPr>
        <w:t xml:space="preserve"> </w:t>
      </w:r>
      <w:r w:rsidRPr="00875BE5">
        <w:rPr>
          <w:rFonts w:cs="Arial"/>
        </w:rPr>
        <w:t>Rundschreiben des LBM an RLBM vo</w:t>
      </w:r>
      <w:r w:rsidR="00C11377">
        <w:rPr>
          <w:rFonts w:cs="Arial"/>
        </w:rPr>
        <w:t>m 17.07.</w:t>
      </w:r>
      <w:r>
        <w:rPr>
          <w:rFonts w:cs="Arial"/>
        </w:rPr>
        <w:t xml:space="preserve">1996 zur </w:t>
      </w:r>
      <w:r w:rsidRPr="00875BE5">
        <w:rPr>
          <w:rFonts w:cs="Arial"/>
        </w:rPr>
        <w:t>„</w:t>
      </w:r>
      <w:r w:rsidRPr="00003D35">
        <w:rPr>
          <w:rFonts w:cs="Arial"/>
        </w:rPr>
        <w:t>Anlage von landschaftspflegerischen Maßnahmenflächen bei Neubaumaßnahmen</w:t>
      </w:r>
      <w:r w:rsidRPr="00875BE5">
        <w:rPr>
          <w:rFonts w:cs="Arial"/>
        </w:rPr>
        <w:t xml:space="preserve">“. </w:t>
      </w:r>
    </w:p>
    <w:p w14:paraId="305EC422" w14:textId="71FA3FB9" w:rsidR="004960B5" w:rsidRPr="00875BE5" w:rsidRDefault="004960B5" w:rsidP="004960B5">
      <w:pPr>
        <w:jc w:val="left"/>
        <w:rPr>
          <w:rFonts w:cs="Arial"/>
        </w:rPr>
      </w:pPr>
      <w:r w:rsidRPr="00875BE5">
        <w:rPr>
          <w:rFonts w:cs="Arial"/>
          <w:b/>
          <w:smallCaps/>
        </w:rPr>
        <w:t xml:space="preserve">LBM (Landesbetrieb Mobilität Rheinland-Pfalz) </w:t>
      </w:r>
      <w:r>
        <w:rPr>
          <w:rFonts w:cs="Arial"/>
          <w:b/>
          <w:smallCaps/>
        </w:rPr>
        <w:t>1992</w:t>
      </w:r>
      <w:r w:rsidRPr="00875BE5">
        <w:rPr>
          <w:rFonts w:cs="Arial"/>
          <w:b/>
          <w:smallCaps/>
        </w:rPr>
        <w:t>:</w:t>
      </w:r>
      <w:r w:rsidRPr="00875BE5">
        <w:rPr>
          <w:rFonts w:cs="Arial"/>
          <w:b/>
        </w:rPr>
        <w:t xml:space="preserve"> </w:t>
      </w:r>
      <w:r w:rsidRPr="00875BE5">
        <w:rPr>
          <w:rFonts w:cs="Arial"/>
        </w:rPr>
        <w:t>Rundschreiben des LBM an RLBM vo</w:t>
      </w:r>
      <w:r>
        <w:rPr>
          <w:rFonts w:cs="Arial"/>
        </w:rPr>
        <w:t xml:space="preserve">n 1994, 1995 zur </w:t>
      </w:r>
      <w:r w:rsidRPr="00875BE5">
        <w:rPr>
          <w:rFonts w:cs="Arial"/>
        </w:rPr>
        <w:t>„</w:t>
      </w:r>
      <w:r w:rsidRPr="004960B5">
        <w:rPr>
          <w:rFonts w:cs="Arial"/>
        </w:rPr>
        <w:t>Handhabung der Eingriffsregelung bei baulichen Maßnahmen an Stützwänden</w:t>
      </w:r>
      <w:r w:rsidRPr="00C804CB">
        <w:rPr>
          <w:rFonts w:cs="Arial"/>
        </w:rPr>
        <w:t xml:space="preserve"> Lärmschutzwände mit vorgesetzter Betongleitwand</w:t>
      </w:r>
      <w:r w:rsidRPr="00875BE5">
        <w:rPr>
          <w:rFonts w:cs="Arial"/>
        </w:rPr>
        <w:t xml:space="preserve">“. </w:t>
      </w:r>
    </w:p>
    <w:p w14:paraId="22E33D95" w14:textId="5254040C" w:rsidR="00C804CB" w:rsidRPr="00875BE5" w:rsidRDefault="00C804CB" w:rsidP="00C804CB">
      <w:pPr>
        <w:jc w:val="left"/>
        <w:rPr>
          <w:rFonts w:cs="Arial"/>
        </w:rPr>
      </w:pPr>
      <w:r w:rsidRPr="00875BE5">
        <w:rPr>
          <w:rFonts w:cs="Arial"/>
          <w:b/>
          <w:smallCaps/>
        </w:rPr>
        <w:t xml:space="preserve">LBM (Landesbetrieb Mobilität Rheinland-Pfalz) </w:t>
      </w:r>
      <w:r>
        <w:rPr>
          <w:rFonts w:cs="Arial"/>
          <w:b/>
          <w:smallCaps/>
        </w:rPr>
        <w:t>1992</w:t>
      </w:r>
      <w:r w:rsidRPr="00875BE5">
        <w:rPr>
          <w:rFonts w:cs="Arial"/>
          <w:b/>
          <w:smallCaps/>
        </w:rPr>
        <w:t>:</w:t>
      </w:r>
      <w:r w:rsidRPr="00875BE5">
        <w:rPr>
          <w:rFonts w:cs="Arial"/>
          <w:b/>
        </w:rPr>
        <w:t xml:space="preserve"> </w:t>
      </w:r>
      <w:r w:rsidRPr="00875BE5">
        <w:rPr>
          <w:rFonts w:cs="Arial"/>
        </w:rPr>
        <w:t xml:space="preserve">Rundschreiben des LBM an RLBM vom </w:t>
      </w:r>
      <w:r>
        <w:rPr>
          <w:rFonts w:cs="Arial"/>
        </w:rPr>
        <w:t xml:space="preserve">28.07.1995 </w:t>
      </w:r>
      <w:r w:rsidRPr="00875BE5">
        <w:rPr>
          <w:rFonts w:cs="Arial"/>
        </w:rPr>
        <w:t>„</w:t>
      </w:r>
      <w:r w:rsidRPr="00C804CB">
        <w:rPr>
          <w:rFonts w:cs="Arial"/>
        </w:rPr>
        <w:t>Lärmschutzwände mit vorgesetzter Betongleitwand</w:t>
      </w:r>
      <w:r w:rsidRPr="00875BE5">
        <w:rPr>
          <w:rFonts w:cs="Arial"/>
        </w:rPr>
        <w:t xml:space="preserve">“. </w:t>
      </w:r>
    </w:p>
    <w:p w14:paraId="3C05FAC7" w14:textId="2C10F9B9" w:rsidR="00724A7A" w:rsidRPr="00875BE5" w:rsidRDefault="008669F8" w:rsidP="00875BE5">
      <w:pPr>
        <w:pStyle w:val="Zwischenberschrift"/>
        <w:jc w:val="left"/>
        <w:rPr>
          <w:rFonts w:cs="Arial"/>
        </w:rPr>
      </w:pPr>
      <w:r w:rsidRPr="00875BE5">
        <w:rPr>
          <w:rFonts w:cs="Arial"/>
        </w:rPr>
        <w:t xml:space="preserve">Gültige Rundschreiben </w:t>
      </w:r>
      <w:r w:rsidR="003F3E03">
        <w:rPr>
          <w:rFonts w:cs="Arial"/>
        </w:rPr>
        <w:t xml:space="preserve">Ministerium für Klimaschutz, </w:t>
      </w:r>
      <w:r w:rsidR="00F41D43" w:rsidRPr="00875BE5">
        <w:rPr>
          <w:rFonts w:cs="Arial"/>
        </w:rPr>
        <w:t>Umwelt</w:t>
      </w:r>
      <w:r w:rsidR="003F3E03">
        <w:rPr>
          <w:rFonts w:cs="Arial"/>
        </w:rPr>
        <w:t>, Energie und Mobilität</w:t>
      </w:r>
      <w:r w:rsidR="00F41D43" w:rsidRPr="00875BE5">
        <w:rPr>
          <w:rFonts w:cs="Arial"/>
        </w:rPr>
        <w:t xml:space="preserve"> RLP</w:t>
      </w:r>
    </w:p>
    <w:p w14:paraId="00C5604A" w14:textId="3EF49042" w:rsidR="00534488" w:rsidRPr="00875BE5" w:rsidRDefault="002E01AA" w:rsidP="00875BE5">
      <w:pPr>
        <w:pStyle w:val="Textkrper"/>
        <w:jc w:val="left"/>
        <w:rPr>
          <w:rFonts w:cs="Arial"/>
        </w:rPr>
      </w:pPr>
      <w:r w:rsidRPr="00875BE5">
        <w:rPr>
          <w:rFonts w:cs="Arial"/>
        </w:rPr>
        <w:t xml:space="preserve">Alle Rundschreiben sind hier einsehbar: </w:t>
      </w:r>
      <w:hyperlink r:id="rId123" w:history="1">
        <w:r w:rsidR="00186C5F">
          <w:rPr>
            <w:rStyle w:val="Hyperlink"/>
          </w:rPr>
          <w:t>Eingriff und Kompensation . Ministerium für Klimaschutz, Umwelt, Energie und Mobilität des Landes Rheinland-Pfalz (rlp.de)</w:t>
        </w:r>
      </w:hyperlink>
    </w:p>
    <w:p w14:paraId="68B760F2" w14:textId="1389FA19" w:rsidR="00724029" w:rsidRDefault="00724029" w:rsidP="00724029">
      <w:pPr>
        <w:jc w:val="left"/>
        <w:rPr>
          <w:rFonts w:cs="Arial"/>
        </w:rPr>
      </w:pPr>
      <w:r>
        <w:rPr>
          <w:rFonts w:cs="Arial"/>
          <w:b/>
          <w:smallCaps/>
        </w:rPr>
        <w:t>MKUEM</w:t>
      </w:r>
      <w:r w:rsidRPr="00875BE5">
        <w:rPr>
          <w:rFonts w:cs="Arial"/>
          <w:b/>
          <w:smallCaps/>
        </w:rPr>
        <w:t xml:space="preserve"> (Ministerium für </w:t>
      </w:r>
      <w:r>
        <w:rPr>
          <w:rFonts w:cs="Arial"/>
          <w:b/>
          <w:smallCaps/>
        </w:rPr>
        <w:t>Klimaschutz</w:t>
      </w:r>
      <w:r w:rsidRPr="00875BE5">
        <w:rPr>
          <w:rFonts w:cs="Arial"/>
          <w:b/>
          <w:smallCaps/>
        </w:rPr>
        <w:t xml:space="preserve">, </w:t>
      </w:r>
      <w:r>
        <w:rPr>
          <w:rFonts w:cs="Arial"/>
          <w:b/>
          <w:smallCaps/>
        </w:rPr>
        <w:t>Umwelt, Energie und Mobilität</w:t>
      </w:r>
      <w:r w:rsidRPr="00875BE5">
        <w:rPr>
          <w:rFonts w:cs="Arial"/>
          <w:b/>
          <w:smallCaps/>
        </w:rPr>
        <w:t>) 20</w:t>
      </w:r>
      <w:r>
        <w:rPr>
          <w:rFonts w:cs="Arial"/>
          <w:b/>
          <w:smallCaps/>
        </w:rPr>
        <w:t>22</w:t>
      </w:r>
      <w:r w:rsidRPr="00875BE5">
        <w:rPr>
          <w:rFonts w:cs="Arial"/>
          <w:b/>
          <w:smallCaps/>
        </w:rPr>
        <w:t xml:space="preserve">: </w:t>
      </w:r>
      <w:r w:rsidRPr="00B76C12">
        <w:rPr>
          <w:rFonts w:cs="Arial"/>
        </w:rPr>
        <w:t>Umsetzung der Landeskompensationsverzeichnisverordnung, Inbetriebnahme eines überarbeiteten Eingabesystems</w:t>
      </w:r>
      <w:r w:rsidRPr="00875BE5">
        <w:rPr>
          <w:rFonts w:cs="Arial"/>
        </w:rPr>
        <w:t xml:space="preserve"> vom 0</w:t>
      </w:r>
      <w:r>
        <w:rPr>
          <w:rFonts w:cs="Arial"/>
        </w:rPr>
        <w:t>7.10.2022.</w:t>
      </w:r>
    </w:p>
    <w:p w14:paraId="0E9E7991" w14:textId="17E9FFBB" w:rsidR="00161EE5" w:rsidRPr="00875BE5" w:rsidRDefault="00161EE5" w:rsidP="00875BE5">
      <w:pPr>
        <w:jc w:val="left"/>
        <w:rPr>
          <w:rFonts w:cs="Arial"/>
        </w:rPr>
      </w:pPr>
      <w:r w:rsidRPr="00875BE5">
        <w:rPr>
          <w:rFonts w:cs="Arial"/>
          <w:b/>
          <w:smallCaps/>
        </w:rPr>
        <w:t xml:space="preserve">MUEEF (Ministerium für Umwelt, Energie, Ernährung und Forsten) 2018: </w:t>
      </w:r>
      <w:r w:rsidRPr="00875BE5">
        <w:rPr>
          <w:rFonts w:cs="Arial"/>
        </w:rPr>
        <w:t>Schreiben der MUEEF an die Oberen und Unteren Naturschutzbehörden in Rheinland-Pfalz, die Forstämter und die Zentralstelle der Forstverwaltung vom 03.09.2018 „Durchführung von Maßnahmen naturschutzorientierter Beweidung im Wald“.</w:t>
      </w:r>
    </w:p>
    <w:p w14:paraId="38B468A6" w14:textId="77777777" w:rsidR="00E5621A" w:rsidRPr="00875BE5" w:rsidRDefault="00E5621A" w:rsidP="00875BE5">
      <w:pPr>
        <w:jc w:val="left"/>
        <w:rPr>
          <w:rFonts w:cs="Arial"/>
        </w:rPr>
      </w:pPr>
      <w:r w:rsidRPr="00875BE5">
        <w:rPr>
          <w:rFonts w:cs="Arial"/>
          <w:b/>
          <w:smallCaps/>
        </w:rPr>
        <w:t>MUF (Ministerium für Umwelt und Forsten) 2003:</w:t>
      </w:r>
      <w:r w:rsidRPr="00875BE5">
        <w:rPr>
          <w:rFonts w:cs="Arial"/>
          <w:b/>
        </w:rPr>
        <w:t xml:space="preserve"> </w:t>
      </w:r>
      <w:r w:rsidRPr="00875BE5">
        <w:rPr>
          <w:rFonts w:cs="Arial"/>
        </w:rPr>
        <w:t>Ökokonto und Wald – Hinweise zur Durchführung von Ausgleichs- und Ersatzmaßnahmen im Wald – Anlage zum Schreiben des Ministeriums für Umwelt und Forsten Rheinland-Pfalz vom 28.03.2003 (AZ: 1025 – 88690-1 – 4166).</w:t>
      </w:r>
    </w:p>
    <w:p w14:paraId="7C1F73AE" w14:textId="77777777" w:rsidR="00E5621A" w:rsidRPr="00875BE5" w:rsidRDefault="00E5621A" w:rsidP="00875BE5">
      <w:pPr>
        <w:jc w:val="left"/>
        <w:rPr>
          <w:rFonts w:cs="Arial"/>
        </w:rPr>
      </w:pPr>
      <w:r w:rsidRPr="00875BE5">
        <w:rPr>
          <w:rFonts w:cs="Arial"/>
          <w:b/>
          <w:smallCaps/>
        </w:rPr>
        <w:t>MUFV (Ministerium für Umwelt, Forsten und Verbraucherschutz)</w:t>
      </w:r>
      <w:r w:rsidRPr="00875BE5">
        <w:rPr>
          <w:rFonts w:cs="Arial"/>
          <w:b/>
        </w:rPr>
        <w:t xml:space="preserve"> 2007: </w:t>
      </w:r>
      <w:r w:rsidRPr="00875BE5">
        <w:rPr>
          <w:rFonts w:cs="Arial"/>
        </w:rPr>
        <w:t xml:space="preserve">Zusammenarbeit der Forst- und Naturschutzbehörden im Vollzug der Eingriffsregelung, vom 23.05.2007. </w:t>
      </w:r>
    </w:p>
    <w:p w14:paraId="3D2C381A" w14:textId="77777777" w:rsidR="00E5621A" w:rsidRPr="00875BE5" w:rsidRDefault="00E5621A" w:rsidP="00875BE5">
      <w:pPr>
        <w:jc w:val="left"/>
        <w:rPr>
          <w:rFonts w:cs="Arial"/>
        </w:rPr>
      </w:pPr>
      <w:r w:rsidRPr="00875BE5">
        <w:rPr>
          <w:rFonts w:cs="Arial"/>
          <w:b/>
          <w:smallCaps/>
        </w:rPr>
        <w:t>MULEWF (Ministerium für Umwelt, Landwirtschaft, Ernährung, Weinbau und Forsten) 2018</w:t>
      </w:r>
      <w:r w:rsidRPr="00875BE5">
        <w:rPr>
          <w:rFonts w:cs="Arial"/>
          <w:b/>
        </w:rPr>
        <w:t xml:space="preserve">: </w:t>
      </w:r>
      <w:r w:rsidRPr="00875BE5">
        <w:rPr>
          <w:rFonts w:cs="Arial"/>
        </w:rPr>
        <w:t>Durchführung von Maßnahmen naturschutzorientierter Beweidung im Wald, vom 03.09.2018.</w:t>
      </w:r>
    </w:p>
    <w:p w14:paraId="6471170F" w14:textId="77777777" w:rsidR="00E5621A" w:rsidRPr="00875BE5" w:rsidRDefault="00E5621A" w:rsidP="00875BE5">
      <w:pPr>
        <w:jc w:val="left"/>
        <w:rPr>
          <w:rFonts w:cs="Arial"/>
        </w:rPr>
      </w:pPr>
      <w:r w:rsidRPr="00875BE5">
        <w:rPr>
          <w:rFonts w:cs="Arial"/>
          <w:b/>
          <w:smallCaps/>
        </w:rPr>
        <w:t>MULEWF (Ministerium für Umwelt, Landwirtschaft, Ernährung, Weinbau und Forsten) 2015</w:t>
      </w:r>
      <w:r w:rsidRPr="00875BE5">
        <w:rPr>
          <w:rFonts w:cs="Arial"/>
          <w:b/>
        </w:rPr>
        <w:t xml:space="preserve">: </w:t>
      </w:r>
      <w:r w:rsidRPr="00875BE5">
        <w:rPr>
          <w:rFonts w:cs="Arial"/>
        </w:rPr>
        <w:t>Vollzug der Eingriffsregelung; Hinweise zu Amphibienleitrichtungen als vorgezogene Kompensation nach § 16 BNatSchG (Ökokonto), vom 28.05.2015.</w:t>
      </w:r>
    </w:p>
    <w:p w14:paraId="32747C85" w14:textId="77777777" w:rsidR="00E5621A" w:rsidRPr="00875BE5" w:rsidRDefault="00E5621A" w:rsidP="00875BE5">
      <w:pPr>
        <w:jc w:val="left"/>
        <w:rPr>
          <w:rFonts w:cs="Arial"/>
        </w:rPr>
      </w:pPr>
      <w:r w:rsidRPr="00875BE5">
        <w:rPr>
          <w:rFonts w:cs="Arial"/>
          <w:b/>
          <w:smallCaps/>
        </w:rPr>
        <w:t>MULEWF (Ministerium für Umwelt, Landwirtschaft, Ernährung, Weinbau und Forsten) 2012</w:t>
      </w:r>
      <w:r w:rsidRPr="00875BE5">
        <w:rPr>
          <w:rFonts w:cs="Arial"/>
          <w:b/>
        </w:rPr>
        <w:t xml:space="preserve">: </w:t>
      </w:r>
      <w:r w:rsidRPr="00875BE5">
        <w:rPr>
          <w:rFonts w:cs="Arial"/>
        </w:rPr>
        <w:t>Anerkennung der Elemente des „Konzeptes zum Umgang mit Biotopbäumen, Altbäumen und Totholz“ (BAT Konzept) als Ökokonto bzw. Kompensation, vom 26.03.2012.</w:t>
      </w:r>
    </w:p>
    <w:p w14:paraId="30997590" w14:textId="3A7065C9" w:rsidR="009D05F3" w:rsidRPr="00875BE5" w:rsidRDefault="006F47DE" w:rsidP="00875BE5">
      <w:pPr>
        <w:pStyle w:val="Zwischenberschrift"/>
        <w:jc w:val="left"/>
        <w:rPr>
          <w:rFonts w:cs="Arial"/>
        </w:rPr>
      </w:pPr>
      <w:r>
        <w:rPr>
          <w:rFonts w:cs="Arial"/>
        </w:rPr>
        <w:t>Internetl</w:t>
      </w:r>
      <w:r w:rsidR="009D05F3" w:rsidRPr="00875BE5">
        <w:rPr>
          <w:rFonts w:cs="Arial"/>
        </w:rPr>
        <w:t>inks</w:t>
      </w:r>
    </w:p>
    <w:p w14:paraId="1D4CFE24" w14:textId="4C388286" w:rsidR="00AE7B77" w:rsidRDefault="0052696A" w:rsidP="00875BE5">
      <w:pPr>
        <w:pStyle w:val="textkrper0"/>
        <w:jc w:val="left"/>
        <w:rPr>
          <w:rFonts w:cs="Arial"/>
          <w:szCs w:val="22"/>
        </w:rPr>
      </w:pPr>
      <w:r w:rsidRPr="00875BE5">
        <w:rPr>
          <w:rFonts w:cs="Arial"/>
          <w:szCs w:val="22"/>
        </w:rPr>
        <w:t>LBM</w:t>
      </w:r>
      <w:r w:rsidR="00D37888" w:rsidRPr="00875BE5">
        <w:rPr>
          <w:rFonts w:cs="Arial"/>
          <w:szCs w:val="22"/>
        </w:rPr>
        <w:t xml:space="preserve"> Landesbetrieb Mobilität Rheinland-Pfalz</w:t>
      </w:r>
      <w:r w:rsidRPr="00875BE5">
        <w:rPr>
          <w:rFonts w:cs="Arial"/>
          <w:szCs w:val="22"/>
        </w:rPr>
        <w:t>:</w:t>
      </w:r>
      <w:r w:rsidR="00AE7B77" w:rsidRPr="00AE7B77">
        <w:t xml:space="preserve"> </w:t>
      </w:r>
      <w:hyperlink r:id="rId124" w:history="1">
        <w:r w:rsidR="00AE7B77">
          <w:rPr>
            <w:rStyle w:val="Hyperlink"/>
          </w:rPr>
          <w:t>Startseite . Landesbetrieb Mobilität Rheinland-Pfalz (rlp.de)</w:t>
        </w:r>
      </w:hyperlink>
      <w:r w:rsidR="00434F54" w:rsidRPr="00875BE5">
        <w:rPr>
          <w:rFonts w:cs="Arial"/>
        </w:rPr>
        <w:t xml:space="preserve">; Veröffentlichungen: </w:t>
      </w:r>
      <w:hyperlink r:id="rId125" w:history="1">
        <w:r w:rsidR="00AE7B77">
          <w:rPr>
            <w:rStyle w:val="Hyperlink"/>
          </w:rPr>
          <w:t>Landespflege / Umwelt . Landesbetrieb Mobilität Rheinland-Pfalz (rlp.de)</w:t>
        </w:r>
      </w:hyperlink>
    </w:p>
    <w:p w14:paraId="4F0A1831" w14:textId="0B5D81E6" w:rsidR="00F946D7" w:rsidRDefault="00D37888" w:rsidP="00875BE5">
      <w:pPr>
        <w:pStyle w:val="textkrper0"/>
        <w:jc w:val="left"/>
        <w:rPr>
          <w:rStyle w:val="Hyperlink"/>
        </w:rPr>
      </w:pPr>
      <w:r w:rsidRPr="00875BE5">
        <w:rPr>
          <w:rFonts w:cs="Arial"/>
          <w:szCs w:val="22"/>
        </w:rPr>
        <w:t>M</w:t>
      </w:r>
      <w:r w:rsidR="00F946D7">
        <w:rPr>
          <w:rFonts w:cs="Arial"/>
          <w:szCs w:val="22"/>
        </w:rPr>
        <w:t>DI</w:t>
      </w:r>
      <w:r w:rsidRPr="00875BE5">
        <w:rPr>
          <w:rFonts w:cs="Arial"/>
          <w:szCs w:val="22"/>
        </w:rPr>
        <w:t xml:space="preserve"> </w:t>
      </w:r>
      <w:hyperlink r:id="rId126" w:history="1">
        <w:r w:rsidR="001B771B" w:rsidRPr="00875BE5">
          <w:rPr>
            <w:rFonts w:cs="Arial"/>
          </w:rPr>
          <w:t>Ministerium des Innern und für Sport</w:t>
        </w:r>
        <w:r w:rsidRPr="00875BE5">
          <w:rPr>
            <w:rFonts w:cs="Arial"/>
          </w:rPr>
          <w:t>:</w:t>
        </w:r>
      </w:hyperlink>
      <w:r w:rsidR="009326E6" w:rsidRPr="00875BE5">
        <w:rPr>
          <w:rFonts w:cs="Arial"/>
        </w:rPr>
        <w:t xml:space="preserve"> Landesentwicklungsprogramm (LEP IV</w:t>
      </w:r>
      <w:r w:rsidR="00B52BCE">
        <w:rPr>
          <w:rFonts w:cs="Arial"/>
        </w:rPr>
        <w:t>, LEP V</w:t>
      </w:r>
      <w:r w:rsidR="009326E6" w:rsidRPr="00875BE5">
        <w:rPr>
          <w:rFonts w:cs="Arial"/>
        </w:rPr>
        <w:t xml:space="preserve">): </w:t>
      </w:r>
      <w:hyperlink r:id="rId127" w:history="1">
        <w:r w:rsidR="00B52BCE">
          <w:rPr>
            <w:rStyle w:val="Hyperlink"/>
          </w:rPr>
          <w:t>Landesentwicklungsprogramm . Ministerium des Innern und für Sport des Landes Rheinland-Pfalz (rlp.de)</w:t>
        </w:r>
      </w:hyperlink>
      <w:r w:rsidR="00B52BCE">
        <w:t xml:space="preserve">; </w:t>
      </w:r>
      <w:hyperlink r:id="rId128" w:history="1">
        <w:r w:rsidR="00B52BCE">
          <w:rPr>
            <w:rStyle w:val="Hyperlink"/>
          </w:rPr>
          <w:t>LEP IV Landesentwicklungsprogramm öffentlich (rlp.de)</w:t>
        </w:r>
      </w:hyperlink>
    </w:p>
    <w:p w14:paraId="46747694" w14:textId="77777777" w:rsidR="00F946D7" w:rsidRDefault="00F946D7" w:rsidP="00875BE5">
      <w:pPr>
        <w:pStyle w:val="textkrper0"/>
        <w:jc w:val="left"/>
        <w:rPr>
          <w:rStyle w:val="Hyperlink"/>
        </w:rPr>
      </w:pPr>
      <w:r>
        <w:t xml:space="preserve">Raumordnungspläne: </w:t>
      </w:r>
      <w:hyperlink r:id="rId129" w:history="1">
        <w:r>
          <w:rPr>
            <w:rStyle w:val="Hyperlink"/>
          </w:rPr>
          <w:t>Startseite . Rauminformationssystem (RIS) des Landes Rheinland-Pfalz (rlp.de)</w:t>
        </w:r>
      </w:hyperlink>
      <w:r>
        <w:rPr>
          <w:rStyle w:val="Hyperlink"/>
        </w:rPr>
        <w:t xml:space="preserve"> </w:t>
      </w:r>
    </w:p>
    <w:p w14:paraId="5A1462CA" w14:textId="0705C7A6" w:rsidR="001B771B" w:rsidRPr="00875BE5" w:rsidRDefault="00F946D7" w:rsidP="00875BE5">
      <w:pPr>
        <w:pStyle w:val="textkrper0"/>
        <w:jc w:val="left"/>
        <w:rPr>
          <w:rFonts w:cs="Arial"/>
          <w:szCs w:val="22"/>
        </w:rPr>
      </w:pPr>
      <w:r w:rsidRPr="00AE7B77">
        <w:rPr>
          <w:rStyle w:val="Hyperlink"/>
          <w:color w:val="000000" w:themeColor="text1"/>
          <w:u w:val="none"/>
        </w:rPr>
        <w:t>Flächennutzungspläne</w:t>
      </w:r>
      <w:r w:rsidR="00917180" w:rsidRPr="00AE7B77">
        <w:rPr>
          <w:color w:val="000000" w:themeColor="text1"/>
        </w:rPr>
        <w:t xml:space="preserve"> mit integrierten Landschaftsplänen</w:t>
      </w:r>
      <w:r w:rsidRPr="00AE7B77">
        <w:rPr>
          <w:rStyle w:val="Hyperlink"/>
          <w:color w:val="000000" w:themeColor="text1"/>
          <w:u w:val="none"/>
        </w:rPr>
        <w:t>, Bebauungspläne</w:t>
      </w:r>
      <w:r>
        <w:rPr>
          <w:rStyle w:val="Hyperlink"/>
        </w:rPr>
        <w:t xml:space="preserve">: </w:t>
      </w:r>
      <w:r w:rsidR="00AE7B77" w:rsidRPr="00AE7B77">
        <w:t xml:space="preserve"> </w:t>
      </w:r>
      <w:hyperlink r:id="rId130" w:history="1">
        <w:r w:rsidR="00AE7B77">
          <w:rPr>
            <w:rStyle w:val="Hyperlink"/>
          </w:rPr>
          <w:t>Geoportal RLP</w:t>
        </w:r>
      </w:hyperlink>
    </w:p>
    <w:p w14:paraId="36A4B2BA" w14:textId="49E9C96B" w:rsidR="00292EE6" w:rsidRPr="00875BE5" w:rsidRDefault="00D71012" w:rsidP="00875BE5">
      <w:pPr>
        <w:pStyle w:val="textkrper0"/>
        <w:jc w:val="left"/>
        <w:rPr>
          <w:rFonts w:cs="Arial"/>
        </w:rPr>
      </w:pPr>
      <w:r w:rsidRPr="00875BE5">
        <w:rPr>
          <w:rFonts w:cs="Arial"/>
          <w:szCs w:val="22"/>
        </w:rPr>
        <w:t>MKUEM</w:t>
      </w:r>
      <w:r w:rsidR="00292EE6" w:rsidRPr="00875BE5">
        <w:rPr>
          <w:rFonts w:cs="Arial"/>
          <w:szCs w:val="22"/>
        </w:rPr>
        <w:t>:</w:t>
      </w:r>
      <w:r w:rsidR="00292EE6" w:rsidRPr="00875BE5">
        <w:rPr>
          <w:rFonts w:cs="Arial"/>
        </w:rPr>
        <w:t xml:space="preserve"> </w:t>
      </w:r>
      <w:r w:rsidRPr="00875BE5">
        <w:rPr>
          <w:rFonts w:cs="Arial"/>
          <w:szCs w:val="22"/>
        </w:rPr>
        <w:t>Eingriffsregelung</w:t>
      </w:r>
      <w:r w:rsidR="00292EE6" w:rsidRPr="00875BE5">
        <w:rPr>
          <w:rFonts w:cs="Arial"/>
          <w:szCs w:val="22"/>
        </w:rPr>
        <w:t xml:space="preserve"> und Rundschreiben</w:t>
      </w:r>
      <w:r w:rsidRPr="00875BE5">
        <w:rPr>
          <w:rFonts w:cs="Arial"/>
          <w:szCs w:val="22"/>
        </w:rPr>
        <w:t>:</w:t>
      </w:r>
      <w:r w:rsidR="00AE7B77" w:rsidRPr="00AE7B77">
        <w:t xml:space="preserve"> </w:t>
      </w:r>
      <w:hyperlink r:id="rId131" w:history="1">
        <w:r w:rsidR="00AE7B77">
          <w:rPr>
            <w:rStyle w:val="Hyperlink"/>
          </w:rPr>
          <w:t>Eingriff und Kompensation . Ministerium für Klimaschutz, Umwelt, Energie und Mobilität des Landes Rheinland-Pfalz (rlp.de)</w:t>
        </w:r>
      </w:hyperlink>
    </w:p>
    <w:p w14:paraId="74E90814" w14:textId="28E0E11E" w:rsidR="00164DB0" w:rsidRPr="00875BE5" w:rsidRDefault="00164DB0" w:rsidP="00875BE5">
      <w:pPr>
        <w:pStyle w:val="textkrper0"/>
        <w:jc w:val="left"/>
        <w:rPr>
          <w:rFonts w:cs="Arial"/>
        </w:rPr>
      </w:pPr>
      <w:r w:rsidRPr="00875BE5">
        <w:rPr>
          <w:rFonts w:cs="Arial"/>
        </w:rPr>
        <w:t>LfU</w:t>
      </w:r>
      <w:r w:rsidR="00D37888" w:rsidRPr="00875BE5">
        <w:rPr>
          <w:rFonts w:cs="Arial"/>
        </w:rPr>
        <w:t xml:space="preserve">: </w:t>
      </w:r>
      <w:hyperlink r:id="rId132" w:history="1">
        <w:r w:rsidR="00AE7B77">
          <w:rPr>
            <w:rStyle w:val="Hyperlink"/>
          </w:rPr>
          <w:t>NATUR . Landesamt für Umwelt Rheinland-Pfalz (rlp.de)</w:t>
        </w:r>
      </w:hyperlink>
    </w:p>
    <w:p w14:paraId="1B890546" w14:textId="56290E2B" w:rsidR="001962ED" w:rsidRPr="00875BE5" w:rsidRDefault="00EC0156" w:rsidP="00875BE5">
      <w:pPr>
        <w:pStyle w:val="textkrper0"/>
        <w:jc w:val="left"/>
        <w:rPr>
          <w:rFonts w:cs="Arial"/>
          <w:szCs w:val="22"/>
        </w:rPr>
      </w:pPr>
      <w:r w:rsidRPr="00875BE5">
        <w:rPr>
          <w:rFonts w:cs="Arial"/>
          <w:szCs w:val="22"/>
        </w:rPr>
        <w:t xml:space="preserve">DLR </w:t>
      </w:r>
      <w:r w:rsidR="00164DB0" w:rsidRPr="00875BE5">
        <w:rPr>
          <w:rFonts w:cs="Arial"/>
          <w:szCs w:val="22"/>
        </w:rPr>
        <w:t>Dienstleistungszentrums ländlicher Raum</w:t>
      </w:r>
      <w:r w:rsidRPr="00875BE5">
        <w:rPr>
          <w:rFonts w:cs="Arial"/>
          <w:szCs w:val="22"/>
        </w:rPr>
        <w:t>: Flurneuordnungsverfahren</w:t>
      </w:r>
      <w:r w:rsidR="00EC7FE2">
        <w:rPr>
          <w:rFonts w:cs="Arial"/>
          <w:szCs w:val="22"/>
        </w:rPr>
        <w:t xml:space="preserve">: </w:t>
      </w:r>
      <w:hyperlink r:id="rId133" w:history="1">
        <w:r w:rsidR="00802BCB">
          <w:rPr>
            <w:rStyle w:val="Hyperlink"/>
          </w:rPr>
          <w:t>dlr.rlp.de/Internet/lew/LEW_Verfahren.nsf/Verfahren-Nummer?OpenPage</w:t>
        </w:r>
      </w:hyperlink>
    </w:p>
    <w:p w14:paraId="14B5D940" w14:textId="17A1ABD1" w:rsidR="00EC0156" w:rsidRPr="00875BE5" w:rsidRDefault="00EC0156" w:rsidP="00875BE5">
      <w:pPr>
        <w:pStyle w:val="textkrper0"/>
        <w:jc w:val="left"/>
        <w:rPr>
          <w:rStyle w:val="Hyperlink"/>
          <w:rFonts w:cs="Arial"/>
        </w:rPr>
      </w:pPr>
      <w:r w:rsidRPr="00875BE5">
        <w:rPr>
          <w:rFonts w:cs="Arial"/>
          <w:szCs w:val="22"/>
        </w:rPr>
        <w:t>Landesforsten Rheinland-Pfalz:</w:t>
      </w:r>
      <w:r w:rsidR="00164DB0" w:rsidRPr="00875BE5">
        <w:rPr>
          <w:rStyle w:val="Hyperlink"/>
          <w:rFonts w:cs="Arial"/>
        </w:rPr>
        <w:t xml:space="preserve"> </w:t>
      </w:r>
      <w:hyperlink r:id="rId134" w:history="1">
        <w:r w:rsidR="00802BCB">
          <w:rPr>
            <w:rStyle w:val="Hyperlink"/>
          </w:rPr>
          <w:t>Wald (rlp.de)</w:t>
        </w:r>
      </w:hyperlink>
    </w:p>
    <w:p w14:paraId="473526DF" w14:textId="30492E5E" w:rsidR="00164DB0" w:rsidRPr="00875BE5" w:rsidRDefault="00164DB0" w:rsidP="00875BE5">
      <w:pPr>
        <w:pStyle w:val="textkrper0"/>
        <w:jc w:val="left"/>
        <w:rPr>
          <w:rStyle w:val="Hyperlink"/>
          <w:rFonts w:cs="Arial"/>
        </w:rPr>
      </w:pPr>
      <w:r w:rsidRPr="00875BE5">
        <w:rPr>
          <w:rFonts w:cs="Arial"/>
          <w:szCs w:val="22"/>
        </w:rPr>
        <w:t>Zentralstelle der Forstverwaltung in Emmelshausen</w:t>
      </w:r>
      <w:r w:rsidR="00EC0156" w:rsidRPr="00875BE5">
        <w:rPr>
          <w:rFonts w:cs="Arial"/>
          <w:szCs w:val="22"/>
        </w:rPr>
        <w:t xml:space="preserve">: </w:t>
      </w:r>
      <w:hyperlink w:history="1"/>
      <w:hyperlink r:id="rId135" w:anchor="c32532" w:history="1">
        <w:r w:rsidR="00802BCB" w:rsidRPr="000032FA">
          <w:rPr>
            <w:rStyle w:val="Hyperlink"/>
          </w:rPr>
          <w:t>https://www.wald-rlp.de/de/wir/adressen/#c32532</w:t>
        </w:r>
      </w:hyperlink>
    </w:p>
    <w:p w14:paraId="6A876822" w14:textId="0284A3E5" w:rsidR="00D90EB4" w:rsidRDefault="00EC0156" w:rsidP="00875BE5">
      <w:pPr>
        <w:pStyle w:val="textkrper0"/>
        <w:jc w:val="left"/>
      </w:pPr>
      <w:r w:rsidRPr="00875BE5">
        <w:rPr>
          <w:rFonts w:cs="Arial"/>
        </w:rPr>
        <w:t>SGD</w:t>
      </w:r>
      <w:r w:rsidR="00D90EB4">
        <w:rPr>
          <w:rFonts w:cs="Arial"/>
        </w:rPr>
        <w:t>-</w:t>
      </w:r>
      <w:r w:rsidRPr="00875BE5">
        <w:rPr>
          <w:rFonts w:cs="Arial"/>
        </w:rPr>
        <w:t xml:space="preserve">Nord, Naturschutz: </w:t>
      </w:r>
      <w:hyperlink r:id="rId136" w:history="1">
        <w:r w:rsidR="00272C44">
          <w:rPr>
            <w:rStyle w:val="Hyperlink"/>
          </w:rPr>
          <w:t>Naturschutz . Struktur- und Genehmigungsdirektion Nord (rlp.de)</w:t>
        </w:r>
      </w:hyperlink>
    </w:p>
    <w:p w14:paraId="2EE1BD3E" w14:textId="7B4B2F6B" w:rsidR="00EC0156" w:rsidRPr="00875BE5" w:rsidRDefault="00D90EB4" w:rsidP="00875BE5">
      <w:pPr>
        <w:pStyle w:val="textkrper0"/>
        <w:jc w:val="left"/>
        <w:rPr>
          <w:rFonts w:cs="Arial"/>
        </w:rPr>
      </w:pPr>
      <w:r>
        <w:t xml:space="preserve">SGD-Süd: </w:t>
      </w:r>
      <w:hyperlink r:id="rId137" w:history="1">
        <w:r>
          <w:rPr>
            <w:rStyle w:val="Hyperlink"/>
          </w:rPr>
          <w:t>Naturschutz . Struktur- und Genehmigungsdirektion Süd (rlp.de)</w:t>
        </w:r>
      </w:hyperlink>
    </w:p>
    <w:p w14:paraId="05CC6048" w14:textId="788F687F" w:rsidR="00164DB0" w:rsidRPr="00875BE5" w:rsidRDefault="00164DB0" w:rsidP="00520360">
      <w:pPr>
        <w:pStyle w:val="textkrper0"/>
        <w:spacing w:before="480"/>
        <w:jc w:val="left"/>
        <w:rPr>
          <w:rFonts w:cs="Arial"/>
          <w:u w:val="single"/>
        </w:rPr>
      </w:pPr>
      <w:r w:rsidRPr="00875BE5">
        <w:rPr>
          <w:rFonts w:cs="Arial"/>
          <w:u w:val="single"/>
        </w:rPr>
        <w:t xml:space="preserve">Biotope / </w:t>
      </w:r>
      <w:r w:rsidR="002B3E41" w:rsidRPr="00875BE5">
        <w:rPr>
          <w:rFonts w:cs="Arial"/>
          <w:u w:val="single"/>
        </w:rPr>
        <w:t>Tiere</w:t>
      </w:r>
      <w:r w:rsidRPr="00875BE5">
        <w:rPr>
          <w:rFonts w:cs="Arial"/>
          <w:u w:val="single"/>
        </w:rPr>
        <w:t xml:space="preserve"> / Pflanzen</w:t>
      </w:r>
    </w:p>
    <w:p w14:paraId="756B0513" w14:textId="6E273674" w:rsidR="001B771B" w:rsidRPr="00875BE5" w:rsidRDefault="002B3E41" w:rsidP="00875BE5">
      <w:pPr>
        <w:pStyle w:val="textkrper0"/>
        <w:jc w:val="left"/>
        <w:rPr>
          <w:rStyle w:val="Hyperlink"/>
          <w:rFonts w:cs="Arial"/>
          <w:szCs w:val="22"/>
        </w:rPr>
      </w:pPr>
      <w:r w:rsidRPr="00875BE5">
        <w:rPr>
          <w:rFonts w:cs="Arial"/>
          <w:szCs w:val="22"/>
        </w:rPr>
        <w:t xml:space="preserve">BfN Lebensraumnetzwerke: </w:t>
      </w:r>
      <w:hyperlink r:id="rId138" w:history="1">
        <w:r w:rsidR="001B771B" w:rsidRPr="00875BE5">
          <w:rPr>
            <w:rStyle w:val="Hyperlink"/>
            <w:rFonts w:cs="Arial"/>
            <w:szCs w:val="22"/>
          </w:rPr>
          <w:t>Bundeskonzept Grüne Infrastruktur - Biotopverbund, Lebensraumnetze und Achsen/Korridore | BFN</w:t>
        </w:r>
      </w:hyperlink>
    </w:p>
    <w:p w14:paraId="79A881EC" w14:textId="439965A8" w:rsidR="00D71012" w:rsidRPr="00875BE5" w:rsidRDefault="00D71012" w:rsidP="00875BE5">
      <w:pPr>
        <w:pStyle w:val="textkrper0"/>
        <w:jc w:val="left"/>
        <w:rPr>
          <w:rStyle w:val="Hyperlink"/>
          <w:rFonts w:cs="Arial"/>
          <w:szCs w:val="22"/>
        </w:rPr>
      </w:pPr>
      <w:r w:rsidRPr="00875BE5">
        <w:rPr>
          <w:rFonts w:cs="Arial"/>
          <w:szCs w:val="22"/>
        </w:rPr>
        <w:t>Landschaftsinformationssystem (LANIS) der Naturschutzverwaltung Rheinland-Pfalz</w:t>
      </w:r>
      <w:r w:rsidR="00E46FDE" w:rsidRPr="00875BE5">
        <w:rPr>
          <w:rFonts w:cs="Arial"/>
          <w:szCs w:val="22"/>
        </w:rPr>
        <w:t xml:space="preserve">: </w:t>
      </w:r>
      <w:hyperlink r:id="rId139" w:history="1">
        <w:r w:rsidRPr="00875BE5">
          <w:rPr>
            <w:rStyle w:val="Hyperlink"/>
            <w:rFonts w:cs="Arial"/>
            <w:szCs w:val="22"/>
          </w:rPr>
          <w:t>https://naturschutz.rlp.de/</w:t>
        </w:r>
      </w:hyperlink>
    </w:p>
    <w:p w14:paraId="774A5E8E" w14:textId="40A4B111" w:rsidR="001B771B" w:rsidRPr="00875BE5" w:rsidRDefault="002B3E41" w:rsidP="00875BE5">
      <w:pPr>
        <w:pStyle w:val="textkrper0"/>
        <w:jc w:val="left"/>
        <w:rPr>
          <w:rFonts w:cs="Arial"/>
        </w:rPr>
      </w:pPr>
      <w:r w:rsidRPr="00875BE5">
        <w:rPr>
          <w:rFonts w:cs="Arial"/>
          <w:szCs w:val="22"/>
        </w:rPr>
        <w:t xml:space="preserve">FFH- und Vogelschutzgebiete: </w:t>
      </w:r>
      <w:hyperlink r:id="rId140" w:history="1">
        <w:r w:rsidR="001B771B" w:rsidRPr="00875BE5">
          <w:rPr>
            <w:rStyle w:val="Hyperlink"/>
            <w:rFonts w:cs="Arial"/>
            <w:szCs w:val="22"/>
          </w:rPr>
          <w:t>Natura 2000 rlp.de</w:t>
        </w:r>
      </w:hyperlink>
      <w:r w:rsidRPr="00875BE5">
        <w:rPr>
          <w:rFonts w:cs="Arial"/>
          <w:szCs w:val="22"/>
        </w:rPr>
        <w:t xml:space="preserve">; Karten: </w:t>
      </w:r>
      <w:hyperlink r:id="rId141" w:history="1">
        <w:r w:rsidRPr="00875BE5">
          <w:rPr>
            <w:rStyle w:val="Hyperlink"/>
            <w:rFonts w:cs="Arial"/>
          </w:rPr>
          <w:t>Natura 2000 Bewirtschaftungsplanung (rlp-umwelt.de)</w:t>
        </w:r>
      </w:hyperlink>
    </w:p>
    <w:p w14:paraId="41E4D897" w14:textId="77777777" w:rsidR="00046352" w:rsidRPr="00875BE5" w:rsidRDefault="00046352" w:rsidP="00875BE5">
      <w:pPr>
        <w:pStyle w:val="textkrper0"/>
        <w:jc w:val="left"/>
        <w:rPr>
          <w:rStyle w:val="Hyperlink"/>
          <w:rFonts w:cs="Arial"/>
          <w:szCs w:val="22"/>
        </w:rPr>
      </w:pPr>
      <w:r w:rsidRPr="00875BE5">
        <w:rPr>
          <w:rFonts w:cs="Arial"/>
          <w:szCs w:val="22"/>
        </w:rPr>
        <w:t xml:space="preserve">Geodatendienste (WMS und WFS): </w:t>
      </w:r>
      <w:hyperlink r:id="rId142" w:history="1">
        <w:r w:rsidRPr="00875BE5">
          <w:rPr>
            <w:rStyle w:val="Hyperlink"/>
            <w:rFonts w:cs="Arial"/>
            <w:szCs w:val="22"/>
          </w:rPr>
          <w:t>https://geodaten.naturschutz.rlp.de/kartendienste_naturschutz/mod_ogc/</w:t>
        </w:r>
      </w:hyperlink>
    </w:p>
    <w:p w14:paraId="2FC3CC50" w14:textId="35903034" w:rsidR="00D71012" w:rsidRPr="00C804CB" w:rsidRDefault="00D71012" w:rsidP="00875BE5">
      <w:pPr>
        <w:pStyle w:val="textkrper0"/>
        <w:jc w:val="left"/>
        <w:rPr>
          <w:rStyle w:val="Hyperlink"/>
          <w:rFonts w:cs="Arial"/>
          <w:szCs w:val="22"/>
        </w:rPr>
      </w:pPr>
      <w:r w:rsidRPr="00C804CB">
        <w:rPr>
          <w:rFonts w:cs="Arial"/>
          <w:szCs w:val="22"/>
        </w:rPr>
        <w:t>HpnV</w:t>
      </w:r>
      <w:r w:rsidR="00E46FDE" w:rsidRPr="00C804CB">
        <w:rPr>
          <w:rFonts w:cs="Arial"/>
          <w:szCs w:val="22"/>
        </w:rPr>
        <w:t xml:space="preserve">: </w:t>
      </w:r>
      <w:hyperlink r:id="rId143" w:history="1">
        <w:r w:rsidR="00272C44">
          <w:rPr>
            <w:rStyle w:val="Hyperlink"/>
          </w:rPr>
          <w:t>Heutige potentielle natürliche Vegetation . Landesamt für Umwelt Rheinland-Pfalz (rlp.de)</w:t>
        </w:r>
      </w:hyperlink>
    </w:p>
    <w:p w14:paraId="37F81F31" w14:textId="75C125E5" w:rsidR="00FA1D33" w:rsidRPr="00875BE5" w:rsidRDefault="00FA1D33" w:rsidP="00875BE5">
      <w:pPr>
        <w:pStyle w:val="textkrper0"/>
        <w:jc w:val="left"/>
        <w:rPr>
          <w:rStyle w:val="Hyperlink"/>
          <w:rFonts w:cs="Arial"/>
          <w:szCs w:val="22"/>
        </w:rPr>
      </w:pPr>
      <w:r w:rsidRPr="00875BE5">
        <w:rPr>
          <w:rFonts w:cs="Arial"/>
          <w:szCs w:val="22"/>
        </w:rPr>
        <w:t xml:space="preserve">Biotoptypenkartieranleitungen für Rheinland-Pfalz: </w:t>
      </w:r>
      <w:hyperlink r:id="rId144" w:history="1">
        <w:r w:rsidRPr="00875BE5">
          <w:rPr>
            <w:rStyle w:val="Hyperlink"/>
            <w:rFonts w:cs="Arial"/>
            <w:szCs w:val="22"/>
          </w:rPr>
          <w:t>Downloads rlp.de</w:t>
        </w:r>
      </w:hyperlink>
    </w:p>
    <w:p w14:paraId="0DD7B848" w14:textId="77961494" w:rsidR="00164DB0" w:rsidRPr="00875BE5" w:rsidRDefault="002B3E41" w:rsidP="00875BE5">
      <w:pPr>
        <w:pStyle w:val="textkrper0"/>
        <w:jc w:val="left"/>
        <w:rPr>
          <w:rFonts w:cs="Arial"/>
          <w:szCs w:val="22"/>
        </w:rPr>
      </w:pPr>
      <w:r w:rsidRPr="00875BE5">
        <w:rPr>
          <w:rFonts w:cs="Arial"/>
          <w:szCs w:val="22"/>
        </w:rPr>
        <w:t xml:space="preserve">Grünlandkartierung: </w:t>
      </w:r>
      <w:hyperlink r:id="rId145" w:history="1">
        <w:r w:rsidR="00272C44">
          <w:rPr>
            <w:rStyle w:val="Hyperlink"/>
          </w:rPr>
          <w:t>Biotopkartierung . Landesamt für Umwelt Rheinland-Pfalz (rlp.de)</w:t>
        </w:r>
      </w:hyperlink>
    </w:p>
    <w:p w14:paraId="033D4155" w14:textId="7E49F726" w:rsidR="00D71012" w:rsidRDefault="00D71012" w:rsidP="00875BE5">
      <w:pPr>
        <w:pStyle w:val="textkrper0"/>
        <w:jc w:val="left"/>
        <w:rPr>
          <w:rStyle w:val="Hyperlink"/>
          <w:rFonts w:cs="Arial"/>
          <w:szCs w:val="22"/>
        </w:rPr>
      </w:pPr>
      <w:r w:rsidRPr="00875BE5">
        <w:rPr>
          <w:rFonts w:cs="Arial"/>
          <w:szCs w:val="22"/>
        </w:rPr>
        <w:t>Planung vernetzter Biotopsysteme</w:t>
      </w:r>
      <w:r w:rsidR="00E46FDE" w:rsidRPr="00875BE5">
        <w:rPr>
          <w:rFonts w:cs="Arial"/>
          <w:szCs w:val="22"/>
        </w:rPr>
        <w:t>:</w:t>
      </w:r>
      <w:r w:rsidRPr="00875BE5">
        <w:rPr>
          <w:rFonts w:cs="Arial"/>
          <w:szCs w:val="22"/>
        </w:rPr>
        <w:t xml:space="preserve"> </w:t>
      </w:r>
      <w:hyperlink r:id="rId146" w:history="1">
        <w:r w:rsidR="00272C44">
          <w:rPr>
            <w:rStyle w:val="Hyperlink"/>
          </w:rPr>
          <w:t>Planung vernetzter Biotopsysteme (rlp-umwelt.de)</w:t>
        </w:r>
      </w:hyperlink>
    </w:p>
    <w:p w14:paraId="5DC1B0E5" w14:textId="5ABA3235" w:rsidR="0032729F" w:rsidRDefault="00917180" w:rsidP="00875BE5">
      <w:pPr>
        <w:pStyle w:val="textkrper0"/>
        <w:jc w:val="left"/>
      </w:pPr>
      <w:r>
        <w:t xml:space="preserve">Initiative </w:t>
      </w:r>
      <w:r w:rsidRPr="00DA7770">
        <w:t>Nationales Naturerbe</w:t>
      </w:r>
      <w:r>
        <w:t>:</w:t>
      </w:r>
      <w:r w:rsidRPr="00DA7770">
        <w:t xml:space="preserve"> </w:t>
      </w:r>
      <w:hyperlink r:id="rId147" w:history="1">
        <w:r w:rsidR="00272C44">
          <w:rPr>
            <w:rStyle w:val="Hyperlink"/>
          </w:rPr>
          <w:t>BMUV: Nationales Naturerbe</w:t>
        </w:r>
      </w:hyperlink>
      <w:r w:rsidR="00272C44">
        <w:t xml:space="preserve"> und</w:t>
      </w:r>
      <w:r w:rsidR="00272C44" w:rsidRPr="004C7194">
        <w:t xml:space="preserve"> </w:t>
      </w:r>
      <w:hyperlink r:id="rId148" w:history="1">
        <w:r w:rsidR="00272C44">
          <w:rPr>
            <w:rStyle w:val="Hyperlink"/>
          </w:rPr>
          <w:t>Naturschutzgroßprojekte . Landesamt für Umwelt Rheinland-Pfalz (rlp.de)</w:t>
        </w:r>
      </w:hyperlink>
    </w:p>
    <w:p w14:paraId="42B3BEEF" w14:textId="049837FD" w:rsidR="00E46FDE" w:rsidRPr="00875BE5" w:rsidRDefault="00E46FDE" w:rsidP="00875BE5">
      <w:pPr>
        <w:pStyle w:val="textkrper0"/>
        <w:jc w:val="left"/>
        <w:rPr>
          <w:rStyle w:val="Hyperlink"/>
          <w:rFonts w:cs="Arial"/>
          <w:szCs w:val="22"/>
        </w:rPr>
      </w:pPr>
      <w:r w:rsidRPr="00875BE5">
        <w:rPr>
          <w:rFonts w:cs="Arial"/>
          <w:szCs w:val="22"/>
        </w:rPr>
        <w:t xml:space="preserve">Biotopverbund: </w:t>
      </w:r>
      <w:hyperlink r:id="rId149" w:history="1">
        <w:r w:rsidR="00272C44">
          <w:rPr>
            <w:rStyle w:val="Hyperlink"/>
          </w:rPr>
          <w:t>Biotopverbund Rheinland-Pfalz . Landesamt für Umwelt Rheinland-Pfalz (rlp.de)</w:t>
        </w:r>
      </w:hyperlink>
    </w:p>
    <w:p w14:paraId="740D281D" w14:textId="747AD08B" w:rsidR="001B771B" w:rsidRPr="00875BE5" w:rsidRDefault="002B3E41" w:rsidP="00875BE5">
      <w:pPr>
        <w:pStyle w:val="textkrper0"/>
        <w:jc w:val="left"/>
        <w:rPr>
          <w:rStyle w:val="Hyperlink"/>
          <w:rFonts w:cs="Arial"/>
          <w:szCs w:val="22"/>
        </w:rPr>
      </w:pPr>
      <w:r w:rsidRPr="00875BE5">
        <w:rPr>
          <w:rFonts w:cs="Arial"/>
          <w:szCs w:val="22"/>
        </w:rPr>
        <w:t xml:space="preserve">Lanis </w:t>
      </w:r>
      <w:r w:rsidR="001B771B" w:rsidRPr="00875BE5">
        <w:rPr>
          <w:rFonts w:cs="Arial"/>
          <w:szCs w:val="22"/>
        </w:rPr>
        <w:t>Artnachweise (nur mit Login</w:t>
      </w:r>
      <w:r w:rsidRPr="00875BE5">
        <w:rPr>
          <w:rFonts w:cs="Arial"/>
          <w:szCs w:val="22"/>
        </w:rPr>
        <w:t>)</w:t>
      </w:r>
      <w:r w:rsidR="001B771B" w:rsidRPr="00875BE5">
        <w:rPr>
          <w:rFonts w:cs="Arial"/>
          <w:szCs w:val="22"/>
        </w:rPr>
        <w:t>:</w:t>
      </w:r>
      <w:r w:rsidR="00272C44">
        <w:rPr>
          <w:rFonts w:cs="Arial"/>
          <w:szCs w:val="22"/>
        </w:rPr>
        <w:t xml:space="preserve"> </w:t>
      </w:r>
      <w:hyperlink r:id="rId150" w:history="1">
        <w:r w:rsidR="00272C44">
          <w:rPr>
            <w:rStyle w:val="Hyperlink"/>
          </w:rPr>
          <w:t>LANIS - Intranet Geoportal der Naturschutzverwaltung Rheinland-Pfalz</w:t>
        </w:r>
      </w:hyperlink>
    </w:p>
    <w:p w14:paraId="0439E08A" w14:textId="269F6D2B" w:rsidR="001B771B" w:rsidRPr="00875BE5" w:rsidRDefault="002B3E41" w:rsidP="00875BE5">
      <w:pPr>
        <w:pStyle w:val="textkrper0"/>
        <w:jc w:val="left"/>
        <w:rPr>
          <w:rFonts w:cs="Arial"/>
          <w:szCs w:val="22"/>
        </w:rPr>
      </w:pPr>
      <w:r w:rsidRPr="00875BE5">
        <w:rPr>
          <w:rFonts w:cs="Arial"/>
          <w:szCs w:val="22"/>
        </w:rPr>
        <w:t xml:space="preserve">LfU </w:t>
      </w:r>
      <w:r w:rsidR="001B771B" w:rsidRPr="00875BE5">
        <w:rPr>
          <w:rFonts w:cs="Arial"/>
          <w:szCs w:val="22"/>
        </w:rPr>
        <w:t>ARTeFAKT</w:t>
      </w:r>
      <w:r w:rsidRPr="00875BE5">
        <w:rPr>
          <w:rFonts w:cs="Arial"/>
          <w:szCs w:val="22"/>
        </w:rPr>
        <w:t xml:space="preserve">: </w:t>
      </w:r>
      <w:hyperlink r:id="rId151" w:history="1">
        <w:r w:rsidR="001B771B" w:rsidRPr="00875BE5">
          <w:rPr>
            <w:rStyle w:val="Hyperlink"/>
            <w:rFonts w:cs="Arial"/>
            <w:szCs w:val="22"/>
          </w:rPr>
          <w:t>https://artefakt.naturschutz.rlp.de/</w:t>
        </w:r>
      </w:hyperlink>
      <w:r w:rsidR="001B771B" w:rsidRPr="00875BE5">
        <w:rPr>
          <w:rFonts w:cs="Arial"/>
          <w:szCs w:val="22"/>
        </w:rPr>
        <w:t xml:space="preserve"> mit dem Artdatenportal (nur mit Login</w:t>
      </w:r>
      <w:r w:rsidRPr="00875BE5">
        <w:rPr>
          <w:rFonts w:cs="Arial"/>
          <w:szCs w:val="22"/>
        </w:rPr>
        <w:t>)</w:t>
      </w:r>
      <w:r w:rsidR="001B771B" w:rsidRPr="00875BE5">
        <w:rPr>
          <w:rFonts w:cs="Arial"/>
          <w:szCs w:val="22"/>
        </w:rPr>
        <w:t xml:space="preserve">: </w:t>
      </w:r>
      <w:hyperlink r:id="rId152" w:history="1">
        <w:r w:rsidR="002A231C">
          <w:rPr>
            <w:rStyle w:val="Hyperlink"/>
          </w:rPr>
          <w:t>Artdaten . Landesamt für Umwelt Rheinland-Pfalz (rlp.de)</w:t>
        </w:r>
      </w:hyperlink>
      <w:r w:rsidR="001B771B" w:rsidRPr="00875BE5">
        <w:rPr>
          <w:rStyle w:val="Hyperlink"/>
          <w:rFonts w:cs="Arial"/>
        </w:rPr>
        <w:t xml:space="preserve"> </w:t>
      </w:r>
    </w:p>
    <w:p w14:paraId="0D0E006A" w14:textId="4740D776" w:rsidR="001B771B" w:rsidRPr="00875BE5" w:rsidRDefault="001B771B" w:rsidP="00875BE5">
      <w:pPr>
        <w:pStyle w:val="textkrper0"/>
        <w:jc w:val="left"/>
        <w:rPr>
          <w:rFonts w:cs="Arial"/>
          <w:szCs w:val="22"/>
        </w:rPr>
      </w:pPr>
      <w:r w:rsidRPr="00875BE5">
        <w:rPr>
          <w:rFonts w:cs="Arial"/>
          <w:szCs w:val="22"/>
        </w:rPr>
        <w:t>ArtenFinder Service Portal</w:t>
      </w:r>
      <w:r w:rsidR="002B3E41" w:rsidRPr="00875BE5">
        <w:rPr>
          <w:rFonts w:cs="Arial"/>
          <w:szCs w:val="22"/>
        </w:rPr>
        <w:t xml:space="preserve">: </w:t>
      </w:r>
      <w:hyperlink r:id="rId153" w:history="1">
        <w:r w:rsidRPr="00875BE5">
          <w:rPr>
            <w:rStyle w:val="Hyperlink"/>
            <w:rFonts w:cs="Arial"/>
            <w:szCs w:val="22"/>
          </w:rPr>
          <w:t>https://artenfinder.rlp.de/</w:t>
        </w:r>
      </w:hyperlink>
      <w:r w:rsidR="002B3E41" w:rsidRPr="00875BE5">
        <w:rPr>
          <w:rFonts w:cs="Arial"/>
          <w:szCs w:val="22"/>
        </w:rPr>
        <w:t xml:space="preserve"> mit der Arten Analyse: </w:t>
      </w:r>
      <w:hyperlink r:id="rId154" w:history="1">
        <w:r w:rsidRPr="00875BE5">
          <w:rPr>
            <w:rStyle w:val="Hyperlink"/>
            <w:rFonts w:cs="Arial"/>
            <w:szCs w:val="22"/>
          </w:rPr>
          <w:t>https://www.artenanalyse.net/artenanalyse/</w:t>
        </w:r>
      </w:hyperlink>
    </w:p>
    <w:p w14:paraId="21164B7D" w14:textId="3C5D1F41" w:rsidR="0052696A" w:rsidRPr="00875BE5" w:rsidRDefault="002B3E41" w:rsidP="00875BE5">
      <w:pPr>
        <w:pStyle w:val="textkrper0"/>
        <w:jc w:val="left"/>
        <w:rPr>
          <w:rStyle w:val="Hyperlink"/>
          <w:rFonts w:cs="Arial"/>
          <w:szCs w:val="22"/>
        </w:rPr>
      </w:pPr>
      <w:r w:rsidRPr="00875BE5">
        <w:rPr>
          <w:rFonts w:cs="Arial"/>
          <w:szCs w:val="22"/>
        </w:rPr>
        <w:t xml:space="preserve">LfU </w:t>
      </w:r>
      <w:r w:rsidR="0052696A" w:rsidRPr="00875BE5">
        <w:rPr>
          <w:rFonts w:cs="Arial"/>
          <w:szCs w:val="22"/>
        </w:rPr>
        <w:t>Artenschutz</w:t>
      </w:r>
      <w:r w:rsidR="00046352" w:rsidRPr="00875BE5">
        <w:rPr>
          <w:rFonts w:cs="Arial"/>
          <w:szCs w:val="22"/>
        </w:rPr>
        <w:t>projekte</w:t>
      </w:r>
      <w:r w:rsidR="002A231C">
        <w:rPr>
          <w:rFonts w:cs="Arial"/>
          <w:szCs w:val="22"/>
        </w:rPr>
        <w:t xml:space="preserve"> / </w:t>
      </w:r>
      <w:r w:rsidR="002A231C" w:rsidRPr="00875BE5">
        <w:rPr>
          <w:rFonts w:cs="Arial"/>
          <w:szCs w:val="22"/>
        </w:rPr>
        <w:t>Artenhilfsprogramme</w:t>
      </w:r>
      <w:r w:rsidRPr="00875BE5">
        <w:rPr>
          <w:rFonts w:cs="Arial"/>
          <w:szCs w:val="22"/>
        </w:rPr>
        <w:t>:</w:t>
      </w:r>
      <w:r w:rsidR="002A231C" w:rsidRPr="002A231C">
        <w:t xml:space="preserve"> </w:t>
      </w:r>
      <w:hyperlink r:id="rId155" w:history="1">
        <w:r w:rsidR="002A231C">
          <w:rPr>
            <w:rStyle w:val="Hyperlink"/>
          </w:rPr>
          <w:t>Artenschutzprojekte, -konzepte und -hilfsprogramme . Landesamt für Umwelt Rheinland-Pfalz (rlp.de)</w:t>
        </w:r>
      </w:hyperlink>
      <w:r w:rsidR="0052696A" w:rsidRPr="00875BE5">
        <w:rPr>
          <w:rStyle w:val="Hyperlink"/>
          <w:rFonts w:cs="Arial"/>
          <w:szCs w:val="22"/>
        </w:rPr>
        <w:t xml:space="preserve">; </w:t>
      </w:r>
      <w:hyperlink r:id="rId156" w:history="1">
        <w:r w:rsidR="0052696A" w:rsidRPr="00875BE5">
          <w:rPr>
            <w:rStyle w:val="Hyperlink"/>
            <w:rFonts w:cs="Arial"/>
            <w:szCs w:val="22"/>
          </w:rPr>
          <w:t>https://snu.rlp.de/de/projekte/</w:t>
        </w:r>
      </w:hyperlink>
    </w:p>
    <w:p w14:paraId="0840D7A5" w14:textId="0E6726CB" w:rsidR="00D5363A" w:rsidRDefault="006E3339" w:rsidP="00875BE5">
      <w:pPr>
        <w:pStyle w:val="Textkrper"/>
        <w:jc w:val="left"/>
      </w:pPr>
      <w:r w:rsidRPr="00875BE5">
        <w:rPr>
          <w:rFonts w:cs="Arial"/>
          <w:szCs w:val="22"/>
        </w:rPr>
        <w:t xml:space="preserve">SGD-Nord, Obere und Untere Fischereibehörde: </w:t>
      </w:r>
      <w:hyperlink r:id="rId157" w:history="1">
        <w:r w:rsidR="007E16C8">
          <w:rPr>
            <w:rStyle w:val="Hyperlink"/>
          </w:rPr>
          <w:t>Fischerei . Struktur- und Genehmigungsdirektion Nord (rlp.de)</w:t>
        </w:r>
      </w:hyperlink>
      <w:r w:rsidR="007E16C8">
        <w:t xml:space="preserve"> und </w:t>
      </w:r>
      <w:hyperlink r:id="rId158" w:history="1">
        <w:r w:rsidR="007E16C8">
          <w:rPr>
            <w:rStyle w:val="Hyperlink"/>
          </w:rPr>
          <w:t>Fischerei . Struktur- und Genehmigungsdirektion Süd (rlp.de)</w:t>
        </w:r>
      </w:hyperlink>
    </w:p>
    <w:p w14:paraId="73009864" w14:textId="2F0B84E6" w:rsidR="006E3339" w:rsidRPr="00875BE5" w:rsidRDefault="00D5363A" w:rsidP="00875BE5">
      <w:pPr>
        <w:pStyle w:val="Textkrper"/>
        <w:jc w:val="left"/>
        <w:rPr>
          <w:rFonts w:cs="Arial"/>
          <w:szCs w:val="22"/>
        </w:rPr>
      </w:pPr>
      <w:r>
        <w:rPr>
          <w:rFonts w:cs="Arial"/>
          <w:szCs w:val="22"/>
        </w:rPr>
        <w:t>SGD-Süd</w:t>
      </w:r>
      <w:r w:rsidRPr="00875BE5">
        <w:rPr>
          <w:rFonts w:cs="Arial"/>
          <w:szCs w:val="22"/>
        </w:rPr>
        <w:t>, Obere und Untere Fischereibehörde</w:t>
      </w:r>
      <w:r>
        <w:t xml:space="preserve"> </w:t>
      </w:r>
      <w:hyperlink r:id="rId159" w:history="1">
        <w:r>
          <w:rPr>
            <w:rStyle w:val="Hyperlink"/>
          </w:rPr>
          <w:t>Fischerei . Struktur- und Genehmigungsdirektion Süd (rlp.de)</w:t>
        </w:r>
      </w:hyperlink>
    </w:p>
    <w:p w14:paraId="738C34B8" w14:textId="74ADD295" w:rsidR="00164DB0" w:rsidRPr="00875BE5" w:rsidRDefault="00164DB0" w:rsidP="00875BE5">
      <w:pPr>
        <w:pStyle w:val="textkrper0"/>
        <w:jc w:val="left"/>
        <w:rPr>
          <w:rStyle w:val="Hyperlink"/>
          <w:rFonts w:cs="Arial"/>
          <w:szCs w:val="22"/>
        </w:rPr>
      </w:pPr>
      <w:r w:rsidRPr="00875BE5">
        <w:rPr>
          <w:rFonts w:cs="Arial"/>
          <w:szCs w:val="22"/>
        </w:rPr>
        <w:t>Bundesprogramm Wiedervernetzung (</w:t>
      </w:r>
      <w:hyperlink r:id="rId160" w:history="1">
        <w:r w:rsidRPr="00875BE5">
          <w:rPr>
            <w:rStyle w:val="Hyperlink"/>
            <w:rFonts w:cs="Arial"/>
            <w:szCs w:val="22"/>
          </w:rPr>
          <w:t>https://www.bmu.de/download/das-bundesprogramm-wiedervernetzung/</w:t>
        </w:r>
      </w:hyperlink>
      <w:r w:rsidR="00917180" w:rsidRPr="00917180">
        <w:rPr>
          <w:rStyle w:val="Hyperlink"/>
        </w:rPr>
        <w:t xml:space="preserve"> </w:t>
      </w:r>
      <w:r w:rsidR="00917180">
        <w:rPr>
          <w:rStyle w:val="Hyperlink"/>
        </w:rPr>
        <w:t xml:space="preserve">und </w:t>
      </w:r>
      <w:hyperlink r:id="rId161" w:history="1">
        <w:r w:rsidR="00917180">
          <w:rPr>
            <w:rStyle w:val="Hyperlink"/>
          </w:rPr>
          <w:t>Zerschneidung und Wiedervernetzung | BFN</w:t>
        </w:r>
      </w:hyperlink>
    </w:p>
    <w:p w14:paraId="1F8646E0" w14:textId="5B84E145" w:rsidR="00046352" w:rsidRPr="00875BE5" w:rsidRDefault="00046352" w:rsidP="00875BE5">
      <w:pPr>
        <w:pStyle w:val="textkrper0"/>
        <w:jc w:val="left"/>
        <w:rPr>
          <w:rStyle w:val="Hyperlink"/>
          <w:rFonts w:cs="Arial"/>
          <w:szCs w:val="22"/>
        </w:rPr>
      </w:pPr>
      <w:r w:rsidRPr="002A231C">
        <w:rPr>
          <w:rStyle w:val="Hyperlink"/>
          <w:rFonts w:cs="Arial"/>
          <w:color w:val="000000" w:themeColor="text1"/>
          <w:szCs w:val="22"/>
          <w:u w:val="none"/>
        </w:rPr>
        <w:t>LBM Landesprogramm Wiedervernetzung:</w:t>
      </w:r>
      <w:r w:rsidRPr="00875BE5">
        <w:rPr>
          <w:rFonts w:cs="Arial"/>
        </w:rPr>
        <w:t xml:space="preserve"> Veröffentlichungen:</w:t>
      </w:r>
      <w:r w:rsidR="00363AC6">
        <w:rPr>
          <w:rFonts w:cs="Arial"/>
        </w:rPr>
        <w:t xml:space="preserve"> </w:t>
      </w:r>
      <w:hyperlink r:id="rId162" w:history="1">
        <w:r w:rsidR="006D424C">
          <w:rPr>
            <w:rStyle w:val="Hyperlink"/>
          </w:rPr>
          <w:t>Landespflege / Umwelt . Landesbetrieb Mobilität Rheinland-Pfalz (rlp.de)</w:t>
        </w:r>
      </w:hyperlink>
    </w:p>
    <w:p w14:paraId="5C1F6C5D" w14:textId="13EC367F" w:rsidR="001B771B" w:rsidRPr="00875BE5" w:rsidRDefault="001B771B" w:rsidP="00875BE5">
      <w:pPr>
        <w:pStyle w:val="textkrper0"/>
        <w:jc w:val="left"/>
        <w:rPr>
          <w:rStyle w:val="Hyperlink"/>
          <w:rFonts w:cs="Arial"/>
          <w:szCs w:val="22"/>
        </w:rPr>
      </w:pPr>
      <w:r w:rsidRPr="00875BE5">
        <w:rPr>
          <w:rFonts w:cs="Arial"/>
          <w:szCs w:val="22"/>
        </w:rPr>
        <w:t>BUND Wildkatzenwegeplan Deutschland (</w:t>
      </w:r>
      <w:hyperlink r:id="rId163" w:history="1">
        <w:r w:rsidRPr="00875BE5">
          <w:rPr>
            <w:rStyle w:val="Hyperlink"/>
            <w:rFonts w:cs="Arial"/>
            <w:szCs w:val="22"/>
          </w:rPr>
          <w:t>https://www.wildkatzenwegeplan.de/</w:t>
        </w:r>
      </w:hyperlink>
    </w:p>
    <w:p w14:paraId="30CACECC" w14:textId="13C2FA0C" w:rsidR="00046352" w:rsidRPr="00875BE5" w:rsidRDefault="00046352" w:rsidP="00875BE5">
      <w:pPr>
        <w:pStyle w:val="textkrper0"/>
        <w:jc w:val="left"/>
        <w:rPr>
          <w:rStyle w:val="Hyperlink"/>
          <w:rFonts w:cs="Arial"/>
          <w:szCs w:val="22"/>
        </w:rPr>
      </w:pPr>
      <w:r w:rsidRPr="00875BE5">
        <w:rPr>
          <w:rFonts w:cs="Arial"/>
          <w:szCs w:val="22"/>
        </w:rPr>
        <w:t xml:space="preserve">Roten Listen Rheinland-Pfalz sind unter </w:t>
      </w:r>
      <w:hyperlink r:id="rId164" w:history="1">
        <w:r w:rsidR="006D424C">
          <w:rPr>
            <w:rStyle w:val="Hyperlink"/>
          </w:rPr>
          <w:t>Rote Listen . Landesamt für Umwelt Rheinland-Pfalz (rlp.de)</w:t>
        </w:r>
      </w:hyperlink>
    </w:p>
    <w:p w14:paraId="6F6C3CED" w14:textId="77777777" w:rsidR="00046352" w:rsidRPr="00875BE5" w:rsidRDefault="00046352" w:rsidP="00875BE5">
      <w:pPr>
        <w:pStyle w:val="textkrper0"/>
        <w:jc w:val="left"/>
        <w:rPr>
          <w:rStyle w:val="Hyperlink"/>
          <w:rFonts w:cs="Arial"/>
          <w:szCs w:val="22"/>
        </w:rPr>
      </w:pPr>
      <w:r w:rsidRPr="00875BE5">
        <w:rPr>
          <w:rFonts w:cs="Arial"/>
          <w:szCs w:val="22"/>
        </w:rPr>
        <w:t xml:space="preserve">Roten Listen Deutschland unter </w:t>
      </w:r>
      <w:hyperlink w:history="1"/>
      <w:hyperlink r:id="rId165" w:history="1">
        <w:r w:rsidRPr="00875BE5">
          <w:rPr>
            <w:rStyle w:val="Hyperlink"/>
            <w:rFonts w:cs="Arial"/>
            <w:szCs w:val="22"/>
          </w:rPr>
          <w:t>https://www.rote-liste-zentrum.de</w:t>
        </w:r>
      </w:hyperlink>
    </w:p>
    <w:p w14:paraId="36E65B50" w14:textId="11E02793" w:rsidR="00FA1D33" w:rsidRPr="00875BE5" w:rsidRDefault="00FA1D33" w:rsidP="00520360">
      <w:pPr>
        <w:pStyle w:val="textkrper0"/>
        <w:spacing w:before="480"/>
        <w:jc w:val="left"/>
        <w:rPr>
          <w:rFonts w:cs="Arial"/>
          <w:szCs w:val="22"/>
          <w:u w:val="single"/>
        </w:rPr>
      </w:pPr>
      <w:r w:rsidRPr="00875BE5">
        <w:rPr>
          <w:rFonts w:cs="Arial"/>
          <w:szCs w:val="22"/>
          <w:u w:val="single"/>
        </w:rPr>
        <w:t>Boden / Geologie:</w:t>
      </w:r>
    </w:p>
    <w:p w14:paraId="2AF4AB8C" w14:textId="65F71213" w:rsidR="00047448" w:rsidRPr="00875BE5" w:rsidRDefault="00046352" w:rsidP="00875BE5">
      <w:pPr>
        <w:pStyle w:val="Textkrperaltt"/>
        <w:jc w:val="left"/>
        <w:rPr>
          <w:rFonts w:cs="Arial"/>
          <w:szCs w:val="22"/>
        </w:rPr>
      </w:pPr>
      <w:r w:rsidRPr="00875BE5">
        <w:rPr>
          <w:rFonts w:cs="Arial"/>
          <w:szCs w:val="22"/>
        </w:rPr>
        <w:t xml:space="preserve">LGB </w:t>
      </w:r>
      <w:r w:rsidR="00047448" w:rsidRPr="00875BE5">
        <w:rPr>
          <w:rFonts w:cs="Arial"/>
          <w:szCs w:val="22"/>
        </w:rPr>
        <w:t>Landesamtes für Geologie und Bergbau</w:t>
      </w:r>
      <w:r w:rsidRPr="00875BE5">
        <w:rPr>
          <w:rFonts w:cs="Arial"/>
          <w:szCs w:val="22"/>
        </w:rPr>
        <w:t>, Online Bodenkarten</w:t>
      </w:r>
      <w:r w:rsidR="00047448" w:rsidRPr="00875BE5">
        <w:rPr>
          <w:rFonts w:cs="Arial"/>
          <w:szCs w:val="22"/>
        </w:rPr>
        <w:t xml:space="preserve">: </w:t>
      </w:r>
      <w:hyperlink r:id="rId166" w:history="1">
        <w:r w:rsidR="00B52BCE">
          <w:rPr>
            <w:rStyle w:val="Hyperlink"/>
          </w:rPr>
          <w:t>LGB-RLP.de | Online-Karten</w:t>
        </w:r>
      </w:hyperlink>
    </w:p>
    <w:p w14:paraId="33F559E3" w14:textId="2C789534" w:rsidR="00FA1D33" w:rsidRPr="00875BE5" w:rsidRDefault="00047448" w:rsidP="00875BE5">
      <w:pPr>
        <w:pStyle w:val="textkrper0"/>
        <w:jc w:val="left"/>
        <w:rPr>
          <w:rFonts w:cs="Arial"/>
          <w:szCs w:val="22"/>
        </w:rPr>
      </w:pPr>
      <w:r w:rsidRPr="00875BE5">
        <w:rPr>
          <w:rFonts w:cs="Arial"/>
          <w:szCs w:val="22"/>
        </w:rPr>
        <w:t xml:space="preserve">LGB </w:t>
      </w:r>
      <w:r w:rsidR="00046352" w:rsidRPr="00875BE5">
        <w:rPr>
          <w:rFonts w:cs="Arial"/>
          <w:szCs w:val="22"/>
        </w:rPr>
        <w:t>Kartenviewer</w:t>
      </w:r>
      <w:r w:rsidR="00363AC6">
        <w:rPr>
          <w:rFonts w:cs="Arial"/>
          <w:szCs w:val="22"/>
        </w:rPr>
        <w:t>:</w:t>
      </w:r>
      <w:r w:rsidR="00046352" w:rsidRPr="00875BE5">
        <w:rPr>
          <w:rFonts w:cs="Arial"/>
          <w:szCs w:val="22"/>
        </w:rPr>
        <w:t xml:space="preserve"> </w:t>
      </w:r>
      <w:hyperlink r:id="rId167" w:history="1">
        <w:r w:rsidR="00B52BCE" w:rsidRPr="00351A3B">
          <w:rPr>
            <w:rStyle w:val="Hyperlink"/>
          </w:rPr>
          <w:t>Kartenviewer (lgb-rlp.de)</w:t>
        </w:r>
      </w:hyperlink>
    </w:p>
    <w:p w14:paraId="5EE9C1AE" w14:textId="77777777" w:rsidR="00F946D7" w:rsidRDefault="00046352" w:rsidP="00875BE5">
      <w:pPr>
        <w:pStyle w:val="Aufzhlung1schlussnach12pt"/>
        <w:numPr>
          <w:ilvl w:val="0"/>
          <w:numId w:val="0"/>
        </w:numPr>
        <w:jc w:val="left"/>
        <w:rPr>
          <w:rStyle w:val="Hyperlink"/>
        </w:rPr>
      </w:pPr>
      <w:r w:rsidRPr="00875BE5">
        <w:rPr>
          <w:rFonts w:cs="Arial"/>
          <w:szCs w:val="22"/>
        </w:rPr>
        <w:t>LGB Verzeichnis von Geotopen:</w:t>
      </w:r>
      <w:r w:rsidR="00047448" w:rsidRPr="00875BE5">
        <w:rPr>
          <w:rFonts w:cs="Arial"/>
          <w:szCs w:val="22"/>
        </w:rPr>
        <w:t xml:space="preserve"> </w:t>
      </w:r>
      <w:hyperlink r:id="rId168" w:history="1">
        <w:r w:rsidR="00B52BCE">
          <w:rPr>
            <w:rStyle w:val="Hyperlink"/>
          </w:rPr>
          <w:t>LGB-RLP.de | Geotourismus</w:t>
        </w:r>
      </w:hyperlink>
      <w:r w:rsidR="00B52BCE">
        <w:rPr>
          <w:rStyle w:val="Hyperlink"/>
        </w:rPr>
        <w:t xml:space="preserve">, </w:t>
      </w:r>
      <w:hyperlink r:id="rId169" w:history="1">
        <w:r w:rsidR="00B52BCE">
          <w:rPr>
            <w:rStyle w:val="Hyperlink"/>
          </w:rPr>
          <w:t>LGB-RLP.de | Geotourismus</w:t>
        </w:r>
      </w:hyperlink>
    </w:p>
    <w:p w14:paraId="0EC9DECD" w14:textId="0F5BE1FC" w:rsidR="00047448" w:rsidRPr="00875BE5" w:rsidRDefault="00F946D7" w:rsidP="00875BE5">
      <w:pPr>
        <w:pStyle w:val="Aufzhlung1schlussnach12pt"/>
        <w:numPr>
          <w:ilvl w:val="0"/>
          <w:numId w:val="0"/>
        </w:numPr>
        <w:jc w:val="left"/>
        <w:rPr>
          <w:rFonts w:cs="Arial"/>
          <w:szCs w:val="22"/>
        </w:rPr>
      </w:pPr>
      <w:r>
        <w:t>GDKE:</w:t>
      </w:r>
      <w:r w:rsidR="00222FE4">
        <w:t xml:space="preserve"> </w:t>
      </w:r>
      <w:hyperlink r:id="rId170" w:history="1">
        <w:r w:rsidR="00222FE4">
          <w:rPr>
            <w:rStyle w:val="Hyperlink"/>
          </w:rPr>
          <w:t>Grabungsschutzgebiete . Generaldirektion Kulturelles Erbe Rheinland-Pfalz (rlp.de)</w:t>
        </w:r>
      </w:hyperlink>
    </w:p>
    <w:p w14:paraId="5EC2880A" w14:textId="6D1A36FB" w:rsidR="00047448" w:rsidRPr="00875BE5" w:rsidRDefault="006B2747" w:rsidP="00875BE5">
      <w:pPr>
        <w:pStyle w:val="Aufzhlung1schlussnach12pt"/>
        <w:numPr>
          <w:ilvl w:val="0"/>
          <w:numId w:val="0"/>
        </w:numPr>
        <w:jc w:val="left"/>
        <w:rPr>
          <w:rFonts w:cs="Arial"/>
          <w:szCs w:val="22"/>
        </w:rPr>
      </w:pPr>
      <w:r w:rsidRPr="00875BE5">
        <w:rPr>
          <w:rFonts w:cs="Arial"/>
          <w:szCs w:val="22"/>
        </w:rPr>
        <w:t xml:space="preserve">BisRP </w:t>
      </w:r>
      <w:r w:rsidR="00047448" w:rsidRPr="00875BE5">
        <w:rPr>
          <w:rFonts w:cs="Arial"/>
          <w:szCs w:val="22"/>
        </w:rPr>
        <w:t>Bodeninf</w:t>
      </w:r>
      <w:r w:rsidRPr="00875BE5">
        <w:rPr>
          <w:rFonts w:cs="Arial"/>
          <w:szCs w:val="22"/>
        </w:rPr>
        <w:t>ormationssystem Rheinland-Pfalz</w:t>
      </w:r>
      <w:r w:rsidR="00047448" w:rsidRPr="00875BE5">
        <w:rPr>
          <w:rFonts w:cs="Arial"/>
          <w:szCs w:val="22"/>
        </w:rPr>
        <w:t>, Fachmod</w:t>
      </w:r>
      <w:r w:rsidRPr="00875BE5">
        <w:rPr>
          <w:rFonts w:cs="Arial"/>
          <w:szCs w:val="22"/>
        </w:rPr>
        <w:t xml:space="preserve">ul Bodenschutzkataster (BoKat) </w:t>
      </w:r>
      <w:hyperlink r:id="rId171" w:history="1">
        <w:r w:rsidR="00047448" w:rsidRPr="00875BE5">
          <w:rPr>
            <w:rStyle w:val="Hyperlink"/>
            <w:rFonts w:cs="Arial"/>
            <w:szCs w:val="22"/>
          </w:rPr>
          <w:t>http://bisbokat.rlp.de/bis-login/;jsessionid=A4493F180807C7683DE95492FF2F7E2F?0&amp;session-expired</w:t>
        </w:r>
      </w:hyperlink>
    </w:p>
    <w:p w14:paraId="5F84CE94" w14:textId="7F6C87B9" w:rsidR="00047448" w:rsidRPr="00875BE5" w:rsidRDefault="00047448" w:rsidP="00520360">
      <w:pPr>
        <w:pStyle w:val="Aufzhlung1fortlnach0pt"/>
        <w:numPr>
          <w:ilvl w:val="0"/>
          <w:numId w:val="0"/>
        </w:numPr>
        <w:jc w:val="left"/>
        <w:rPr>
          <w:rFonts w:cs="Arial"/>
          <w:szCs w:val="22"/>
        </w:rPr>
      </w:pPr>
      <w:r w:rsidRPr="00875BE5">
        <w:rPr>
          <w:rFonts w:cs="Arial"/>
          <w:szCs w:val="22"/>
        </w:rPr>
        <w:t>Böden mit starkem Grun</w:t>
      </w:r>
      <w:r w:rsidR="006B2747" w:rsidRPr="00875BE5">
        <w:rPr>
          <w:rFonts w:cs="Arial"/>
          <w:szCs w:val="22"/>
        </w:rPr>
        <w:t xml:space="preserve">dwasser- und Staunässeeinfluss, </w:t>
      </w:r>
      <w:r w:rsidRPr="00875BE5">
        <w:rPr>
          <w:rFonts w:cs="Arial"/>
          <w:szCs w:val="22"/>
        </w:rPr>
        <w:t>GD NRW 2019</w:t>
      </w:r>
      <w:r w:rsidR="006B2747" w:rsidRPr="00875BE5">
        <w:rPr>
          <w:rFonts w:cs="Arial"/>
          <w:szCs w:val="22"/>
        </w:rPr>
        <w:t xml:space="preserve">: </w:t>
      </w:r>
      <w:hyperlink r:id="rId172" w:history="1">
        <w:r w:rsidRPr="00875BE5">
          <w:rPr>
            <w:rStyle w:val="Hyperlink"/>
            <w:rFonts w:cs="Arial"/>
            <w:szCs w:val="22"/>
          </w:rPr>
          <w:t>https://www.gd.nrw.de/wms_html/bk50_wms/pdf/VER.pdf</w:t>
        </w:r>
      </w:hyperlink>
    </w:p>
    <w:p w14:paraId="492A9709" w14:textId="0DD8ACC0" w:rsidR="00FA1D33" w:rsidRPr="00875BE5" w:rsidRDefault="00FA1D33" w:rsidP="00520360">
      <w:pPr>
        <w:pStyle w:val="textkrper0"/>
        <w:spacing w:before="480"/>
        <w:jc w:val="left"/>
        <w:rPr>
          <w:rFonts w:cs="Arial"/>
          <w:szCs w:val="22"/>
          <w:u w:val="single"/>
        </w:rPr>
      </w:pPr>
      <w:r w:rsidRPr="00875BE5">
        <w:rPr>
          <w:rFonts w:cs="Arial"/>
          <w:szCs w:val="22"/>
          <w:u w:val="single"/>
        </w:rPr>
        <w:t>Wasser</w:t>
      </w:r>
      <w:r w:rsidR="006B2747" w:rsidRPr="00875BE5">
        <w:rPr>
          <w:rFonts w:cs="Arial"/>
          <w:szCs w:val="22"/>
          <w:u w:val="single"/>
        </w:rPr>
        <w:t>:</w:t>
      </w:r>
    </w:p>
    <w:p w14:paraId="19BCB681" w14:textId="52F92AE1" w:rsidR="008A65AA" w:rsidRPr="00875BE5" w:rsidRDefault="00B06A07" w:rsidP="00875BE5">
      <w:pPr>
        <w:pStyle w:val="textkrper0"/>
        <w:jc w:val="left"/>
        <w:rPr>
          <w:rFonts w:cs="Arial"/>
          <w:color w:val="000000"/>
          <w:szCs w:val="22"/>
        </w:rPr>
      </w:pPr>
      <w:r w:rsidRPr="00875BE5">
        <w:rPr>
          <w:rFonts w:cs="Arial"/>
          <w:color w:val="000000"/>
          <w:szCs w:val="22"/>
        </w:rPr>
        <w:t xml:space="preserve">MKUEM: </w:t>
      </w:r>
      <w:hyperlink r:id="rId173" w:history="1">
        <w:r w:rsidR="002460E8">
          <w:rPr>
            <w:rStyle w:val="Hyperlink"/>
          </w:rPr>
          <w:t>Geoexplorer . RLP-UMWELT Wasserportal</w:t>
        </w:r>
      </w:hyperlink>
    </w:p>
    <w:p w14:paraId="4F03C0DB" w14:textId="3C43B6FB" w:rsidR="008A65AA" w:rsidRPr="00875BE5" w:rsidRDefault="00B06A07" w:rsidP="00520360">
      <w:pPr>
        <w:pStyle w:val="textkrper0"/>
        <w:jc w:val="left"/>
        <w:rPr>
          <w:rStyle w:val="Hyperlink"/>
          <w:rFonts w:cs="Arial"/>
          <w:szCs w:val="22"/>
        </w:rPr>
      </w:pPr>
      <w:r w:rsidRPr="00875BE5">
        <w:rPr>
          <w:rFonts w:cs="Arial"/>
          <w:color w:val="000000"/>
          <w:szCs w:val="22"/>
        </w:rPr>
        <w:t>MKUEM</w:t>
      </w:r>
      <w:r w:rsidRPr="00875BE5">
        <w:rPr>
          <w:rFonts w:cs="Arial"/>
          <w:szCs w:val="22"/>
        </w:rPr>
        <w:t xml:space="preserve"> </w:t>
      </w:r>
      <w:r w:rsidR="0001577C" w:rsidRPr="00875BE5">
        <w:rPr>
          <w:rFonts w:cs="Arial"/>
          <w:szCs w:val="22"/>
        </w:rPr>
        <w:t>WRRL:</w:t>
      </w:r>
      <w:r w:rsidRPr="00875BE5">
        <w:rPr>
          <w:rStyle w:val="Hyperlink"/>
          <w:rFonts w:cs="Arial"/>
          <w:szCs w:val="22"/>
        </w:rPr>
        <w:t xml:space="preserve"> </w:t>
      </w:r>
      <w:hyperlink r:id="rId174" w:history="1">
        <w:r w:rsidR="00A26B90">
          <w:rPr>
            <w:rStyle w:val="Hyperlink"/>
          </w:rPr>
          <w:t>Startseite . Europäische Wasserrahmenrichtlinie in Rheinland-Pfalz (rlp.de)</w:t>
        </w:r>
      </w:hyperlink>
      <w:r w:rsidR="00A26B90">
        <w:t xml:space="preserve">; </w:t>
      </w:r>
      <w:hyperlink r:id="rId175" w:history="1">
        <w:r w:rsidR="00A26B90">
          <w:rPr>
            <w:rStyle w:val="Hyperlink"/>
          </w:rPr>
          <w:t>GDAWasser (rlp-umwelt.de)</w:t>
        </w:r>
      </w:hyperlink>
    </w:p>
    <w:p w14:paraId="271BEE89" w14:textId="7C355ABB" w:rsidR="0001577C" w:rsidRPr="00875BE5" w:rsidRDefault="0001577C" w:rsidP="002460E8">
      <w:pPr>
        <w:pStyle w:val="FAStandard"/>
        <w:spacing w:after="240"/>
        <w:jc w:val="left"/>
        <w:rPr>
          <w:rFonts w:cs="Arial"/>
        </w:rPr>
      </w:pPr>
      <w:r w:rsidRPr="00875BE5">
        <w:rPr>
          <w:rFonts w:cs="Arial"/>
        </w:rPr>
        <w:t xml:space="preserve">Fließgewässer </w:t>
      </w:r>
      <w:r w:rsidR="002460E8">
        <w:rPr>
          <w:rFonts w:cs="Arial"/>
        </w:rPr>
        <w:t xml:space="preserve">WRRL </w:t>
      </w:r>
      <w:r w:rsidRPr="00875BE5">
        <w:rPr>
          <w:rFonts w:cs="Arial"/>
        </w:rPr>
        <w:t>(OWK) (</w:t>
      </w:r>
      <w:hyperlink r:id="rId176" w:history="1">
        <w:r w:rsidR="002460E8">
          <w:rPr>
            <w:rStyle w:val="Hyperlink"/>
          </w:rPr>
          <w:t>Fließgewässer . Europäische Wasserrahmenrichtlinie in Rheinland-Pfalz (rlp.de)</w:t>
        </w:r>
      </w:hyperlink>
      <w:r w:rsidRPr="00875BE5">
        <w:rPr>
          <w:rFonts w:cs="Arial"/>
        </w:rPr>
        <w:t xml:space="preserve">) </w:t>
      </w:r>
    </w:p>
    <w:p w14:paraId="4B5AA660" w14:textId="27CC816E" w:rsidR="0001577C" w:rsidRPr="00875BE5" w:rsidRDefault="0001577C" w:rsidP="002460E8">
      <w:pPr>
        <w:pStyle w:val="FAStandard"/>
        <w:spacing w:after="240"/>
        <w:jc w:val="left"/>
        <w:rPr>
          <w:rFonts w:cs="Arial"/>
        </w:rPr>
      </w:pPr>
      <w:r w:rsidRPr="00875BE5">
        <w:rPr>
          <w:rFonts w:cs="Arial"/>
        </w:rPr>
        <w:t xml:space="preserve">Grundwasser </w:t>
      </w:r>
      <w:r w:rsidR="002460E8">
        <w:rPr>
          <w:rFonts w:cs="Arial"/>
        </w:rPr>
        <w:t xml:space="preserve">WRRL </w:t>
      </w:r>
      <w:hyperlink w:history="1"/>
      <w:r w:rsidRPr="00875BE5">
        <w:rPr>
          <w:rFonts w:cs="Arial"/>
        </w:rPr>
        <w:t>(</w:t>
      </w:r>
      <w:hyperlink r:id="rId177" w:history="1">
        <w:r w:rsidRPr="00875BE5">
          <w:rPr>
            <w:rStyle w:val="Hyperlink"/>
            <w:rFonts w:cs="Arial"/>
          </w:rPr>
          <w:t>http://www.wrrl.rlp.de/servlet/is/8560/</w:t>
        </w:r>
      </w:hyperlink>
      <w:r w:rsidRPr="00875BE5">
        <w:rPr>
          <w:rFonts w:cs="Arial"/>
        </w:rPr>
        <w:t>) mit Darstellung der Grundwasserlandschaften und Wasserschutzgebiete</w:t>
      </w:r>
    </w:p>
    <w:p w14:paraId="736FD61B" w14:textId="6EF00699" w:rsidR="008A65AA" w:rsidRPr="00875BE5" w:rsidRDefault="00B06A07" w:rsidP="00520360">
      <w:pPr>
        <w:pStyle w:val="textkrper0"/>
        <w:jc w:val="left"/>
        <w:rPr>
          <w:rFonts w:cs="Arial"/>
          <w:szCs w:val="22"/>
        </w:rPr>
      </w:pPr>
      <w:r w:rsidRPr="00875BE5">
        <w:rPr>
          <w:rFonts w:cs="Arial"/>
          <w:color w:val="000000"/>
          <w:szCs w:val="22"/>
        </w:rPr>
        <w:t>MKUEM</w:t>
      </w:r>
      <w:r w:rsidR="00B52BCE">
        <w:rPr>
          <w:rFonts w:cs="Arial"/>
          <w:color w:val="000000"/>
          <w:szCs w:val="22"/>
        </w:rPr>
        <w:t xml:space="preserve">: </w:t>
      </w:r>
      <w:hyperlink r:id="rId178" w:history="1">
        <w:r w:rsidR="00B52BCE" w:rsidRPr="00351A3B">
          <w:rPr>
            <w:rStyle w:val="Hyperlink"/>
          </w:rPr>
          <w:t>https://hochwassermanagement.rlp-umwelt.de/servlet/is/200042/</w:t>
        </w:r>
      </w:hyperlink>
      <w:r w:rsidR="00A26B90">
        <w:rPr>
          <w:rStyle w:val="Hyperlink"/>
        </w:rPr>
        <w:t xml:space="preserve">; </w:t>
      </w:r>
      <w:hyperlink r:id="rId179" w:history="1">
        <w:r w:rsidR="00112717">
          <w:rPr>
            <w:rStyle w:val="Hyperlink"/>
          </w:rPr>
          <w:t>Wasserwirtschaft . Struktur- und Genehmigungsdirektion Nord (rlp.de)</w:t>
        </w:r>
      </w:hyperlink>
      <w:r w:rsidR="00112717" w:rsidDel="00B52BCE">
        <w:t xml:space="preserve"> </w:t>
      </w:r>
      <w:r w:rsidR="008A65AA" w:rsidRPr="00520360">
        <w:rPr>
          <w:rStyle w:val="Hyperlink"/>
        </w:rPr>
        <w:t>)</w:t>
      </w:r>
      <w:r w:rsidR="00520360" w:rsidRPr="00520360">
        <w:rPr>
          <w:rStyle w:val="Hyperlink"/>
        </w:rPr>
        <w:t xml:space="preserve"> </w:t>
      </w:r>
    </w:p>
    <w:p w14:paraId="349A6FE7" w14:textId="4E4FA27C" w:rsidR="008A65AA" w:rsidRPr="00875BE5" w:rsidRDefault="0001577C" w:rsidP="00875BE5">
      <w:pPr>
        <w:pStyle w:val="textkrper0"/>
        <w:jc w:val="left"/>
        <w:rPr>
          <w:rFonts w:cs="Arial"/>
        </w:rPr>
      </w:pPr>
      <w:r w:rsidRPr="00875BE5">
        <w:rPr>
          <w:rFonts w:cs="Arial"/>
        </w:rPr>
        <w:t xml:space="preserve">SGD-Nord: </w:t>
      </w:r>
      <w:hyperlink r:id="rId180" w:history="1">
        <w:r w:rsidR="00112717">
          <w:rPr>
            <w:rStyle w:val="Hyperlink"/>
          </w:rPr>
          <w:t>Wasserwirtschaft . Struktur- und Genehmigungsdirektion Nord (rlp.de)</w:t>
        </w:r>
      </w:hyperlink>
      <w:r w:rsidR="00112717" w:rsidDel="00112717">
        <w:t xml:space="preserve"> </w:t>
      </w:r>
    </w:p>
    <w:p w14:paraId="378837AA" w14:textId="2947D3F0" w:rsidR="0001577C" w:rsidRPr="00875BE5" w:rsidRDefault="0001577C" w:rsidP="00875BE5">
      <w:pPr>
        <w:pStyle w:val="textkrper0"/>
        <w:jc w:val="left"/>
        <w:rPr>
          <w:rFonts w:cs="Arial"/>
          <w:szCs w:val="22"/>
        </w:rPr>
      </w:pPr>
      <w:r w:rsidRPr="00875BE5">
        <w:rPr>
          <w:rFonts w:cs="Arial"/>
        </w:rPr>
        <w:t xml:space="preserve">SGD-Süd: </w:t>
      </w:r>
      <w:hyperlink r:id="rId181" w:history="1">
        <w:r w:rsidRPr="00875BE5">
          <w:rPr>
            <w:rStyle w:val="Hyperlink"/>
            <w:rFonts w:cs="Arial"/>
          </w:rPr>
          <w:t>Wasserwirtschaft Struktur- und Genehmigungsdirektion Süd (rlp.de)</w:t>
        </w:r>
      </w:hyperlink>
    </w:p>
    <w:p w14:paraId="4B146DB9" w14:textId="2A22ACCC" w:rsidR="008A65AA" w:rsidRPr="00875BE5" w:rsidRDefault="008A65AA" w:rsidP="00520360">
      <w:pPr>
        <w:pStyle w:val="textkrper0"/>
        <w:spacing w:before="480"/>
        <w:jc w:val="left"/>
        <w:rPr>
          <w:rFonts w:cs="Arial"/>
          <w:szCs w:val="22"/>
          <w:u w:val="single"/>
        </w:rPr>
      </w:pPr>
      <w:r w:rsidRPr="00875BE5">
        <w:rPr>
          <w:rFonts w:cs="Arial"/>
          <w:szCs w:val="22"/>
          <w:u w:val="single"/>
        </w:rPr>
        <w:t>Klima / Luft</w:t>
      </w:r>
      <w:r w:rsidR="00B06A07" w:rsidRPr="00875BE5">
        <w:rPr>
          <w:rFonts w:cs="Arial"/>
          <w:szCs w:val="22"/>
          <w:u w:val="single"/>
        </w:rPr>
        <w:t>:</w:t>
      </w:r>
    </w:p>
    <w:p w14:paraId="134FA60D" w14:textId="63C46676" w:rsidR="008A65AA" w:rsidRPr="00875BE5" w:rsidRDefault="000B02AC" w:rsidP="00875BE5">
      <w:pPr>
        <w:pStyle w:val="textkrper0"/>
        <w:jc w:val="left"/>
        <w:rPr>
          <w:rStyle w:val="Hyperlink"/>
          <w:rFonts w:cs="Arial"/>
          <w:szCs w:val="22"/>
        </w:rPr>
      </w:pPr>
      <w:r w:rsidRPr="00875BE5">
        <w:rPr>
          <w:rFonts w:cs="Arial"/>
          <w:szCs w:val="22"/>
        </w:rPr>
        <w:t xml:space="preserve">MKUEM: </w:t>
      </w:r>
      <w:hyperlink r:id="rId182" w:history="1">
        <w:r w:rsidR="008A65AA" w:rsidRPr="00875BE5">
          <w:rPr>
            <w:rStyle w:val="Hyperlink"/>
            <w:rFonts w:cs="Arial"/>
            <w:szCs w:val="22"/>
          </w:rPr>
          <w:t>https://umweltatlas.rlp.de/</w:t>
        </w:r>
      </w:hyperlink>
    </w:p>
    <w:p w14:paraId="18E88067" w14:textId="7D02BD4E" w:rsidR="008A65AA" w:rsidRPr="00875BE5" w:rsidRDefault="000B02AC" w:rsidP="00875BE5">
      <w:pPr>
        <w:pStyle w:val="textkrper0"/>
        <w:jc w:val="left"/>
        <w:rPr>
          <w:rStyle w:val="Hyperlink"/>
          <w:rFonts w:cs="Arial"/>
          <w:szCs w:val="22"/>
        </w:rPr>
      </w:pPr>
      <w:r w:rsidRPr="00875BE5">
        <w:rPr>
          <w:rFonts w:cs="Arial"/>
          <w:szCs w:val="22"/>
        </w:rPr>
        <w:t xml:space="preserve">LfU: </w:t>
      </w:r>
      <w:hyperlink r:id="rId183" w:history="1">
        <w:r w:rsidR="008A65AA" w:rsidRPr="00875BE5">
          <w:rPr>
            <w:rStyle w:val="Hyperlink"/>
            <w:rFonts w:cs="Arial"/>
            <w:szCs w:val="22"/>
          </w:rPr>
          <w:t>https://luft.rlp.de/de/umweltmeteorologie/</w:t>
        </w:r>
      </w:hyperlink>
    </w:p>
    <w:p w14:paraId="27DEFC88" w14:textId="693C632E" w:rsidR="00E254EC" w:rsidRDefault="000B02AC" w:rsidP="00875BE5">
      <w:pPr>
        <w:pStyle w:val="textkrper0"/>
        <w:jc w:val="left"/>
        <w:rPr>
          <w:rFonts w:cs="Arial"/>
          <w:szCs w:val="22"/>
          <w:lang w:val="en-US"/>
        </w:rPr>
      </w:pPr>
      <w:r w:rsidRPr="00875BE5">
        <w:rPr>
          <w:rFonts w:cs="Arial"/>
          <w:szCs w:val="22"/>
          <w:lang w:val="en-US"/>
        </w:rPr>
        <w:t xml:space="preserve">FAWF: </w:t>
      </w:r>
      <w:hyperlink r:id="rId184" w:history="1">
        <w:r w:rsidR="00E254EC" w:rsidRPr="00825A01">
          <w:rPr>
            <w:rStyle w:val="Hyperlink"/>
            <w:rFonts w:cs="Arial"/>
            <w:szCs w:val="22"/>
            <w:lang w:val="en-US"/>
          </w:rPr>
          <w:t>https://www.klimawandel-rlp.de/de/klimawandelfolgen/boden/bodenkohlenstoff/</w:t>
        </w:r>
      </w:hyperlink>
      <w:r w:rsidR="00E254EC">
        <w:rPr>
          <w:rFonts w:cs="Arial"/>
          <w:szCs w:val="22"/>
          <w:lang w:val="en-US"/>
        </w:rPr>
        <w:t xml:space="preserve"> </w:t>
      </w:r>
    </w:p>
    <w:p w14:paraId="0D5F38DC" w14:textId="4BE5838D" w:rsidR="00781217" w:rsidRPr="00875BE5" w:rsidRDefault="00F0309B" w:rsidP="00520360">
      <w:pPr>
        <w:pStyle w:val="textkrper0"/>
        <w:spacing w:before="480"/>
        <w:jc w:val="left"/>
        <w:rPr>
          <w:rFonts w:cs="Arial"/>
          <w:u w:val="single"/>
        </w:rPr>
      </w:pPr>
      <w:r w:rsidRPr="00875BE5">
        <w:rPr>
          <w:rFonts w:cs="Arial"/>
          <w:u w:val="single"/>
        </w:rPr>
        <w:t>Landschaftsbild / Erholungsnutzung</w:t>
      </w:r>
      <w:r w:rsidR="00B06A07" w:rsidRPr="00875BE5">
        <w:rPr>
          <w:rFonts w:cs="Arial"/>
          <w:u w:val="single"/>
        </w:rPr>
        <w:t>:</w:t>
      </w:r>
    </w:p>
    <w:p w14:paraId="7CD8878C" w14:textId="63B5B853" w:rsidR="00164DB0" w:rsidRPr="00875BE5" w:rsidRDefault="000B02AC" w:rsidP="00875BE5">
      <w:pPr>
        <w:pStyle w:val="textkrper0"/>
        <w:jc w:val="left"/>
        <w:rPr>
          <w:rStyle w:val="Hyperlink"/>
          <w:rFonts w:cs="Arial"/>
          <w:szCs w:val="22"/>
        </w:rPr>
      </w:pPr>
      <w:r w:rsidRPr="00875BE5">
        <w:rPr>
          <w:rFonts w:cs="Arial"/>
          <w:szCs w:val="22"/>
        </w:rPr>
        <w:t xml:space="preserve">Naturschutzverwaltung Rheinland-Pfalz: </w:t>
      </w:r>
      <w:r w:rsidR="00164DB0" w:rsidRPr="00875BE5">
        <w:rPr>
          <w:rFonts w:cs="Arial"/>
          <w:szCs w:val="22"/>
        </w:rPr>
        <w:t>Naturräumliche Gliederung:</w:t>
      </w:r>
      <w:r w:rsidR="00531CCF">
        <w:t xml:space="preserve">, </w:t>
      </w:r>
      <w:hyperlink r:id="rId185" w:history="1">
        <w:r w:rsidR="00CE018C">
          <w:rPr>
            <w:rStyle w:val="Hyperlink"/>
          </w:rPr>
          <w:t>Naturräumliche Gliederung . Landesamt für Umwelt Rheinland-Pfalz (rlp.de)</w:t>
        </w:r>
      </w:hyperlink>
      <w:r w:rsidR="00CE018C">
        <w:t xml:space="preserve">; </w:t>
      </w:r>
      <w:r w:rsidR="00531CCF">
        <w:t xml:space="preserve"> </w:t>
      </w:r>
      <w:hyperlink r:id="rId186" w:history="1">
        <w:r w:rsidR="00CE018C">
          <w:rPr>
            <w:rStyle w:val="Hyperlink"/>
          </w:rPr>
          <w:t>LANIS (rlp.de)</w:t>
        </w:r>
      </w:hyperlink>
    </w:p>
    <w:p w14:paraId="4E0FC08A" w14:textId="4D6D286F" w:rsidR="00F0309B" w:rsidRPr="00875BE5" w:rsidRDefault="000B02AC" w:rsidP="00875BE5">
      <w:pPr>
        <w:pStyle w:val="textkrper0"/>
        <w:jc w:val="left"/>
        <w:rPr>
          <w:rFonts w:cs="Arial"/>
          <w:szCs w:val="22"/>
        </w:rPr>
      </w:pPr>
      <w:r w:rsidRPr="00875BE5">
        <w:rPr>
          <w:rFonts w:cs="Arial"/>
          <w:szCs w:val="22"/>
        </w:rPr>
        <w:t xml:space="preserve">Naturschutzverwaltung Rheinland-Pfalz: </w:t>
      </w:r>
      <w:r w:rsidR="00F0309B" w:rsidRPr="00875BE5">
        <w:rPr>
          <w:rFonts w:cs="Arial"/>
          <w:szCs w:val="22"/>
        </w:rPr>
        <w:t xml:space="preserve">Landschaftsräume in Rheinland-Pfalz unter </w:t>
      </w:r>
      <w:hyperlink r:id="rId187" w:history="1">
        <w:r w:rsidR="00CE018C">
          <w:rPr>
            <w:rStyle w:val="Hyperlink"/>
          </w:rPr>
          <w:t>Startseite | Landschaften in RLP</w:t>
        </w:r>
      </w:hyperlink>
    </w:p>
    <w:p w14:paraId="4D5A49FF" w14:textId="6FB513D2" w:rsidR="00F0309B" w:rsidRPr="00875BE5" w:rsidRDefault="00F946D7" w:rsidP="00875BE5">
      <w:pPr>
        <w:pStyle w:val="textkrper0"/>
        <w:jc w:val="left"/>
        <w:rPr>
          <w:rFonts w:cs="Arial"/>
          <w:szCs w:val="22"/>
        </w:rPr>
      </w:pPr>
      <w:r>
        <w:rPr>
          <w:rFonts w:cs="Arial"/>
          <w:szCs w:val="22"/>
        </w:rPr>
        <w:t>MDI</w:t>
      </w:r>
      <w:r w:rsidR="000B02AC" w:rsidRPr="00875BE5">
        <w:rPr>
          <w:rFonts w:cs="Arial"/>
          <w:szCs w:val="22"/>
        </w:rPr>
        <w:t xml:space="preserve">: </w:t>
      </w:r>
      <w:r w:rsidR="00F0309B" w:rsidRPr="00875BE5">
        <w:rPr>
          <w:rFonts w:cs="Arial"/>
          <w:szCs w:val="22"/>
        </w:rPr>
        <w:t>UNESCO Welterbe (</w:t>
      </w:r>
      <w:hyperlink r:id="rId188" w:history="1">
        <w:r>
          <w:rPr>
            <w:rStyle w:val="Hyperlink"/>
          </w:rPr>
          <w:t>Welterbe in Rheinland-Pfalz . Ministerium des Innern und für Sport des Landes Rheinland-Pfalz (rlp.de)</w:t>
        </w:r>
      </w:hyperlink>
      <w:r w:rsidR="00F0309B" w:rsidRPr="00875BE5">
        <w:rPr>
          <w:rFonts w:cs="Arial"/>
          <w:szCs w:val="22"/>
        </w:rPr>
        <w:t>)</w:t>
      </w:r>
    </w:p>
    <w:p w14:paraId="385475D3" w14:textId="10C655E7" w:rsidR="00781217" w:rsidRPr="00875BE5" w:rsidRDefault="000B02AC" w:rsidP="00875BE5">
      <w:pPr>
        <w:pStyle w:val="textkrper0"/>
        <w:jc w:val="left"/>
        <w:rPr>
          <w:rFonts w:cs="Arial"/>
        </w:rPr>
      </w:pPr>
      <w:r w:rsidRPr="00875BE5">
        <w:rPr>
          <w:rFonts w:cs="Arial"/>
          <w:szCs w:val="22"/>
        </w:rPr>
        <w:t xml:space="preserve">Landesforsten Rheinland-Pfalz: </w:t>
      </w:r>
      <w:hyperlink r:id="rId189" w:history="1">
        <w:r w:rsidR="00CE018C">
          <w:rPr>
            <w:rStyle w:val="Hyperlink"/>
          </w:rPr>
          <w:t>Landesforsten Rheinland-Pfalz (rlp.de)</w:t>
        </w:r>
      </w:hyperlink>
    </w:p>
    <w:p w14:paraId="7D1F724E" w14:textId="23DA4713" w:rsidR="00164DB0" w:rsidRDefault="000B02AC" w:rsidP="00875BE5">
      <w:pPr>
        <w:pStyle w:val="textkrper0"/>
        <w:jc w:val="left"/>
        <w:rPr>
          <w:rStyle w:val="Hyperlink"/>
          <w:rFonts w:cs="Arial"/>
          <w:szCs w:val="22"/>
        </w:rPr>
      </w:pPr>
      <w:r w:rsidRPr="00875BE5">
        <w:rPr>
          <w:rFonts w:cs="Arial"/>
          <w:szCs w:val="22"/>
        </w:rPr>
        <w:t>GDKE Generaldirektion Kulturelles Erbe, k</w:t>
      </w:r>
      <w:r w:rsidR="00164DB0" w:rsidRPr="00875BE5">
        <w:rPr>
          <w:rFonts w:cs="Arial"/>
          <w:szCs w:val="22"/>
        </w:rPr>
        <w:t>ulturgeschichtlich bedeutsame Objekte, Kulturdenkmäler</w:t>
      </w:r>
      <w:r w:rsidRPr="00875BE5">
        <w:rPr>
          <w:rFonts w:cs="Arial"/>
          <w:szCs w:val="22"/>
        </w:rPr>
        <w:t xml:space="preserve">: </w:t>
      </w:r>
      <w:hyperlink r:id="rId190" w:history="1">
        <w:r w:rsidR="002947E4">
          <w:rPr>
            <w:rStyle w:val="Hyperlink"/>
          </w:rPr>
          <w:t>Denkmalliste . Generaldirektion Kulturelles Erbe Rheinland-Pfalz (rlp.de)</w:t>
        </w:r>
      </w:hyperlink>
    </w:p>
    <w:p w14:paraId="29A87750" w14:textId="099FD900" w:rsidR="00CE018C" w:rsidRDefault="00B477CF" w:rsidP="00B477CF">
      <w:pPr>
        <w:pStyle w:val="Aufzhlung1fortlnach0pt"/>
        <w:numPr>
          <w:ilvl w:val="0"/>
          <w:numId w:val="0"/>
        </w:numPr>
        <w:jc w:val="left"/>
      </w:pPr>
      <w:r w:rsidRPr="00CE018C">
        <w:rPr>
          <w:rStyle w:val="Hyperlink"/>
          <w:rFonts w:cs="Arial"/>
          <w:color w:val="000000" w:themeColor="text1"/>
          <w:szCs w:val="22"/>
          <w:u w:val="none"/>
        </w:rPr>
        <w:t>Bodendenkmale / Grabungsschutzgebiete</w:t>
      </w:r>
      <w:r w:rsidR="007E5011" w:rsidRPr="00CE018C">
        <w:rPr>
          <w:rStyle w:val="Hyperlink"/>
          <w:rFonts w:cs="Arial"/>
          <w:color w:val="000000" w:themeColor="text1"/>
          <w:szCs w:val="22"/>
          <w:u w:val="none"/>
        </w:rPr>
        <w:t>:</w:t>
      </w:r>
      <w:r w:rsidRPr="00CE018C">
        <w:rPr>
          <w:rStyle w:val="Hyperlink"/>
          <w:rFonts w:cs="Arial"/>
          <w:color w:val="000000" w:themeColor="text1"/>
          <w:szCs w:val="22"/>
        </w:rPr>
        <w:t xml:space="preserve"> </w:t>
      </w:r>
      <w:r w:rsidR="007E5011">
        <w:t>GDKE:</w:t>
      </w:r>
      <w:r w:rsidR="00CE018C" w:rsidRPr="00CE018C">
        <w:t xml:space="preserve"> </w:t>
      </w:r>
      <w:hyperlink r:id="rId191" w:history="1">
        <w:r w:rsidR="00CE018C">
          <w:rPr>
            <w:rStyle w:val="Hyperlink"/>
          </w:rPr>
          <w:t>Grabungsschutzgebiete . Generaldirektion Kulturelles Erbe Rheinland-Pfalz (rlp.de)</w:t>
        </w:r>
      </w:hyperlink>
    </w:p>
    <w:p w14:paraId="235FD54E" w14:textId="4409C49A" w:rsidR="00B477CF" w:rsidRDefault="00B477CF" w:rsidP="00B477CF">
      <w:pPr>
        <w:pStyle w:val="Aufzhlung1fortlnach0pt"/>
        <w:numPr>
          <w:ilvl w:val="0"/>
          <w:numId w:val="0"/>
        </w:numPr>
        <w:jc w:val="left"/>
      </w:pPr>
    </w:p>
    <w:p w14:paraId="31ACEBAE" w14:textId="51EC2EBD" w:rsidR="0032729F" w:rsidRPr="00875BE5" w:rsidRDefault="0032729F" w:rsidP="0032729F">
      <w:pPr>
        <w:pStyle w:val="textkrper0"/>
        <w:jc w:val="left"/>
        <w:rPr>
          <w:rFonts w:cs="Arial"/>
          <w:szCs w:val="22"/>
        </w:rPr>
      </w:pPr>
      <w:r w:rsidRPr="00875BE5">
        <w:rPr>
          <w:rFonts w:cs="Arial"/>
          <w:szCs w:val="22"/>
        </w:rPr>
        <w:t>BMU Bundesumweltministerium</w:t>
      </w:r>
      <w:r>
        <w:t xml:space="preserve"> Initiative </w:t>
      </w:r>
      <w:r w:rsidRPr="00DA7770">
        <w:t>Nationales Naturerbe</w:t>
      </w:r>
      <w:r>
        <w:t>:</w:t>
      </w:r>
      <w:r w:rsidRPr="00DA7770">
        <w:t xml:space="preserve"> </w:t>
      </w:r>
      <w:hyperlink r:id="rId192" w:history="1">
        <w:r w:rsidR="00782310">
          <w:rPr>
            <w:rStyle w:val="Hyperlink"/>
          </w:rPr>
          <w:t>BMUV: Nationales Naturerbe</w:t>
        </w:r>
      </w:hyperlink>
      <w:r w:rsidR="00782310">
        <w:t xml:space="preserve"> und</w:t>
      </w:r>
      <w:r w:rsidR="00782310" w:rsidRPr="004C7194">
        <w:t xml:space="preserve"> </w:t>
      </w:r>
      <w:hyperlink r:id="rId193" w:history="1">
        <w:r w:rsidR="00782310">
          <w:rPr>
            <w:rStyle w:val="Hyperlink"/>
          </w:rPr>
          <w:t>Naturschutzgroßprojekte . Landesamt für Umwelt Rheinland-Pfalz (rlp.de)</w:t>
        </w:r>
      </w:hyperlink>
      <w:hyperlink r:id="rId194" w:history="1"/>
    </w:p>
    <w:p w14:paraId="24F09ABD" w14:textId="38C14E6F" w:rsidR="00164DB0" w:rsidRPr="00875BE5" w:rsidRDefault="000B02AC" w:rsidP="00875BE5">
      <w:pPr>
        <w:pStyle w:val="textkrper0"/>
        <w:jc w:val="left"/>
        <w:rPr>
          <w:rFonts w:cs="Arial"/>
        </w:rPr>
      </w:pPr>
      <w:r w:rsidRPr="00875BE5">
        <w:rPr>
          <w:rFonts w:cs="Arial"/>
        </w:rPr>
        <w:t xml:space="preserve">Zweckverband Oberes Mittelrheintal: </w:t>
      </w:r>
      <w:hyperlink r:id="rId195" w:history="1">
        <w:r w:rsidR="00D37888" w:rsidRPr="00875BE5">
          <w:rPr>
            <w:rStyle w:val="Hyperlink"/>
            <w:rFonts w:cs="Arial"/>
          </w:rPr>
          <w:t>Zweckverband Welterbe Oberes Mittelrheintal (welterbe-mittelrheintal.de)</w:t>
        </w:r>
      </w:hyperlink>
    </w:p>
    <w:p w14:paraId="6AEAD77B" w14:textId="5A7ABB56" w:rsidR="0044111E" w:rsidRPr="00875BE5" w:rsidRDefault="0044111E" w:rsidP="00875BE5">
      <w:pPr>
        <w:pStyle w:val="textkrper0"/>
        <w:jc w:val="left"/>
        <w:rPr>
          <w:rFonts w:cs="Arial"/>
        </w:rPr>
      </w:pPr>
      <w:r w:rsidRPr="00875BE5">
        <w:rPr>
          <w:rFonts w:cs="Arial"/>
        </w:rPr>
        <w:t>M</w:t>
      </w:r>
      <w:r w:rsidR="0032729F">
        <w:rPr>
          <w:rFonts w:cs="Arial"/>
        </w:rPr>
        <w:t>D</w:t>
      </w:r>
      <w:r w:rsidRPr="00875BE5">
        <w:rPr>
          <w:rFonts w:cs="Arial"/>
        </w:rPr>
        <w:t xml:space="preserve">I: </w:t>
      </w:r>
      <w:hyperlink r:id="rId196" w:history="1">
        <w:r w:rsidR="0032729F">
          <w:rPr>
            <w:rStyle w:val="Hyperlink"/>
          </w:rPr>
          <w:t>Welterbe in Rheinland-Pfalz . Ministerium des Innern und für Sport des Landes Rheinland-Pfalz (rlp.de)</w:t>
        </w:r>
      </w:hyperlink>
    </w:p>
    <w:p w14:paraId="5D07CAEC" w14:textId="77777777" w:rsidR="00B778D4" w:rsidRPr="008A65AA" w:rsidRDefault="00B778D4" w:rsidP="00B778D4">
      <w:pPr>
        <w:pStyle w:val="Textkrper"/>
      </w:pPr>
    </w:p>
    <w:p w14:paraId="0F00A651" w14:textId="77777777" w:rsidR="00B778D4" w:rsidRPr="00D37888" w:rsidRDefault="00B778D4" w:rsidP="00B778D4">
      <w:pPr>
        <w:pStyle w:val="Textkrper"/>
        <w:sectPr w:rsidR="00B778D4" w:rsidRPr="00D37888" w:rsidSect="00D83176">
          <w:headerReference w:type="default" r:id="rId197"/>
          <w:footerReference w:type="default" r:id="rId198"/>
          <w:pgSz w:w="11906" w:h="16838" w:code="9"/>
          <w:pgMar w:top="1701" w:right="1701" w:bottom="1701" w:left="1701" w:header="709" w:footer="851" w:gutter="0"/>
          <w:cols w:space="708"/>
          <w:docGrid w:linePitch="360"/>
        </w:sectPr>
      </w:pPr>
    </w:p>
    <w:p w14:paraId="0584A684" w14:textId="77777777" w:rsidR="00B55651" w:rsidRDefault="00B55651">
      <w:pPr>
        <w:spacing w:after="0" w:line="240" w:lineRule="auto"/>
        <w:jc w:val="left"/>
        <w:rPr>
          <w:rFonts w:cs="Arial"/>
          <w:b/>
          <w:bCs/>
          <w:kern w:val="32"/>
          <w:sz w:val="32"/>
          <w:szCs w:val="32"/>
        </w:rPr>
      </w:pPr>
      <w:bookmarkStart w:id="348" w:name="_Toc33721271"/>
      <w:bookmarkStart w:id="349" w:name="_Toc143588079"/>
      <w:r>
        <w:br w:type="page"/>
      </w:r>
    </w:p>
    <w:p w14:paraId="26F91817" w14:textId="668488E5" w:rsidR="00B778D4" w:rsidRPr="00F12CD4" w:rsidRDefault="001106C7" w:rsidP="00F12CD4">
      <w:pPr>
        <w:pStyle w:val="berschrift1"/>
        <w:ind w:left="1077" w:hanging="1077"/>
        <w:rPr>
          <w:b w:val="0"/>
        </w:rPr>
      </w:pPr>
      <w:r>
        <w:t xml:space="preserve">Teil </w:t>
      </w:r>
      <w:r w:rsidR="0089071C">
        <w:t>I</w:t>
      </w:r>
      <w:r>
        <w:t>I</w:t>
      </w:r>
      <w:r w:rsidR="00F12CD4">
        <w:t xml:space="preserve"> - </w:t>
      </w:r>
      <w:r w:rsidR="00B778D4" w:rsidRPr="00F12CD4">
        <w:t>Anlagen</w:t>
      </w:r>
      <w:bookmarkEnd w:id="348"/>
      <w:bookmarkEnd w:id="349"/>
    </w:p>
    <w:p w14:paraId="3D1DF9B4" w14:textId="76542F85" w:rsidR="00E95CF1" w:rsidRDefault="00DD7752" w:rsidP="00DD7752">
      <w:pPr>
        <w:pStyle w:val="Textkrper"/>
        <w:rPr>
          <w:b/>
          <w:sz w:val="24"/>
        </w:rPr>
      </w:pPr>
      <w:r>
        <w:rPr>
          <w:b/>
          <w:sz w:val="24"/>
        </w:rPr>
        <w:t>I</w:t>
      </w:r>
      <w:r w:rsidRPr="00112C0F">
        <w:rPr>
          <w:b/>
          <w:sz w:val="24"/>
        </w:rPr>
        <w:t xml:space="preserve"> </w:t>
      </w:r>
      <w:r>
        <w:rPr>
          <w:b/>
          <w:sz w:val="24"/>
        </w:rPr>
        <w:tab/>
      </w:r>
      <w:r w:rsidR="007A3E84">
        <w:rPr>
          <w:b/>
          <w:sz w:val="24"/>
        </w:rPr>
        <w:t>K</w:t>
      </w:r>
      <w:r w:rsidR="000023C0">
        <w:rPr>
          <w:b/>
          <w:sz w:val="24"/>
        </w:rPr>
        <w:t xml:space="preserve">arten und </w:t>
      </w:r>
      <w:r w:rsidR="00E95CF1">
        <w:rPr>
          <w:b/>
          <w:sz w:val="24"/>
        </w:rPr>
        <w:t>–</w:t>
      </w:r>
      <w:r w:rsidR="003518F2">
        <w:rPr>
          <w:b/>
          <w:sz w:val="24"/>
        </w:rPr>
        <w:t>pläne</w:t>
      </w:r>
    </w:p>
    <w:p w14:paraId="420155F1" w14:textId="77777777" w:rsidR="00DD7752" w:rsidRDefault="00196333" w:rsidP="00196333">
      <w:pPr>
        <w:pStyle w:val="Textkrper"/>
        <w:rPr>
          <w:b/>
          <w:sz w:val="24"/>
        </w:rPr>
      </w:pPr>
      <w:r>
        <w:rPr>
          <w:b/>
          <w:sz w:val="24"/>
        </w:rPr>
        <w:t>II</w:t>
      </w:r>
      <w:r w:rsidRPr="00112C0F">
        <w:rPr>
          <w:b/>
          <w:sz w:val="24"/>
        </w:rPr>
        <w:t xml:space="preserve"> </w:t>
      </w:r>
      <w:r>
        <w:rPr>
          <w:b/>
          <w:sz w:val="24"/>
        </w:rPr>
        <w:tab/>
      </w:r>
      <w:r w:rsidR="00DD7752">
        <w:rPr>
          <w:b/>
          <w:sz w:val="24"/>
        </w:rPr>
        <w:t>Maßnahmen</w:t>
      </w:r>
      <w:r w:rsidR="00CF25DF">
        <w:rPr>
          <w:b/>
          <w:sz w:val="24"/>
        </w:rPr>
        <w:t>blätter</w:t>
      </w:r>
    </w:p>
    <w:p w14:paraId="0115DD64" w14:textId="414AF6A5" w:rsidR="0031298B" w:rsidRDefault="0031298B" w:rsidP="0031298B">
      <w:pPr>
        <w:pStyle w:val="Textkrper"/>
        <w:ind w:left="397" w:hanging="397"/>
        <w:rPr>
          <w:b/>
          <w:sz w:val="24"/>
        </w:rPr>
      </w:pPr>
      <w:r>
        <w:rPr>
          <w:b/>
          <w:sz w:val="24"/>
        </w:rPr>
        <w:t>III</w:t>
      </w:r>
      <w:r>
        <w:rPr>
          <w:b/>
          <w:sz w:val="24"/>
        </w:rPr>
        <w:tab/>
        <w:t>Dokumentation der Begrünungsmaßnahmen auf Straßennebenflächen sowie der Wiederherstellungsmaßnahmen</w:t>
      </w:r>
    </w:p>
    <w:p w14:paraId="484AD970" w14:textId="500F246C" w:rsidR="00DD7752" w:rsidRDefault="0031298B" w:rsidP="00DD7752">
      <w:pPr>
        <w:pStyle w:val="Textkrper"/>
        <w:rPr>
          <w:b/>
          <w:sz w:val="24"/>
        </w:rPr>
      </w:pPr>
      <w:r>
        <w:rPr>
          <w:b/>
          <w:sz w:val="24"/>
        </w:rPr>
        <w:t>IV</w:t>
      </w:r>
      <w:r w:rsidR="00DD7752" w:rsidRPr="00112C0F">
        <w:rPr>
          <w:b/>
          <w:sz w:val="24"/>
        </w:rPr>
        <w:t xml:space="preserve"> </w:t>
      </w:r>
      <w:r w:rsidR="00DD7752">
        <w:rPr>
          <w:b/>
          <w:sz w:val="24"/>
        </w:rPr>
        <w:tab/>
      </w:r>
      <w:r w:rsidR="00DA43FF">
        <w:rPr>
          <w:b/>
          <w:sz w:val="24"/>
        </w:rPr>
        <w:t>Tabellarische</w:t>
      </w:r>
      <w:r w:rsidR="00ED7B39" w:rsidRPr="00CF25DF">
        <w:rPr>
          <w:b/>
          <w:sz w:val="24"/>
        </w:rPr>
        <w:t xml:space="preserve"> </w:t>
      </w:r>
      <w:r w:rsidR="00CF25DF" w:rsidRPr="00CF25DF">
        <w:rPr>
          <w:b/>
          <w:sz w:val="24"/>
        </w:rPr>
        <w:t>Gegen</w:t>
      </w:r>
      <w:r w:rsidR="00D1109D">
        <w:rPr>
          <w:b/>
          <w:sz w:val="24"/>
        </w:rPr>
        <w:t>0</w:t>
      </w:r>
      <w:r w:rsidR="00CF25DF" w:rsidRPr="00CF25DF">
        <w:rPr>
          <w:b/>
          <w:sz w:val="24"/>
        </w:rPr>
        <w:t>überstellung von Eingriff und Kompensation</w:t>
      </w:r>
    </w:p>
    <w:p w14:paraId="0E4D9075" w14:textId="04A8C438" w:rsidR="0031298B" w:rsidRDefault="0031298B" w:rsidP="0031298B">
      <w:pPr>
        <w:pStyle w:val="Textkrper"/>
        <w:rPr>
          <w:b/>
          <w:sz w:val="24"/>
        </w:rPr>
      </w:pPr>
      <w:r>
        <w:rPr>
          <w:b/>
          <w:sz w:val="24"/>
        </w:rPr>
        <w:t>V</w:t>
      </w:r>
      <w:r w:rsidRPr="00112C0F">
        <w:rPr>
          <w:b/>
          <w:sz w:val="24"/>
        </w:rPr>
        <w:t xml:space="preserve"> </w:t>
      </w:r>
      <w:r>
        <w:rPr>
          <w:b/>
          <w:sz w:val="24"/>
        </w:rPr>
        <w:tab/>
        <w:t>Integrierte Biotopbewertung - Berechnungstabelle</w:t>
      </w:r>
    </w:p>
    <w:p w14:paraId="1E10763C" w14:textId="0221B4B3" w:rsidR="00213549" w:rsidRDefault="00213549" w:rsidP="00213549">
      <w:pPr>
        <w:pStyle w:val="Textkrper"/>
        <w:rPr>
          <w:b/>
          <w:sz w:val="24"/>
        </w:rPr>
      </w:pPr>
      <w:r>
        <w:rPr>
          <w:b/>
          <w:sz w:val="24"/>
        </w:rPr>
        <w:t>V</w:t>
      </w:r>
      <w:r w:rsidR="0031298B">
        <w:rPr>
          <w:b/>
          <w:sz w:val="24"/>
        </w:rPr>
        <w:t>I</w:t>
      </w:r>
      <w:r w:rsidRPr="00112C0F">
        <w:rPr>
          <w:b/>
          <w:sz w:val="24"/>
        </w:rPr>
        <w:t xml:space="preserve"> </w:t>
      </w:r>
      <w:r>
        <w:rPr>
          <w:b/>
          <w:sz w:val="24"/>
        </w:rPr>
        <w:tab/>
        <w:t>Kostenermittlung</w:t>
      </w:r>
      <w:r w:rsidR="0031298B">
        <w:rPr>
          <w:b/>
          <w:sz w:val="24"/>
        </w:rPr>
        <w:t xml:space="preserve"> gemäß AKVS</w:t>
      </w:r>
    </w:p>
    <w:p w14:paraId="467C9080" w14:textId="791DD5A2" w:rsidR="0031298B" w:rsidRDefault="0031298B" w:rsidP="0031298B">
      <w:pPr>
        <w:pStyle w:val="Textkrper"/>
        <w:rPr>
          <w:b/>
          <w:sz w:val="24"/>
        </w:rPr>
      </w:pPr>
      <w:r w:rsidRPr="00112C0F">
        <w:rPr>
          <w:b/>
          <w:sz w:val="24"/>
        </w:rPr>
        <w:t>V</w:t>
      </w:r>
      <w:r>
        <w:rPr>
          <w:b/>
          <w:sz w:val="24"/>
        </w:rPr>
        <w:t>II</w:t>
      </w:r>
      <w:r w:rsidRPr="00112C0F">
        <w:rPr>
          <w:b/>
          <w:sz w:val="24"/>
        </w:rPr>
        <w:t xml:space="preserve"> </w:t>
      </w:r>
      <w:r>
        <w:rPr>
          <w:b/>
          <w:sz w:val="24"/>
        </w:rPr>
        <w:tab/>
      </w:r>
      <w:r w:rsidRPr="00112C0F">
        <w:rPr>
          <w:b/>
          <w:sz w:val="24"/>
        </w:rPr>
        <w:t>Dokumentation der Planungsraumanalyse</w:t>
      </w:r>
    </w:p>
    <w:p w14:paraId="30916AC8" w14:textId="77777777" w:rsidR="00213549" w:rsidRDefault="00213549" w:rsidP="00DD7752">
      <w:pPr>
        <w:pStyle w:val="Textkrper"/>
        <w:rPr>
          <w:b/>
          <w:sz w:val="24"/>
        </w:rPr>
      </w:pPr>
    </w:p>
    <w:p w14:paraId="76815A90" w14:textId="77777777" w:rsidR="002F7ED8" w:rsidRDefault="002F7ED8">
      <w:pPr>
        <w:spacing w:after="0" w:line="240" w:lineRule="auto"/>
        <w:jc w:val="left"/>
        <w:rPr>
          <w:b/>
          <w:sz w:val="24"/>
        </w:rPr>
      </w:pPr>
      <w:r>
        <w:rPr>
          <w:b/>
          <w:sz w:val="24"/>
        </w:rPr>
        <w:br w:type="page"/>
      </w:r>
    </w:p>
    <w:p w14:paraId="3DCDDB60" w14:textId="64DD5EB1" w:rsidR="00196333" w:rsidRDefault="00196333">
      <w:pPr>
        <w:spacing w:after="0" w:line="240" w:lineRule="auto"/>
        <w:jc w:val="left"/>
        <w:rPr>
          <w:b/>
          <w:sz w:val="24"/>
        </w:rPr>
      </w:pPr>
    </w:p>
    <w:p w14:paraId="6849B2BF" w14:textId="77777777" w:rsidR="002F7ED8" w:rsidRDefault="002F7ED8">
      <w:pPr>
        <w:spacing w:after="0" w:line="240" w:lineRule="auto"/>
        <w:jc w:val="left"/>
        <w:rPr>
          <w:rFonts w:cs="Arial"/>
          <w:b/>
          <w:bCs/>
          <w:sz w:val="24"/>
          <w:szCs w:val="26"/>
        </w:rPr>
      </w:pPr>
      <w:bookmarkStart w:id="350" w:name="_Toc143588080"/>
      <w:r>
        <w:br w:type="page"/>
      </w:r>
    </w:p>
    <w:p w14:paraId="1D65CC51" w14:textId="73B0DA49" w:rsidR="00196333" w:rsidRDefault="00196333" w:rsidP="0031298B">
      <w:pPr>
        <w:pStyle w:val="berschrift3"/>
        <w:pageBreakBefore/>
        <w:spacing w:line="360" w:lineRule="auto"/>
        <w:ind w:left="1191" w:hanging="1191"/>
      </w:pPr>
      <w:r w:rsidRPr="003679AB">
        <w:t xml:space="preserve">Anlage </w:t>
      </w:r>
      <w:r>
        <w:t>I</w:t>
      </w:r>
      <w:r>
        <w:tab/>
      </w:r>
      <w:r w:rsidR="005E6537">
        <w:t>K</w:t>
      </w:r>
      <w:r w:rsidR="00600C15">
        <w:t>arten und P</w:t>
      </w:r>
      <w:r>
        <w:t>läne</w:t>
      </w:r>
      <w:bookmarkEnd w:id="350"/>
    </w:p>
    <w:p w14:paraId="655BFC1E" w14:textId="61A38B9C" w:rsidR="00196333" w:rsidRPr="00F04637" w:rsidRDefault="00196333" w:rsidP="008762AD">
      <w:pPr>
        <w:pStyle w:val="textkrper0"/>
        <w:widowControl w:val="0"/>
      </w:pPr>
      <w:r w:rsidRPr="00F04637">
        <w:t xml:space="preserve">Die kartographische Darstellung im </w:t>
      </w:r>
      <w:r>
        <w:t>L</w:t>
      </w:r>
      <w:r w:rsidRPr="00F04637">
        <w:t>andschaftspflegerischen Begleitplan erfolgt in Anlehnung an die Musterkarten für die einheitliche Gestaltung Landschaftspflegerischer Begleitpläne im Straßenbau (Musterkarten LBP) (BMVBS 2011</w:t>
      </w:r>
      <w:r w:rsidR="00694454">
        <w:t>b</w:t>
      </w:r>
      <w:r w:rsidRPr="00F04637">
        <w:t xml:space="preserve">). Nach den Musterkarten werden </w:t>
      </w:r>
      <w:r>
        <w:t>für den LBP beim LBM RLP vier</w:t>
      </w:r>
      <w:r w:rsidRPr="00F04637">
        <w:t xml:space="preserve"> Plandarstellungen </w:t>
      </w:r>
      <w:r w:rsidR="00C32D09">
        <w:t xml:space="preserve">und deren Inhalte </w:t>
      </w:r>
      <w:r w:rsidRPr="00F04637">
        <w:t>vorgeschlagen:</w:t>
      </w:r>
    </w:p>
    <w:p w14:paraId="14E3E9B0" w14:textId="25C3979A" w:rsidR="00196333" w:rsidRDefault="00196333" w:rsidP="008762AD">
      <w:pPr>
        <w:pStyle w:val="textkrper0"/>
        <w:widowControl w:val="0"/>
        <w:spacing w:after="120"/>
      </w:pPr>
      <w:r w:rsidRPr="00F04637">
        <w:rPr>
          <w:b/>
        </w:rPr>
        <w:t>Bestandsübersicht</w:t>
      </w:r>
      <w:r w:rsidRPr="00F04637">
        <w:t xml:space="preserve"> </w:t>
      </w:r>
      <w:r>
        <w:t>(</w:t>
      </w:r>
      <w:r w:rsidRPr="002E0EE3">
        <w:t>Unterlage 19.1.</w:t>
      </w:r>
      <w:r>
        <w:t>2</w:t>
      </w:r>
      <w:r w:rsidRPr="002E0EE3">
        <w:t xml:space="preserve"> gemäß RE 2012) im </w:t>
      </w:r>
      <w:r w:rsidRPr="00F04637">
        <w:t xml:space="preserve">Maßstab 1 : </w:t>
      </w:r>
      <w:r w:rsidR="00343A0F">
        <w:t>5</w:t>
      </w:r>
      <w:r w:rsidRPr="00F04637">
        <w:t>.000 bis 1 : 25.000, über den die Einbindung des Planungsgebietes in den Naturraum dargestellt werden soll</w:t>
      </w:r>
      <w:r>
        <w:t>. B</w:t>
      </w:r>
      <w:r w:rsidRPr="00F04637">
        <w:t>eispielhafte Inhalte sind</w:t>
      </w:r>
      <w:r>
        <w:t>:</w:t>
      </w:r>
    </w:p>
    <w:p w14:paraId="0688AFCD" w14:textId="3A8EAF7A" w:rsidR="00196333" w:rsidRDefault="00D87ACA" w:rsidP="00196333">
      <w:pPr>
        <w:pStyle w:val="Aufzhlung1fortlnach0pt"/>
      </w:pPr>
      <w:r>
        <w:t xml:space="preserve">Georeferenzierte </w:t>
      </w:r>
      <w:r w:rsidR="00196333">
        <w:t xml:space="preserve">TK 25 mit </w:t>
      </w:r>
      <w:r w:rsidR="00196333" w:rsidRPr="00F04637">
        <w:t>Topographie</w:t>
      </w:r>
      <w:r w:rsidR="00196333">
        <w:t>,</w:t>
      </w:r>
    </w:p>
    <w:p w14:paraId="44CCFB0D" w14:textId="469A136F" w:rsidR="00196333" w:rsidRDefault="00196333" w:rsidP="00196333">
      <w:pPr>
        <w:pStyle w:val="Aufzhlung1fortlnach0pt"/>
      </w:pPr>
      <w:r>
        <w:t xml:space="preserve">Abgrenzung des </w:t>
      </w:r>
      <w:r w:rsidR="001A7ED0">
        <w:t>Untersuchungsraumes / Planungsgebietes</w:t>
      </w:r>
      <w:r>
        <w:t xml:space="preserve"> (UG), </w:t>
      </w:r>
    </w:p>
    <w:p w14:paraId="4737A530" w14:textId="406528D4" w:rsidR="00D87ACA" w:rsidRDefault="00D87ACA" w:rsidP="00D87ACA">
      <w:pPr>
        <w:pStyle w:val="Aufzhlung1fortlnach0pt"/>
      </w:pPr>
      <w:r>
        <w:t>im UG flächendeckende Darstellung der Biotoptypen</w:t>
      </w:r>
      <w:r w:rsidRPr="00F04637">
        <w:t xml:space="preserve"> </w:t>
      </w:r>
      <w:r>
        <w:t xml:space="preserve">(ggf. zu </w:t>
      </w:r>
      <w:r w:rsidRPr="00F04637">
        <w:t>Nutzungstypen</w:t>
      </w:r>
      <w:r>
        <w:t xml:space="preserve"> zusammengefasst),</w:t>
      </w:r>
      <w:r w:rsidR="00324133">
        <w:t xml:space="preserve"> </w:t>
      </w:r>
    </w:p>
    <w:p w14:paraId="43019E5A" w14:textId="0AB48894" w:rsidR="00196333" w:rsidRDefault="00196333" w:rsidP="00196333">
      <w:pPr>
        <w:pStyle w:val="Aufzhlung1fortlnach0pt"/>
      </w:pPr>
      <w:r w:rsidRPr="00F04637">
        <w:t>Schutzgebiete</w:t>
      </w:r>
      <w:r>
        <w:t xml:space="preserve"> und schutzwürdige Flächen (Biotopkartierung),</w:t>
      </w:r>
      <w:r w:rsidR="00324133">
        <w:t xml:space="preserve"> auch Überschwemmungsgebiete und Wasserschutzgebiete</w:t>
      </w:r>
      <w:r w:rsidR="00793E3A">
        <w:t xml:space="preserve"> (Darstellung ggf. in Anlehnung an die Planzeichenverordnung)</w:t>
      </w:r>
      <w:r w:rsidR="00324133">
        <w:t>,</w:t>
      </w:r>
    </w:p>
    <w:p w14:paraId="0D7878E6" w14:textId="4E275F33" w:rsidR="00196333" w:rsidRDefault="00196333" w:rsidP="00196333">
      <w:pPr>
        <w:pStyle w:val="Aufzhlung1fortlnach0pt"/>
      </w:pPr>
      <w:r w:rsidRPr="00F04637">
        <w:t>Vorhaben</w:t>
      </w:r>
      <w:r>
        <w:t xml:space="preserve"> / technische Planung</w:t>
      </w:r>
      <w:r w:rsidR="004B1EB9">
        <w:t xml:space="preserve"> (</w:t>
      </w:r>
      <w:r w:rsidR="006F16F3">
        <w:t>z.B.</w:t>
      </w:r>
      <w:r w:rsidR="004B1EB9">
        <w:t xml:space="preserve"> als rote Linien)</w:t>
      </w:r>
      <w:r>
        <w:t>,</w:t>
      </w:r>
      <w:r w:rsidR="006F16F3">
        <w:t xml:space="preserve"> </w:t>
      </w:r>
      <w:r w:rsidR="006F16F3" w:rsidRPr="006F16F3">
        <w:t>Angabe Ausbaubeginn / Ausbauende und Bau-km,</w:t>
      </w:r>
    </w:p>
    <w:p w14:paraId="61C2D8D5" w14:textId="68DC5395" w:rsidR="00196333" w:rsidRDefault="00196333" w:rsidP="00196333">
      <w:pPr>
        <w:pStyle w:val="Aufzhlung1fortlnach0pt"/>
      </w:pPr>
      <w:r>
        <w:t xml:space="preserve">Blattschnitte, </w:t>
      </w:r>
      <w:r w:rsidR="00DA78B5">
        <w:t>ggf. Nordpfeil, Maßstabsbalken</w:t>
      </w:r>
      <w:r w:rsidR="00B32115">
        <w:t>,</w:t>
      </w:r>
      <w:r w:rsidR="006F16F3">
        <w:t xml:space="preserve"> </w:t>
      </w:r>
      <w:r w:rsidR="006F16F3" w:rsidRPr="006F16F3">
        <w:t>Stempel gemäß Vorlage LBM</w:t>
      </w:r>
      <w:r w:rsidR="006F16F3">
        <w:t>,</w:t>
      </w:r>
    </w:p>
    <w:p w14:paraId="1E8D51D0" w14:textId="4456ED43" w:rsidR="006F16F3" w:rsidRDefault="006F16F3" w:rsidP="00196333">
      <w:pPr>
        <w:pStyle w:val="Aufzhlung1fortlnach0pt"/>
      </w:pPr>
      <w:r>
        <w:t>Legende mit allen Kategorien,</w:t>
      </w:r>
    </w:p>
    <w:p w14:paraId="1DB1CBF7" w14:textId="77777777" w:rsidR="006F16F3" w:rsidRDefault="00196333" w:rsidP="00196333">
      <w:pPr>
        <w:pStyle w:val="Aufzhlung1fortlnach0pt"/>
      </w:pPr>
      <w:r>
        <w:t>Quellenangaben</w:t>
      </w:r>
      <w:r w:rsidR="006F16F3">
        <w:t>,</w:t>
      </w:r>
    </w:p>
    <w:p w14:paraId="0B0555F3" w14:textId="5891AB77" w:rsidR="00196333" w:rsidRDefault="006F16F3" w:rsidP="00196333">
      <w:pPr>
        <w:pStyle w:val="Aufzhlung1fortlnach0pt"/>
      </w:pPr>
      <w:r w:rsidRPr="006F16F3">
        <w:t>DIN A 4 Format faltbar</w:t>
      </w:r>
      <w:r w:rsidR="00196333">
        <w:t>.</w:t>
      </w:r>
    </w:p>
    <w:p w14:paraId="66BEF456" w14:textId="77777777" w:rsidR="00196333" w:rsidRPr="001A0A98" w:rsidRDefault="00196333" w:rsidP="00196333">
      <w:pPr>
        <w:pStyle w:val="Aufzhlung1fortlnach0pt"/>
        <w:numPr>
          <w:ilvl w:val="0"/>
          <w:numId w:val="0"/>
        </w:numPr>
        <w:ind w:left="357"/>
      </w:pPr>
    </w:p>
    <w:p w14:paraId="46B075C3" w14:textId="4C0A8E7F" w:rsidR="00196333" w:rsidRDefault="00196333" w:rsidP="00196333">
      <w:pPr>
        <w:pStyle w:val="textkrper0"/>
        <w:spacing w:after="120"/>
      </w:pPr>
      <w:r w:rsidRPr="00F04637">
        <w:rPr>
          <w:b/>
        </w:rPr>
        <w:t>Bestand</w:t>
      </w:r>
      <w:r w:rsidR="00324133">
        <w:rPr>
          <w:b/>
        </w:rPr>
        <w:t>s-</w:t>
      </w:r>
      <w:r w:rsidRPr="00F04637">
        <w:rPr>
          <w:b/>
        </w:rPr>
        <w:t xml:space="preserve"> und Konflikt</w:t>
      </w:r>
      <w:r w:rsidR="00324133">
        <w:rPr>
          <w:b/>
        </w:rPr>
        <w:t>pläne</w:t>
      </w:r>
      <w:r w:rsidRPr="00F04637">
        <w:t xml:space="preserve"> </w:t>
      </w:r>
      <w:r>
        <w:t>(Unterlage 19.1.</w:t>
      </w:r>
      <w:r w:rsidR="000F6D78">
        <w:t>3</w:t>
      </w:r>
      <w:r w:rsidRPr="002E0EE3">
        <w:t xml:space="preserve"> gemäß RE 2012) im </w:t>
      </w:r>
      <w:r w:rsidRPr="00F04637">
        <w:t xml:space="preserve">Maßstab 1 : </w:t>
      </w:r>
      <w:r w:rsidR="00343A0F">
        <w:t>1</w:t>
      </w:r>
      <w:r w:rsidRPr="00F04637">
        <w:t>.000 oder größer</w:t>
      </w:r>
      <w:r>
        <w:t xml:space="preserve"> (</w:t>
      </w:r>
      <w:r w:rsidRPr="00F04637">
        <w:t xml:space="preserve">hier kann sich auch die Darstellung im Maßstab und Blattschnitt des technischen Lageplans anbieten) mit </w:t>
      </w:r>
      <w:r>
        <w:t xml:space="preserve">folgenden </w:t>
      </w:r>
      <w:r w:rsidRPr="00F04637">
        <w:t>Darstellung</w:t>
      </w:r>
      <w:r>
        <w:t>en:</w:t>
      </w:r>
    </w:p>
    <w:p w14:paraId="7AA2909B" w14:textId="35DACE7D" w:rsidR="00196333" w:rsidRDefault="008E51D2" w:rsidP="00196333">
      <w:pPr>
        <w:pStyle w:val="Aufzhlung1fortlnach0pt"/>
      </w:pPr>
      <w:r>
        <w:t xml:space="preserve">Georeferenzierte </w:t>
      </w:r>
      <w:r w:rsidR="00196333">
        <w:t xml:space="preserve">Liegenschaftskarten mit </w:t>
      </w:r>
      <w:r w:rsidR="00196333" w:rsidRPr="00F04637">
        <w:t>Topographie</w:t>
      </w:r>
      <w:r w:rsidR="00196333">
        <w:t>, ggf. Hinterlegung der Luftbilder,</w:t>
      </w:r>
    </w:p>
    <w:p w14:paraId="4992712F" w14:textId="265BB37E" w:rsidR="00196333" w:rsidRDefault="00196333" w:rsidP="00196333">
      <w:pPr>
        <w:pStyle w:val="Aufzhlung1fortlnach0pt"/>
      </w:pPr>
      <w:r>
        <w:t>Abgrenzung des Untersuchungs</w:t>
      </w:r>
      <w:r w:rsidR="001A7ED0">
        <w:t>raumes / Planungs</w:t>
      </w:r>
      <w:r>
        <w:t xml:space="preserve">gebietes (UG), </w:t>
      </w:r>
    </w:p>
    <w:p w14:paraId="118D0420" w14:textId="76610B6A" w:rsidR="008E51D2" w:rsidRPr="008E51D2" w:rsidRDefault="008E51D2" w:rsidP="008E51D2">
      <w:pPr>
        <w:pStyle w:val="Aufzhlung1fortlnach0pt"/>
      </w:pPr>
      <w:r>
        <w:t>im UG flächendeckende Darstellung der Biotoptypen (</w:t>
      </w:r>
      <w:r w:rsidR="00704690">
        <w:t>z.B.</w:t>
      </w:r>
      <w:r>
        <w:t xml:space="preserve"> helle Linien auf farbigem Luftbild oder vollfarbige Biotoptypenflächen ohne Luftbild</w:t>
      </w:r>
      <w:r w:rsidR="00324133">
        <w:t xml:space="preserve"> (die Farbgebung soll intuitiv einen Eindruck von den Nutzungsstrukturen vermitteln</w:t>
      </w:r>
      <w:r>
        <w:t xml:space="preserve">); </w:t>
      </w:r>
      <w:r w:rsidRPr="005E4F9F">
        <w:rPr>
          <w:rFonts w:cs="Arial"/>
        </w:rPr>
        <w:t>wenn es mit der Örtlichkeit übereinstimmt möglichst flurstücksgenau</w:t>
      </w:r>
      <w:r w:rsidRPr="00940380">
        <w:rPr>
          <w:rFonts w:cs="Arial"/>
        </w:rPr>
        <w:t>e Abgrenzung</w:t>
      </w:r>
      <w:r>
        <w:rPr>
          <w:rFonts w:cs="Arial"/>
        </w:rPr>
        <w:t xml:space="preserve">en; bei Gehölzen keine „Wölkchendarstellung“ </w:t>
      </w:r>
      <w:r w:rsidR="00A9500E">
        <w:rPr>
          <w:rFonts w:cs="Arial"/>
        </w:rPr>
        <w:t xml:space="preserve">     </w:t>
      </w:r>
      <w:r>
        <w:rPr>
          <w:rFonts w:cs="Arial"/>
        </w:rPr>
        <w:t>oder „gezackelte“ Linien.</w:t>
      </w:r>
      <w:r w:rsidR="006F16F3">
        <w:rPr>
          <w:rFonts w:cs="Arial"/>
        </w:rPr>
        <w:t xml:space="preserve"> </w:t>
      </w:r>
      <w:r w:rsidR="00A507C3">
        <w:t>Einzelbäume, Alleen, Baumgruppen/ -reihen, Streuobstwiesen sind in der Karte als Einzelpunkte mit den darunterliegenden Flächen darzustellen. Jeder einzelne Baum ist als Geometrie abzubilden (</w:t>
      </w:r>
      <w:r w:rsidR="00A507C3">
        <w:rPr>
          <w:rFonts w:cs="Arial"/>
        </w:rPr>
        <w:t>s. auch Kap. 3.2.1 Integrierte Biotopbewertung)</w:t>
      </w:r>
      <w:r w:rsidR="00A507C3">
        <w:t xml:space="preserve">. </w:t>
      </w:r>
      <w:r w:rsidR="006F16F3" w:rsidRPr="006F16F3">
        <w:rPr>
          <w:rFonts w:cs="Arial"/>
        </w:rPr>
        <w:t>Gut sichtbare Darstellung der Biotoptypencodes inkl. der Zusatzcodes (ggf. als weiße Kästchen darstellen).</w:t>
      </w:r>
      <w:r w:rsidR="006B67C5">
        <w:rPr>
          <w:rFonts w:cs="Arial"/>
        </w:rPr>
        <w:t xml:space="preserve"> </w:t>
      </w:r>
    </w:p>
    <w:p w14:paraId="3261D79F" w14:textId="335ED699" w:rsidR="008E51D2" w:rsidRDefault="008E51D2" w:rsidP="008E51D2">
      <w:pPr>
        <w:pStyle w:val="Aufzhlung1fortlnach0pt"/>
      </w:pPr>
      <w:r>
        <w:t>Angaben zu Biotopwertpunkten einzelner Biotoptypenflächen gemäß Praxisleitfaden zur Ermittlung des Kompensationsbedarfs</w:t>
      </w:r>
      <w:r w:rsidR="00DB7560">
        <w:t xml:space="preserve"> (ggf. nur im Eingriffsbereich (Bereich aller direkten und indirekten Wirkungen)</w:t>
      </w:r>
      <w:r w:rsidR="000F6D78">
        <w:t xml:space="preserve"> in </w:t>
      </w:r>
      <w:r w:rsidR="007E5DA9">
        <w:t xml:space="preserve">der </w:t>
      </w:r>
      <w:r w:rsidR="000F6D78">
        <w:t>Karte</w:t>
      </w:r>
      <w:r w:rsidR="00DB7560">
        <w:t>)</w:t>
      </w:r>
      <w:r>
        <w:t>,</w:t>
      </w:r>
    </w:p>
    <w:p w14:paraId="23BDCD84" w14:textId="23982686" w:rsidR="00196333" w:rsidRDefault="00196333" w:rsidP="00196333">
      <w:pPr>
        <w:pStyle w:val="Aufzhlung1fortlnach0pt"/>
      </w:pPr>
      <w:r>
        <w:t xml:space="preserve">nach § 30 BNatSchG / § 15 LNatSchG RP </w:t>
      </w:r>
      <w:r w:rsidR="00424849">
        <w:t xml:space="preserve">(ggf. </w:t>
      </w:r>
      <w:r>
        <w:t>neu erfasste</w:t>
      </w:r>
      <w:r w:rsidR="00704690">
        <w:t>)</w:t>
      </w:r>
      <w:r>
        <w:t xml:space="preserve"> geschützte Biotope </w:t>
      </w:r>
      <w:r w:rsidR="00D87ACA">
        <w:t>sowie</w:t>
      </w:r>
      <w:r w:rsidR="00704690">
        <w:t xml:space="preserve"> </w:t>
      </w:r>
      <w:r w:rsidR="008E51D2">
        <w:t>Lebensraumtypen nach Anhang I FFH-Richtlinie (auch außerhalb von Schutzgebieten)</w:t>
      </w:r>
      <w:r w:rsidR="00D0485C">
        <w:t>,</w:t>
      </w:r>
    </w:p>
    <w:p w14:paraId="43820E21" w14:textId="15500C87" w:rsidR="00196333" w:rsidRDefault="00196333" w:rsidP="00196333">
      <w:pPr>
        <w:pStyle w:val="Aufzhlung1fortlnach0pt"/>
      </w:pPr>
      <w:r>
        <w:t xml:space="preserve">Flächen der Biotopkartierung Rheinland-Pfalz, </w:t>
      </w:r>
    </w:p>
    <w:p w14:paraId="3E756379" w14:textId="700AE0BA" w:rsidR="008E51D2" w:rsidRDefault="008E51D2" w:rsidP="008E51D2">
      <w:pPr>
        <w:pStyle w:val="Aufzhlung1fortlnach0pt"/>
      </w:pPr>
      <w:r>
        <w:t xml:space="preserve">Schutzgebiete, </w:t>
      </w:r>
    </w:p>
    <w:p w14:paraId="172277F3" w14:textId="3AE738CB" w:rsidR="00D87ACA" w:rsidRDefault="00D87ACA" w:rsidP="00D87ACA">
      <w:pPr>
        <w:pStyle w:val="Aufzhlung1fortlnach0pt"/>
      </w:pPr>
      <w:r w:rsidRPr="00F04637">
        <w:t xml:space="preserve">Vorhaben </w:t>
      </w:r>
      <w:r>
        <w:t xml:space="preserve">/ technische Planung (als rote Linien), </w:t>
      </w:r>
      <w:r w:rsidR="006F16F3" w:rsidRPr="006F16F3">
        <w:t>Angabe Ausbaubeginn / Ausbauende und Bau-km</w:t>
      </w:r>
      <w:r w:rsidR="006F16F3">
        <w:t xml:space="preserve">, </w:t>
      </w:r>
      <w:r w:rsidR="006F16F3" w:rsidRPr="006F16F3">
        <w:t>Angaben des Baubereichs (rot gestrichelte Linie</w:t>
      </w:r>
      <w:r w:rsidR="006F16F3">
        <w:t xml:space="preserve"> / rot schraffiert</w:t>
      </w:r>
      <w:r w:rsidR="006F16F3" w:rsidRPr="006F16F3">
        <w:t>)</w:t>
      </w:r>
    </w:p>
    <w:p w14:paraId="0CBC8DBE" w14:textId="7029E6AD" w:rsidR="00196333" w:rsidRDefault="00196333" w:rsidP="00196333">
      <w:pPr>
        <w:pStyle w:val="Aufzhlung1fortlnach0pt"/>
      </w:pPr>
      <w:r>
        <w:t xml:space="preserve">relevante faunistische Kartierergebnisse, faunistische </w:t>
      </w:r>
      <w:r w:rsidR="00793E3A">
        <w:t xml:space="preserve">Migrationskorridore und </w:t>
      </w:r>
      <w:r>
        <w:t xml:space="preserve">Funktionsbeziehungen, </w:t>
      </w:r>
    </w:p>
    <w:p w14:paraId="3896674C" w14:textId="77777777" w:rsidR="00196333" w:rsidRDefault="00196333" w:rsidP="00196333">
      <w:pPr>
        <w:pStyle w:val="Aufzhlung1fortlnach0pt"/>
      </w:pPr>
      <w:r w:rsidRPr="00F04637">
        <w:t xml:space="preserve">planungsrelevante </w:t>
      </w:r>
      <w:r>
        <w:t>Schutzgüter</w:t>
      </w:r>
      <w:r w:rsidRPr="00F04637">
        <w:t xml:space="preserve"> und </w:t>
      </w:r>
      <w:r>
        <w:t>Schutzgut</w:t>
      </w:r>
      <w:r w:rsidRPr="00F04637">
        <w:t xml:space="preserve">funktionen, </w:t>
      </w:r>
    </w:p>
    <w:p w14:paraId="7D05AE11" w14:textId="1AA69B5D" w:rsidR="000023C0" w:rsidRDefault="000023C0" w:rsidP="00196333">
      <w:pPr>
        <w:pStyle w:val="Aufzhlung1fortlnach0pt"/>
      </w:pPr>
      <w:r>
        <w:t>Vorbelastungen,</w:t>
      </w:r>
    </w:p>
    <w:p w14:paraId="04A2F93C" w14:textId="666AFAC5" w:rsidR="005B2F70" w:rsidRDefault="005B2F70" w:rsidP="00196333">
      <w:pPr>
        <w:pStyle w:val="Aufzhlung1fortlnach0pt"/>
      </w:pPr>
      <w:r>
        <w:rPr>
          <w:szCs w:val="20"/>
        </w:rPr>
        <w:t>vorhandene Kompensationsmaßnahmen im Planungsraum und Festlegungen der Bauleitplanung,</w:t>
      </w:r>
    </w:p>
    <w:p w14:paraId="6810BC0A" w14:textId="2DB50161" w:rsidR="00196333" w:rsidRDefault="00196333" w:rsidP="00196333">
      <w:pPr>
        <w:pStyle w:val="Aufzhlung1fortlnach0pt"/>
      </w:pPr>
      <w:r w:rsidRPr="00F04637">
        <w:t>Konflikte</w:t>
      </w:r>
      <w:r>
        <w:t xml:space="preserve"> („Textboxen“,</w:t>
      </w:r>
      <w:r w:rsidR="006F16F3" w:rsidRPr="006F16F3">
        <w:t xml:space="preserve"> ggf. in gelb), X für zu rodende Bäume / Gehölze</w:t>
      </w:r>
      <w:r w:rsidR="006F16F3">
        <w:t>,</w:t>
      </w:r>
    </w:p>
    <w:p w14:paraId="650ABCEC" w14:textId="0ABCEB97" w:rsidR="00196333" w:rsidRDefault="00196333" w:rsidP="00196333">
      <w:pPr>
        <w:pStyle w:val="Aufzhlung1fortlnach0pt"/>
      </w:pPr>
      <w:r>
        <w:t>Blattschnitte,</w:t>
      </w:r>
      <w:r w:rsidR="00DA78B5">
        <w:t xml:space="preserve"> ggf. Nordpfeil, Maßstabsbalken</w:t>
      </w:r>
      <w:r w:rsidR="00B32115" w:rsidRPr="006F16F3">
        <w:t>,</w:t>
      </w:r>
      <w:r w:rsidR="006F16F3" w:rsidRPr="006F16F3">
        <w:t xml:space="preserve"> Stempel gemäß Vorlage LBM,</w:t>
      </w:r>
    </w:p>
    <w:p w14:paraId="753FD2C2" w14:textId="7E56524C" w:rsidR="006F16F3" w:rsidRDefault="006F16F3" w:rsidP="00196333">
      <w:pPr>
        <w:pStyle w:val="Aufzhlung1fortlnach0pt"/>
      </w:pPr>
      <w:r>
        <w:t>Legende mit allen Kategorien, Erläuterung der Konflikte,</w:t>
      </w:r>
    </w:p>
    <w:p w14:paraId="28BD3C55" w14:textId="3AC6AE97" w:rsidR="006F16F3" w:rsidRDefault="006F16F3" w:rsidP="00196333">
      <w:pPr>
        <w:pStyle w:val="Aufzhlung1fortlnach0pt"/>
      </w:pPr>
      <w:r>
        <w:t>ggf. Übersichtskarte,</w:t>
      </w:r>
    </w:p>
    <w:p w14:paraId="18991C5E" w14:textId="77777777" w:rsidR="006F16F3" w:rsidRDefault="00196333" w:rsidP="008762AD">
      <w:pPr>
        <w:pStyle w:val="Aufzhlung1fortlnach0pt"/>
      </w:pPr>
      <w:r>
        <w:t>Quellenangaben</w:t>
      </w:r>
      <w:r w:rsidR="006F16F3">
        <w:t>,</w:t>
      </w:r>
    </w:p>
    <w:p w14:paraId="67FE9C26" w14:textId="29106DEC" w:rsidR="00196333" w:rsidRDefault="006F16F3" w:rsidP="008762AD">
      <w:pPr>
        <w:pStyle w:val="Aufzhlung1fortlnach0pt"/>
      </w:pPr>
      <w:r>
        <w:t>DIN A 4 Format faltbar</w:t>
      </w:r>
      <w:r w:rsidR="00196333">
        <w:t>.</w:t>
      </w:r>
    </w:p>
    <w:p w14:paraId="196AF88E" w14:textId="3928D7DF" w:rsidR="00D87ACA" w:rsidRDefault="00D87ACA" w:rsidP="00F7262D">
      <w:pPr>
        <w:pStyle w:val="Aufzhlung1fortlnach0pt"/>
        <w:numPr>
          <w:ilvl w:val="0"/>
          <w:numId w:val="0"/>
        </w:numPr>
        <w:ind w:left="357"/>
      </w:pPr>
    </w:p>
    <w:p w14:paraId="6EEE48D8" w14:textId="15ACDB79" w:rsidR="00825EC2" w:rsidRDefault="00825EC2" w:rsidP="00F7262D">
      <w:pPr>
        <w:pStyle w:val="Aufzhlung1fortlnach0pt"/>
        <w:numPr>
          <w:ilvl w:val="0"/>
          <w:numId w:val="0"/>
        </w:numPr>
        <w:ind w:left="357"/>
      </w:pPr>
      <w:r>
        <w:t>Ggf. separate Karte für das Schutzgut Tiere / Arten, wenn die Bestandspläne sehr voll sind.</w:t>
      </w:r>
    </w:p>
    <w:p w14:paraId="6D25696E" w14:textId="40729481" w:rsidR="00825EC2" w:rsidRDefault="00825EC2" w:rsidP="00F7262D">
      <w:pPr>
        <w:pStyle w:val="Aufzhlung1fortlnach0pt"/>
        <w:numPr>
          <w:ilvl w:val="0"/>
          <w:numId w:val="0"/>
        </w:numPr>
        <w:ind w:left="357"/>
      </w:pPr>
    </w:p>
    <w:p w14:paraId="06B7E19F" w14:textId="77777777" w:rsidR="001B0EB0" w:rsidRDefault="001B0EB0" w:rsidP="00F7262D">
      <w:pPr>
        <w:pStyle w:val="Aufzhlung1fortlnach0pt"/>
        <w:numPr>
          <w:ilvl w:val="0"/>
          <w:numId w:val="0"/>
        </w:numPr>
        <w:ind w:left="357"/>
      </w:pPr>
    </w:p>
    <w:p w14:paraId="120D3442" w14:textId="5CEA1722" w:rsidR="00424849" w:rsidRDefault="00424849" w:rsidP="00424849">
      <w:pPr>
        <w:pStyle w:val="textkrper0"/>
        <w:widowControl w:val="0"/>
        <w:spacing w:after="120"/>
      </w:pPr>
      <w:r>
        <w:rPr>
          <w:b/>
        </w:rPr>
        <w:t>Maßnahmen</w:t>
      </w:r>
      <w:r w:rsidRPr="00F04637">
        <w:rPr>
          <w:b/>
        </w:rPr>
        <w:t>übersicht</w:t>
      </w:r>
      <w:r>
        <w:rPr>
          <w:b/>
        </w:rPr>
        <w:t>splan</w:t>
      </w:r>
      <w:r w:rsidRPr="00F04637">
        <w:t xml:space="preserve"> </w:t>
      </w:r>
      <w:r>
        <w:t>(</w:t>
      </w:r>
      <w:r w:rsidRPr="002E0EE3">
        <w:t xml:space="preserve">Unterlage </w:t>
      </w:r>
      <w:r w:rsidR="006A73E3">
        <w:t>9.1</w:t>
      </w:r>
      <w:r w:rsidRPr="002E0EE3">
        <w:t xml:space="preserve"> gemäß RE 2012) im </w:t>
      </w:r>
      <w:r w:rsidRPr="00F04637">
        <w:t xml:space="preserve">Maßstab 1 : </w:t>
      </w:r>
      <w:r w:rsidR="00343A0F">
        <w:t>5</w:t>
      </w:r>
      <w:r w:rsidRPr="00F04637">
        <w:t>.000 bis 1 : 25.000, über den die Einbindung des Planungsgebietes in den Naturraum dargestellt werden soll</w:t>
      </w:r>
      <w:r>
        <w:t>. B</w:t>
      </w:r>
      <w:r w:rsidRPr="00F04637">
        <w:t>eispielhafte Inhalte sind</w:t>
      </w:r>
      <w:r>
        <w:t>:</w:t>
      </w:r>
    </w:p>
    <w:p w14:paraId="1F9A7071" w14:textId="2BE3B489" w:rsidR="00424849" w:rsidRDefault="00945E81" w:rsidP="00424849">
      <w:pPr>
        <w:pStyle w:val="Aufzhlung1fortlnach0pt"/>
      </w:pPr>
      <w:r>
        <w:t xml:space="preserve">Georeferenzierte </w:t>
      </w:r>
      <w:r w:rsidR="00424849">
        <w:t xml:space="preserve">TK 25 mit </w:t>
      </w:r>
      <w:r w:rsidR="00424849" w:rsidRPr="00F04637">
        <w:t>Topographie</w:t>
      </w:r>
      <w:r w:rsidR="00424849">
        <w:t>,</w:t>
      </w:r>
    </w:p>
    <w:p w14:paraId="02D855D4" w14:textId="77777777" w:rsidR="00424849" w:rsidRDefault="00424849" w:rsidP="00424849">
      <w:pPr>
        <w:pStyle w:val="Aufzhlung1fortlnach0pt"/>
      </w:pPr>
      <w:r>
        <w:t xml:space="preserve">Abgrenzung des Untersuchungsraumes / Planungsgebietes (UG), </w:t>
      </w:r>
    </w:p>
    <w:p w14:paraId="706E370F" w14:textId="20426E13" w:rsidR="00424849" w:rsidRDefault="00424849" w:rsidP="00424849">
      <w:pPr>
        <w:pStyle w:val="Aufzhlung1fortlnach0pt"/>
      </w:pPr>
      <w:r w:rsidRPr="00F04637">
        <w:t>Schutzgebiete</w:t>
      </w:r>
      <w:r>
        <w:t xml:space="preserve"> und schutzwürdige Flächen (Biotopkartierung),</w:t>
      </w:r>
    </w:p>
    <w:p w14:paraId="512C9F7E" w14:textId="53C992A5" w:rsidR="004B1EB9" w:rsidRDefault="004B1EB9" w:rsidP="004B1EB9">
      <w:pPr>
        <w:pStyle w:val="Aufzhlung1fortlnach0pt"/>
      </w:pPr>
      <w:r w:rsidRPr="00F04637">
        <w:t xml:space="preserve">Vorhaben </w:t>
      </w:r>
      <w:r>
        <w:t xml:space="preserve">/ technische Planung (in Farbe, alle Flächen transparent, so dass Bestand ersichtlich bleibt), </w:t>
      </w:r>
      <w:r w:rsidR="006F16F3" w:rsidRPr="006F16F3">
        <w:t>Angabe Ausbaubeginn / Ausbauende und Bau-km</w:t>
      </w:r>
      <w:r w:rsidR="006F16F3">
        <w:t>,</w:t>
      </w:r>
    </w:p>
    <w:p w14:paraId="317F4C74" w14:textId="2BDE37A5" w:rsidR="006A73E3" w:rsidRDefault="006A73E3" w:rsidP="00424849">
      <w:pPr>
        <w:pStyle w:val="Aufzhlung1fortlnach0pt"/>
      </w:pPr>
      <w:r>
        <w:t xml:space="preserve">Darstellung der </w:t>
      </w:r>
      <w:r w:rsidR="008C69F9">
        <w:t xml:space="preserve">Vermeidungs-, </w:t>
      </w:r>
      <w:r>
        <w:t>Ausgleichs- und Ersatzmaßnahmen inkl. der Maßnahmen des Artenschutz</w:t>
      </w:r>
      <w:r w:rsidR="008C69F9">
        <w:t>es</w:t>
      </w:r>
      <w:r w:rsidR="00706493">
        <w:t>,</w:t>
      </w:r>
      <w:r>
        <w:t xml:space="preserve"> aus Habitatschutzgründen</w:t>
      </w:r>
      <w:r w:rsidR="00DA78B5">
        <w:t>,</w:t>
      </w:r>
      <w:r w:rsidR="00706493">
        <w:t xml:space="preserve"> des FB WRRL und des FB Klimaschutz,</w:t>
      </w:r>
    </w:p>
    <w:p w14:paraId="45C3EA74" w14:textId="7EEAE5EC" w:rsidR="00DA78B5" w:rsidRDefault="00DA78B5" w:rsidP="00424849">
      <w:pPr>
        <w:pStyle w:val="Aufzhlung1fortlnach0pt"/>
      </w:pPr>
      <w:r>
        <w:t>Darstellung von externen, außerhalb liegenden Maßnahmen (ggf. Auszugskarte),</w:t>
      </w:r>
    </w:p>
    <w:p w14:paraId="6B04DC2C" w14:textId="782A9013" w:rsidR="00424849" w:rsidRDefault="00424849" w:rsidP="00424849">
      <w:pPr>
        <w:pStyle w:val="Aufzhlung1fortlnach0pt"/>
      </w:pPr>
      <w:r>
        <w:t xml:space="preserve">Blattschnitte, </w:t>
      </w:r>
      <w:r w:rsidR="00DA78B5">
        <w:t>ggf. Nordpfeil, Maßstabsbalken</w:t>
      </w:r>
      <w:r w:rsidR="00B32115">
        <w:t>,</w:t>
      </w:r>
      <w:r w:rsidR="006F16F3">
        <w:t xml:space="preserve"> </w:t>
      </w:r>
      <w:r w:rsidR="006F16F3" w:rsidRPr="006F16F3">
        <w:t>Stempel gemäß Vorlage LBM</w:t>
      </w:r>
      <w:r w:rsidR="006F16F3">
        <w:t>,</w:t>
      </w:r>
    </w:p>
    <w:p w14:paraId="7BB8F11C" w14:textId="30FA1531" w:rsidR="006F16F3" w:rsidRDefault="006F16F3" w:rsidP="00424849">
      <w:pPr>
        <w:pStyle w:val="Aufzhlung1fortlnach0pt"/>
      </w:pPr>
      <w:r>
        <w:t>Legende mit allen Kategorien,</w:t>
      </w:r>
    </w:p>
    <w:p w14:paraId="5D0C881F" w14:textId="7AACE697" w:rsidR="006F16F3" w:rsidRDefault="00424849" w:rsidP="00424849">
      <w:pPr>
        <w:pStyle w:val="Aufzhlung1fortlnach0pt"/>
      </w:pPr>
      <w:r>
        <w:t>Quellenangaben</w:t>
      </w:r>
      <w:r w:rsidR="006F16F3">
        <w:t>,</w:t>
      </w:r>
    </w:p>
    <w:p w14:paraId="347F665E" w14:textId="73BED2E1" w:rsidR="00424849" w:rsidRDefault="006F16F3" w:rsidP="00424849">
      <w:pPr>
        <w:pStyle w:val="Aufzhlung1fortlnach0pt"/>
      </w:pPr>
      <w:r>
        <w:t>DIN A 4 Format faltbar.</w:t>
      </w:r>
    </w:p>
    <w:p w14:paraId="177AB1BF" w14:textId="1106E464" w:rsidR="00C9400A" w:rsidRDefault="00C9400A" w:rsidP="00DD7752">
      <w:pPr>
        <w:pStyle w:val="Textkrper"/>
        <w:rPr>
          <w:b/>
        </w:rPr>
      </w:pPr>
    </w:p>
    <w:p w14:paraId="629F8C5B" w14:textId="7683AD51" w:rsidR="006A73E3" w:rsidRDefault="00C9400A" w:rsidP="006A73E3">
      <w:pPr>
        <w:pStyle w:val="textkrper0"/>
        <w:spacing w:after="120"/>
      </w:pPr>
      <w:r>
        <w:rPr>
          <w:b/>
        </w:rPr>
        <w:t>Maßnahmenpläne</w:t>
      </w:r>
      <w:r w:rsidR="006A73E3">
        <w:rPr>
          <w:b/>
        </w:rPr>
        <w:t xml:space="preserve"> </w:t>
      </w:r>
      <w:r w:rsidR="006A73E3">
        <w:t>(Unterlage 9.2</w:t>
      </w:r>
      <w:r w:rsidR="006A73E3" w:rsidRPr="002E0EE3">
        <w:t xml:space="preserve"> gemäß RE 2012) im </w:t>
      </w:r>
      <w:r w:rsidR="00343A0F">
        <w:t>Maßstab 1 : 1</w:t>
      </w:r>
      <w:r w:rsidR="006A73E3" w:rsidRPr="00F04637">
        <w:t>.000 oder größer</w:t>
      </w:r>
      <w:r w:rsidR="006A73E3">
        <w:t xml:space="preserve"> (</w:t>
      </w:r>
      <w:r w:rsidR="006A73E3" w:rsidRPr="00F04637">
        <w:t xml:space="preserve">hier kann sich auch die Darstellung im Maßstab und Blattschnitt des technischen Lageplans anbieten) mit </w:t>
      </w:r>
      <w:r w:rsidR="006A73E3">
        <w:t xml:space="preserve">folgenden </w:t>
      </w:r>
      <w:r w:rsidR="006A73E3" w:rsidRPr="00F04637">
        <w:t>Darstellung</w:t>
      </w:r>
      <w:r w:rsidR="006A73E3">
        <w:t>en:</w:t>
      </w:r>
    </w:p>
    <w:p w14:paraId="1DD8654D" w14:textId="54625345" w:rsidR="006A73E3" w:rsidRDefault="00945E81" w:rsidP="006A73E3">
      <w:pPr>
        <w:pStyle w:val="Aufzhlung1fortlnach0pt"/>
      </w:pPr>
      <w:r>
        <w:t xml:space="preserve">Georeferenzierte </w:t>
      </w:r>
      <w:r w:rsidR="006A73E3">
        <w:t xml:space="preserve">Liegenschaftskarten mit </w:t>
      </w:r>
      <w:r w:rsidR="006A73E3" w:rsidRPr="00F04637">
        <w:t>Topographie</w:t>
      </w:r>
      <w:r w:rsidR="006A73E3">
        <w:t>, ggf. Hinterlegung der Luftbilder,</w:t>
      </w:r>
    </w:p>
    <w:p w14:paraId="11B2FBDD" w14:textId="77777777" w:rsidR="006A73E3" w:rsidRDefault="006A73E3" w:rsidP="006A73E3">
      <w:pPr>
        <w:pStyle w:val="Aufzhlung1fortlnach0pt"/>
      </w:pPr>
      <w:r>
        <w:t xml:space="preserve">Abgrenzung des Untersuchungsraumes / Planungsgebietes (UG), </w:t>
      </w:r>
    </w:p>
    <w:p w14:paraId="05794A35" w14:textId="6925185E" w:rsidR="00A5145F" w:rsidRPr="00181A63" w:rsidRDefault="00A5145F" w:rsidP="00A5145F">
      <w:pPr>
        <w:pStyle w:val="Aufzhlung1fortlnach0pt"/>
      </w:pPr>
      <w:r>
        <w:t>im UG flächendeckend Biotoptypen (</w:t>
      </w:r>
      <w:r w:rsidR="00704690">
        <w:t>z.B.</w:t>
      </w:r>
      <w:r>
        <w:t xml:space="preserve"> Darstellung nicht vollflächig, sondern nur Umgrenzungslinien in dunkler Farbe) mit Angaben zu Biotopwertpunkten einzelne</w:t>
      </w:r>
      <w:r w:rsidR="003813FD">
        <w:t xml:space="preserve">r Biotoptypenflächen gemäß </w:t>
      </w:r>
      <w:r>
        <w:t xml:space="preserve">Praxisleitfadens zur Ermittlung </w:t>
      </w:r>
      <w:r w:rsidRPr="00181A63">
        <w:t>des Kompensationsbedarfs</w:t>
      </w:r>
      <w:r w:rsidR="00181A63" w:rsidRPr="00181A63">
        <w:t xml:space="preserve">. </w:t>
      </w:r>
      <w:r w:rsidR="00181A63" w:rsidRPr="00181A63">
        <w:rPr>
          <w:rFonts w:cs="Arial"/>
        </w:rPr>
        <w:t>Gut sichtbare Darstellung der Biotoptypencodes inkl. der Zusatzcodes.</w:t>
      </w:r>
    </w:p>
    <w:p w14:paraId="332C6FAF" w14:textId="253ECDFA" w:rsidR="00A5145F" w:rsidRDefault="00A5145F" w:rsidP="00A5145F">
      <w:pPr>
        <w:pStyle w:val="Aufzhlung1fortlnach0pt"/>
      </w:pPr>
      <w:r>
        <w:t>nach § 30 BNatSchG / § 15 LNatSchG RP (ggf. neu erfasste</w:t>
      </w:r>
      <w:r w:rsidR="00704690">
        <w:t>)</w:t>
      </w:r>
      <w:r>
        <w:t xml:space="preserve"> geschützte Biotope sowie</w:t>
      </w:r>
      <w:r w:rsidR="00704690">
        <w:t xml:space="preserve"> </w:t>
      </w:r>
      <w:r>
        <w:t>Lebensraumtypen nach Anhang I FFH-Richtlinie (auch außerhalb von Schutzgebieten)</w:t>
      </w:r>
    </w:p>
    <w:p w14:paraId="03AFD6A4" w14:textId="2B86DCC3" w:rsidR="006A73E3" w:rsidRDefault="006A73E3" w:rsidP="006A73E3">
      <w:pPr>
        <w:pStyle w:val="Aufzhlung1fortlnach0pt"/>
      </w:pPr>
      <w:r>
        <w:t xml:space="preserve">Flächen der Biotopkartierung Rheinland-Pfalz, </w:t>
      </w:r>
    </w:p>
    <w:p w14:paraId="2CF41C50" w14:textId="77777777" w:rsidR="00A5145F" w:rsidRDefault="00A5145F" w:rsidP="00A5145F">
      <w:pPr>
        <w:pStyle w:val="Aufzhlung1fortlnach0pt"/>
      </w:pPr>
      <w:r>
        <w:t xml:space="preserve">Schutzgebiete, </w:t>
      </w:r>
    </w:p>
    <w:p w14:paraId="25A92314" w14:textId="01DC384F" w:rsidR="006A73E3" w:rsidRDefault="008C69F9" w:rsidP="006A73E3">
      <w:pPr>
        <w:pStyle w:val="Aufzhlung1fortlnach0pt"/>
      </w:pPr>
      <w:r>
        <w:t xml:space="preserve">ggf. </w:t>
      </w:r>
      <w:r w:rsidR="006A73E3">
        <w:t xml:space="preserve">relevante faunistische Kartierergebnisse, faunistische Funktionsbeziehungen, </w:t>
      </w:r>
    </w:p>
    <w:p w14:paraId="64B3708F" w14:textId="6EDA8A7F" w:rsidR="006A73E3" w:rsidRDefault="008C69F9" w:rsidP="006A73E3">
      <w:pPr>
        <w:pStyle w:val="Aufzhlung1fortlnach0pt"/>
      </w:pPr>
      <w:r>
        <w:t xml:space="preserve">ggf. </w:t>
      </w:r>
      <w:r w:rsidR="006A73E3" w:rsidRPr="00F04637">
        <w:t xml:space="preserve">planungsrelevante </w:t>
      </w:r>
      <w:r w:rsidR="006A73E3">
        <w:t>Schutzgüter</w:t>
      </w:r>
      <w:r w:rsidR="006A73E3" w:rsidRPr="00F04637">
        <w:t xml:space="preserve"> und </w:t>
      </w:r>
      <w:r w:rsidR="006A73E3">
        <w:t>Schutzgut</w:t>
      </w:r>
      <w:r w:rsidR="006A73E3" w:rsidRPr="00F04637">
        <w:t xml:space="preserve">funktionen, </w:t>
      </w:r>
    </w:p>
    <w:p w14:paraId="298D7D1B" w14:textId="7DB26854" w:rsidR="006A73E3" w:rsidRDefault="006A73E3" w:rsidP="006A73E3">
      <w:pPr>
        <w:pStyle w:val="Aufzhlung1fortlnach0pt"/>
      </w:pPr>
      <w:r w:rsidRPr="00F04637">
        <w:t xml:space="preserve">Vorhaben </w:t>
      </w:r>
      <w:r>
        <w:t>/ technische Planung</w:t>
      </w:r>
      <w:r w:rsidR="00DA78B5">
        <w:t xml:space="preserve"> (in Farbe, alle </w:t>
      </w:r>
      <w:r w:rsidR="000A4374">
        <w:t>Flächen</w:t>
      </w:r>
      <w:r w:rsidR="00DA78B5">
        <w:t xml:space="preserve"> transparent, so dass Bestand ersichtlich</w:t>
      </w:r>
      <w:r w:rsidR="000A4374">
        <w:t xml:space="preserve"> bleibt</w:t>
      </w:r>
      <w:r w:rsidR="00DA78B5">
        <w:t>)</w:t>
      </w:r>
      <w:r>
        <w:t xml:space="preserve">, </w:t>
      </w:r>
      <w:r w:rsidR="00181A63" w:rsidRPr="00181A63">
        <w:t>Angabe Ausbaubeginn / Ausbauende und Bau-km</w:t>
      </w:r>
      <w:r w:rsidR="00181A63">
        <w:t>,</w:t>
      </w:r>
    </w:p>
    <w:p w14:paraId="173F9073" w14:textId="7A1991B9" w:rsidR="00644109" w:rsidRDefault="000A4374" w:rsidP="00F7262D">
      <w:pPr>
        <w:pStyle w:val="Aufzhlung1fortlnach0pt"/>
      </w:pPr>
      <w:r>
        <w:t xml:space="preserve">Darstellung der Begrünungs-, Vermeidungs-, Ausgleichs- und Ersatzmaßnahmen </w:t>
      </w:r>
      <w:r w:rsidR="008C69F9">
        <w:t>inkl. der Maßnahmen des Artenschutzes</w:t>
      </w:r>
      <w:r w:rsidR="00706493">
        <w:t xml:space="preserve">, </w:t>
      </w:r>
      <w:r w:rsidR="008C69F9">
        <w:t xml:space="preserve">aus Habitatschutzgründen </w:t>
      </w:r>
      <w:r w:rsidR="00706493">
        <w:t xml:space="preserve">des FB WRRL und des FB Klimaschutz </w:t>
      </w:r>
      <w:r>
        <w:t>mit Beschriftung</w:t>
      </w:r>
      <w:r w:rsidR="00525F93">
        <w:t>.</w:t>
      </w:r>
      <w:r w:rsidR="003F002B">
        <w:t xml:space="preserve"> Generell sollten für Maßnahmen nur ganze Flurstücke belegt werden. Die Abgrenzungen sind mit GIS-Programmen in die Maßnahmenpläne </w:t>
      </w:r>
      <w:r w:rsidR="00E93000">
        <w:t>darzustellen</w:t>
      </w:r>
      <w:r w:rsidR="003F002B">
        <w:t xml:space="preserve">. Dabei sind die Flächenangaben </w:t>
      </w:r>
      <w:r w:rsidR="00C3217F">
        <w:t>der Geometrie</w:t>
      </w:r>
      <w:r w:rsidR="003F002B">
        <w:t xml:space="preserve"> zu wählen, die dann auch in alle Bilanzierungen einfließen.</w:t>
      </w:r>
      <w:r w:rsidR="00FD0F49">
        <w:t xml:space="preserve"> Es sind nur „gerade Linie</w:t>
      </w:r>
      <w:r w:rsidR="003465F4">
        <w:t>n</w:t>
      </w:r>
      <w:r w:rsidR="00FD0F49">
        <w:t>“ zu zeichnen, keine „Wölkchendarstellungen“ für Gehölze oder „gezackelte“ Linien</w:t>
      </w:r>
      <w:r w:rsidR="00E93000">
        <w:t xml:space="preserve">). </w:t>
      </w:r>
      <w:r w:rsidR="00644109">
        <w:t xml:space="preserve">Einzelbäume, Baumgruppen/ -reihen, Streuobstwiesen sind </w:t>
      </w:r>
      <w:r w:rsidR="000E1A46">
        <w:t xml:space="preserve">bei den A- und E-Maßnahmen </w:t>
      </w:r>
      <w:r w:rsidR="00644109">
        <w:t xml:space="preserve">in der Karte als Einzelpunkte </w:t>
      </w:r>
      <w:r w:rsidR="003465F4">
        <w:t xml:space="preserve">mit den </w:t>
      </w:r>
      <w:r w:rsidR="00644109">
        <w:t>darunterliegenden Fläche getrennt darzustellen. Jeder einzelne Baum ist als Geometrie abzubilden.</w:t>
      </w:r>
      <w:r w:rsidR="003465F4">
        <w:t xml:space="preserve"> (Bei den Alleen, Baumgruppen/ -reihen werden die Flächen zur Berechnung in der integrierten Biotopbewertung benötigt.)</w:t>
      </w:r>
      <w:r w:rsidR="000E1A46">
        <w:t>. Zur Darstellung der Begrünungsmaßnahmen s. Kap. 6.2.1.</w:t>
      </w:r>
      <w:r w:rsidR="00BF10F2">
        <w:t>.</w:t>
      </w:r>
    </w:p>
    <w:p w14:paraId="0BE2561F" w14:textId="06C21EB0" w:rsidR="000A4374" w:rsidRDefault="000A4374" w:rsidP="006A73E3">
      <w:pPr>
        <w:pStyle w:val="Aufzhlung1fortlnach0pt"/>
      </w:pPr>
      <w:r>
        <w:t>Fette, rote Linien für Bautabuflächen, -zonen,</w:t>
      </w:r>
    </w:p>
    <w:p w14:paraId="601FEAA7" w14:textId="2DD35EBC" w:rsidR="000A4374" w:rsidRDefault="000A4374" w:rsidP="006A73E3">
      <w:pPr>
        <w:pStyle w:val="Aufzhlung1fortlnach0pt"/>
      </w:pPr>
      <w:r>
        <w:t>Farbige Schraffur der Entsieglungsflächen,</w:t>
      </w:r>
    </w:p>
    <w:p w14:paraId="7B8D7B25" w14:textId="163C4660" w:rsidR="000A4374" w:rsidRDefault="000A4374" w:rsidP="006A73E3">
      <w:pPr>
        <w:pStyle w:val="Aufzhlung1fortlnach0pt"/>
      </w:pPr>
      <w:r>
        <w:t>Erläuterung der Maßnahmen in „Textboxen“,</w:t>
      </w:r>
    </w:p>
    <w:p w14:paraId="4845A365" w14:textId="494A90C2" w:rsidR="006A73E3" w:rsidRPr="00181A63" w:rsidRDefault="006A73E3" w:rsidP="006A73E3">
      <w:pPr>
        <w:pStyle w:val="Aufzhlung1fortlnach0pt"/>
      </w:pPr>
      <w:r w:rsidRPr="00181A63">
        <w:t>Blattschnitte,</w:t>
      </w:r>
      <w:r w:rsidR="00DA78B5" w:rsidRPr="00181A63">
        <w:t xml:space="preserve"> ggf. Nordpfeil, Maßstabsbalken</w:t>
      </w:r>
      <w:r w:rsidR="000A4374" w:rsidRPr="00181A63">
        <w:t>,</w:t>
      </w:r>
      <w:r w:rsidR="00181A63" w:rsidRPr="00181A63">
        <w:t xml:space="preserve"> Stempel gemäß Vorlage LBM,</w:t>
      </w:r>
    </w:p>
    <w:p w14:paraId="3BDA6E37" w14:textId="37FFF2DD" w:rsidR="00181A63" w:rsidRPr="00181A63" w:rsidRDefault="00181A63" w:rsidP="006A73E3">
      <w:pPr>
        <w:pStyle w:val="Aufzhlung1fortlnach0pt"/>
      </w:pPr>
      <w:r w:rsidRPr="00181A63">
        <w:t>Legende mit allen Kategorien,</w:t>
      </w:r>
    </w:p>
    <w:p w14:paraId="48C67C36" w14:textId="77777777" w:rsidR="00181A63" w:rsidRPr="00181A63" w:rsidRDefault="006A73E3" w:rsidP="006A73E3">
      <w:pPr>
        <w:pStyle w:val="Aufzhlung1fortlnach0pt"/>
      </w:pPr>
      <w:r w:rsidRPr="00181A63">
        <w:t>Quellenangaben</w:t>
      </w:r>
    </w:p>
    <w:p w14:paraId="329A2A64" w14:textId="420556B6" w:rsidR="000839C0" w:rsidRDefault="00181A63" w:rsidP="006A73E3">
      <w:pPr>
        <w:pStyle w:val="Aufzhlung1fortlnach0pt"/>
      </w:pPr>
      <w:r w:rsidRPr="00181A63">
        <w:t>DIN A 4 Format faltbar</w:t>
      </w:r>
      <w:r w:rsidR="006A73E3" w:rsidRPr="00181A63">
        <w:t>.</w:t>
      </w:r>
    </w:p>
    <w:p w14:paraId="61DC5317" w14:textId="77777777" w:rsidR="000839C0" w:rsidRDefault="000839C0">
      <w:pPr>
        <w:spacing w:after="0" w:line="240" w:lineRule="auto"/>
        <w:jc w:val="left"/>
      </w:pPr>
      <w:r>
        <w:br w:type="page"/>
      </w:r>
    </w:p>
    <w:p w14:paraId="6AB522CF" w14:textId="77777777" w:rsidR="006A73E3" w:rsidRPr="00181A63" w:rsidRDefault="006A73E3" w:rsidP="000839C0">
      <w:pPr>
        <w:pStyle w:val="Aufzhlung1fortlnach0pt"/>
        <w:numPr>
          <w:ilvl w:val="0"/>
          <w:numId w:val="0"/>
        </w:numPr>
        <w:ind w:left="357"/>
      </w:pPr>
    </w:p>
    <w:p w14:paraId="44E067FB" w14:textId="77777777" w:rsidR="00B778D4" w:rsidRPr="003679AB" w:rsidRDefault="003679AB" w:rsidP="0031298B">
      <w:pPr>
        <w:pStyle w:val="berschrift3"/>
        <w:pageBreakBefore/>
        <w:spacing w:line="360" w:lineRule="auto"/>
        <w:ind w:left="1191" w:hanging="1191"/>
      </w:pPr>
      <w:bookmarkStart w:id="351" w:name="_Toc33721272"/>
      <w:bookmarkStart w:id="352" w:name="_Toc143588081"/>
      <w:r w:rsidRPr="003679AB">
        <w:t xml:space="preserve">Anlage </w:t>
      </w:r>
      <w:r w:rsidR="0020517E">
        <w:t>I</w:t>
      </w:r>
      <w:r w:rsidR="00196333">
        <w:t>I</w:t>
      </w:r>
      <w:r w:rsidR="003C5D81">
        <w:tab/>
      </w:r>
      <w:r w:rsidR="00B778D4" w:rsidRPr="003679AB">
        <w:t>Maßnahmen</w:t>
      </w:r>
      <w:bookmarkEnd w:id="351"/>
      <w:r w:rsidR="00CF25DF">
        <w:t>blätter</w:t>
      </w:r>
      <w:bookmarkEnd w:id="352"/>
    </w:p>
    <w:p w14:paraId="21C4FD2E" w14:textId="792BE685" w:rsidR="00710305" w:rsidRPr="00304C05" w:rsidRDefault="00710305" w:rsidP="00644B38">
      <w:pPr>
        <w:pStyle w:val="Textkrperaltt"/>
        <w:rPr>
          <w:b/>
        </w:rPr>
      </w:pPr>
      <w:r w:rsidRPr="00304C05">
        <w:rPr>
          <w:b/>
        </w:rPr>
        <w:t xml:space="preserve">Erläuterungen zur </w:t>
      </w:r>
      <w:r w:rsidR="009510BA">
        <w:rPr>
          <w:b/>
        </w:rPr>
        <w:t>Handhabung der Maßnahmenblätter</w:t>
      </w:r>
    </w:p>
    <w:p w14:paraId="3C4644EF" w14:textId="77777777" w:rsidR="00A344E2" w:rsidRDefault="00304C05" w:rsidP="00F7080D">
      <w:r w:rsidRPr="00F861CC">
        <w:t xml:space="preserve">Die vorliegenden </w:t>
      </w:r>
      <w:r w:rsidRPr="00AF4FEF">
        <w:t>Muster-Maßnahmenblätter LBP und LAP</w:t>
      </w:r>
      <w:r w:rsidRPr="00F861CC">
        <w:t xml:space="preserve"> sollen die</w:t>
      </w:r>
      <w:r>
        <w:t xml:space="preserve"> EDV-gerechte Eingabe der Daten ermöglichen. </w:t>
      </w:r>
    </w:p>
    <w:p w14:paraId="6BE368D0" w14:textId="3A1B16CB" w:rsidR="00F7080D" w:rsidRDefault="00F7080D" w:rsidP="00F7080D">
      <w:r>
        <w:t>Alle Eingabefelder sind – wo möglich – in ihrer Bezeichnung mit FLISTRA</w:t>
      </w:r>
      <w:r w:rsidRPr="00E31567">
        <w:rPr>
          <w:i/>
        </w:rPr>
        <w:t>neo</w:t>
      </w:r>
      <w:r>
        <w:t xml:space="preserve"> abgeglichen, so dass eine eindeutige Zuordnung bei der Datenübertragung gewährleistet ist</w:t>
      </w:r>
      <w:r w:rsidR="000A1EC8">
        <w:t>.</w:t>
      </w:r>
    </w:p>
    <w:p w14:paraId="77CC9BCD" w14:textId="4F5B64C7" w:rsidR="00F7080D" w:rsidRDefault="00304C05" w:rsidP="00304C05">
      <w:r w:rsidRPr="00304C05">
        <w:t xml:space="preserve">Über Pulldown-Menüs können künftig für viele Eingabefelder Einträge in den Maßnahmenblättern auf der Basis von hinterlegten Referenzlisten ausgefüllt werden. </w:t>
      </w:r>
      <w:r w:rsidR="00F7080D">
        <w:t>Mit den Referenzlisten werden Falschbezeichnungen und Freitexteingaben weitestgehend reduziert.</w:t>
      </w:r>
      <w:r w:rsidR="00F7080D" w:rsidRPr="00304C05">
        <w:t xml:space="preserve"> </w:t>
      </w:r>
      <w:r w:rsidR="003B7D36">
        <w:t>Der Zugriff auf hinterlegte Referenzlisten etc. ist gesperrt.</w:t>
      </w:r>
    </w:p>
    <w:p w14:paraId="2B057C75" w14:textId="2A06DC58" w:rsidR="00304C05" w:rsidRDefault="00304C05" w:rsidP="00304C05">
      <w:r w:rsidRPr="00304C05">
        <w:t>Beim Anwählen eines Eingabefeldes erscheinen kurze Eingabehinweise</w:t>
      </w:r>
      <w:r w:rsidR="003B7D36">
        <w:t xml:space="preserve"> und Kommentare als Hilfestellung für die Eingabe.</w:t>
      </w:r>
    </w:p>
    <w:p w14:paraId="0751C2EA" w14:textId="09E322FB" w:rsidR="003B7D36" w:rsidRDefault="003B7D36" w:rsidP="003B7D36">
      <w:pPr>
        <w:spacing w:before="120" w:after="120"/>
      </w:pPr>
      <w:r>
        <w:t>Farbgebung der Felder:</w:t>
      </w:r>
    </w:p>
    <w:p w14:paraId="46F453A0" w14:textId="77777777" w:rsidR="00181A63" w:rsidRDefault="00181A63" w:rsidP="003B7D36">
      <w:r>
        <w:rPr>
          <w:noProof/>
        </w:rPr>
        <w:drawing>
          <wp:inline distT="0" distB="0" distL="0" distR="0" wp14:anchorId="74DA6C9B" wp14:editId="7A8568CC">
            <wp:extent cx="2181225" cy="2962275"/>
            <wp:effectExtent l="0" t="0" r="9525" b="9525"/>
            <wp:docPr id="1344121196" name="Grafik 1344121196"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121196" name="Grafik 1344121196" descr="Ein Bild, das Text, Screenshot, Schrift, Zahl enthält.&#10;&#10;Automatisch generierte Beschreibung"/>
                    <pic:cNvPicPr/>
                  </pic:nvPicPr>
                  <pic:blipFill>
                    <a:blip r:embed="rId199"/>
                    <a:stretch>
                      <a:fillRect/>
                    </a:stretch>
                  </pic:blipFill>
                  <pic:spPr>
                    <a:xfrm>
                      <a:off x="0" y="0"/>
                      <a:ext cx="2181225" cy="2962275"/>
                    </a:xfrm>
                    <a:prstGeom prst="rect">
                      <a:avLst/>
                    </a:prstGeom>
                  </pic:spPr>
                </pic:pic>
              </a:graphicData>
            </a:graphic>
          </wp:inline>
        </w:drawing>
      </w:r>
    </w:p>
    <w:p w14:paraId="3A625EB8" w14:textId="74DE1931" w:rsidR="00C91F02" w:rsidRDefault="00C91F02" w:rsidP="00C91F02">
      <w:pPr>
        <w:rPr>
          <w:szCs w:val="22"/>
        </w:rPr>
      </w:pPr>
      <w:r>
        <w:rPr>
          <w:szCs w:val="22"/>
        </w:rPr>
        <w:t>Für jede Teilmaßnahme</w:t>
      </w:r>
      <w:r w:rsidR="00616D04">
        <w:rPr>
          <w:szCs w:val="22"/>
        </w:rPr>
        <w:t xml:space="preserve"> </w:t>
      </w:r>
      <w:r>
        <w:rPr>
          <w:szCs w:val="22"/>
        </w:rPr>
        <w:t>der V-, A-, E-Maßnahmen ist künftig ein Maßnahmenblatt zu erstellen. Es werden in einem Maßnahmenblatt alle Teilflächen einer Teilmaßnahme zusammengefasst</w:t>
      </w:r>
      <w:r w:rsidR="00562D4C">
        <w:rPr>
          <w:szCs w:val="22"/>
        </w:rPr>
        <w:t xml:space="preserve"> (s. auch AM 4 Fallbeispiel)</w:t>
      </w:r>
      <w:r>
        <w:rPr>
          <w:szCs w:val="22"/>
        </w:rPr>
        <w:t>.</w:t>
      </w:r>
    </w:p>
    <w:p w14:paraId="47C3145E" w14:textId="4AD167EC" w:rsidR="0074729E" w:rsidRDefault="0074729E" w:rsidP="00C91F02">
      <w:pPr>
        <w:rPr>
          <w:szCs w:val="22"/>
        </w:rPr>
      </w:pPr>
      <w:r>
        <w:rPr>
          <w:szCs w:val="22"/>
        </w:rPr>
        <w:t>Bei Streuobstwiesen sind 2 Maßnahmenblätter für 2 Teilmaßnahmen anzulegen (1 Blatt = 1 TM für die „Gehölz-Neuanlage“, 1 Blatt = 1 TM für die „Offenland Neuanlage“ / „Offenland Entwicklung“.</w:t>
      </w:r>
    </w:p>
    <w:p w14:paraId="42093DD0" w14:textId="07B36651" w:rsidR="0074729E" w:rsidRDefault="0074729E" w:rsidP="0074729E">
      <w:pPr>
        <w:rPr>
          <w:szCs w:val="22"/>
        </w:rPr>
      </w:pPr>
      <w:r>
        <w:rPr>
          <w:szCs w:val="22"/>
        </w:rPr>
        <w:t>Bei Gehölzstreifen / Ufergehölzen mit Saum sind auch 2 Maßnahmenblätter für 2 Teilmaßnahmen anzulegen (1 Blatt = 1 TM für die „Gehölz-Neuanlage“, 1 Blatt = 1 TM für die „Säume Neuanlage“ / „Säume Entwicklung“</w:t>
      </w:r>
      <w:r w:rsidR="00BA3BD8">
        <w:rPr>
          <w:szCs w:val="22"/>
        </w:rPr>
        <w:t>)</w:t>
      </w:r>
      <w:r>
        <w:rPr>
          <w:szCs w:val="22"/>
        </w:rPr>
        <w:t>.</w:t>
      </w:r>
    </w:p>
    <w:p w14:paraId="5C4C5ADA" w14:textId="06B93E8A" w:rsidR="00CA3803" w:rsidRDefault="00CA3803" w:rsidP="00616D04">
      <w:pPr>
        <w:rPr>
          <w:szCs w:val="22"/>
        </w:rPr>
      </w:pPr>
      <w:r w:rsidRPr="00616D04">
        <w:rPr>
          <w:szCs w:val="22"/>
        </w:rPr>
        <w:t>Baumreihen / Alleen an Straßen werden nur mit 1 TM geführt, da hier die Mahd der Ansaat der Flächen unter den Bäumen den Straßenmeistereien obliegt. Abseits der Straße sind 2 TM anzulegen.</w:t>
      </w:r>
    </w:p>
    <w:p w14:paraId="37A12C5B" w14:textId="421E05E5" w:rsidR="0074729E" w:rsidRDefault="0074729E" w:rsidP="00616D04">
      <w:pPr>
        <w:rPr>
          <w:szCs w:val="22"/>
        </w:rPr>
      </w:pPr>
      <w:r>
        <w:rPr>
          <w:szCs w:val="22"/>
        </w:rPr>
        <w:t>M</w:t>
      </w:r>
      <w:r w:rsidRPr="00616D04">
        <w:rPr>
          <w:szCs w:val="22"/>
        </w:rPr>
        <w:t xml:space="preserve">ehrere Pflanzflächen, die zu einer zusammenhängenden Maßnahmenfläche gehören, sind als eine TF zu behandeln. Nur bei einer räumlichen Trennung der gesamten Maßnahmenfläche (Feldwege, Straßen etc.) sind getrennte TF anzulegen. </w:t>
      </w:r>
    </w:p>
    <w:p w14:paraId="5E8CB8AD" w14:textId="77777777" w:rsidR="0074729E" w:rsidRDefault="0074729E" w:rsidP="00C91F02">
      <w:pPr>
        <w:rPr>
          <w:szCs w:val="22"/>
        </w:rPr>
      </w:pPr>
    </w:p>
    <w:p w14:paraId="4FB01220" w14:textId="115986E4" w:rsidR="000B0F0F" w:rsidRDefault="000B0F0F">
      <w:pPr>
        <w:spacing w:after="0" w:line="240" w:lineRule="auto"/>
        <w:jc w:val="left"/>
        <w:rPr>
          <w:szCs w:val="22"/>
        </w:rPr>
      </w:pPr>
    </w:p>
    <w:p w14:paraId="0B08F56E" w14:textId="418B4424" w:rsidR="001765CA" w:rsidRPr="000A1EC8" w:rsidRDefault="001765CA" w:rsidP="000A1EC8">
      <w:pPr>
        <w:pStyle w:val="Zwischenberschrift"/>
        <w:rPr>
          <w:u w:val="single"/>
        </w:rPr>
      </w:pPr>
      <w:r w:rsidRPr="000A1EC8">
        <w:rPr>
          <w:u w:val="single"/>
        </w:rPr>
        <w:t>LBP Maßnahmenblatt</w:t>
      </w:r>
      <w:r w:rsidR="002D4529" w:rsidRPr="000A1EC8">
        <w:rPr>
          <w:u w:val="single"/>
        </w:rPr>
        <w:t xml:space="preserve"> – Eingabefelder:</w:t>
      </w:r>
    </w:p>
    <w:p w14:paraId="2BE8A7EA" w14:textId="77777777" w:rsidR="000B0F0F" w:rsidRDefault="00AE449E" w:rsidP="000536D9">
      <w:pPr>
        <w:rPr>
          <w:b/>
          <w:szCs w:val="22"/>
        </w:rPr>
      </w:pPr>
      <w:r w:rsidRPr="00A654CD">
        <w:rPr>
          <w:b/>
          <w:szCs w:val="22"/>
        </w:rPr>
        <w:t>Projekttext</w:t>
      </w:r>
    </w:p>
    <w:p w14:paraId="1F24AEF1" w14:textId="5584446D" w:rsidR="003D3269" w:rsidRDefault="00A654CD" w:rsidP="000536D9">
      <w:pPr>
        <w:rPr>
          <w:szCs w:val="22"/>
        </w:rPr>
      </w:pPr>
      <w:r w:rsidRPr="00A654CD">
        <w:rPr>
          <w:szCs w:val="22"/>
        </w:rPr>
        <w:t xml:space="preserve">Hiermit ist </w:t>
      </w:r>
      <w:r w:rsidRPr="009C0218">
        <w:rPr>
          <w:szCs w:val="22"/>
        </w:rPr>
        <w:t>die</w:t>
      </w:r>
      <w:r w:rsidR="00AE449E" w:rsidRPr="009C0218">
        <w:rPr>
          <w:szCs w:val="22"/>
        </w:rPr>
        <w:t xml:space="preserve"> </w:t>
      </w:r>
      <w:r w:rsidR="003D3269" w:rsidRPr="009C0218">
        <w:rPr>
          <w:szCs w:val="22"/>
        </w:rPr>
        <w:t>Vorhaben</w:t>
      </w:r>
      <w:r w:rsidR="00301585" w:rsidRPr="009C0218">
        <w:rPr>
          <w:szCs w:val="22"/>
        </w:rPr>
        <w:t>- /</w:t>
      </w:r>
      <w:r w:rsidR="00C91040" w:rsidRPr="009C0218">
        <w:rPr>
          <w:szCs w:val="22"/>
        </w:rPr>
        <w:t xml:space="preserve"> </w:t>
      </w:r>
      <w:r w:rsidR="00301585" w:rsidRPr="009C0218">
        <w:rPr>
          <w:szCs w:val="22"/>
        </w:rPr>
        <w:t>Projekt</w:t>
      </w:r>
      <w:r w:rsidR="003D3269" w:rsidRPr="009C0218">
        <w:rPr>
          <w:szCs w:val="22"/>
        </w:rPr>
        <w:t>bezeichnung</w:t>
      </w:r>
      <w:r w:rsidRPr="009C0218">
        <w:rPr>
          <w:szCs w:val="22"/>
        </w:rPr>
        <w:t xml:space="preserve"> gemeint</w:t>
      </w:r>
      <w:r w:rsidR="00AE449E" w:rsidRPr="009C0218">
        <w:rPr>
          <w:szCs w:val="22"/>
        </w:rPr>
        <w:t xml:space="preserve">; zuerst Benennung der Straßenkategorie (B, L, K), dann 3-stellige Nummer, schließlich der Titel </w:t>
      </w:r>
      <w:r w:rsidR="002D4529" w:rsidRPr="004E0014">
        <w:rPr>
          <w:szCs w:val="22"/>
        </w:rPr>
        <w:t xml:space="preserve">des Vorhabens </w:t>
      </w:r>
      <w:r w:rsidR="00AE449E" w:rsidRPr="004E0014">
        <w:rPr>
          <w:szCs w:val="22"/>
        </w:rPr>
        <w:t>gleich den Genehmigungsunterlagen</w:t>
      </w:r>
      <w:r w:rsidR="00DA3AF0" w:rsidRPr="004E0014">
        <w:rPr>
          <w:szCs w:val="22"/>
        </w:rPr>
        <w:t>: z.B.</w:t>
      </w:r>
      <w:r w:rsidR="00AE449E" w:rsidRPr="004E0014">
        <w:rPr>
          <w:szCs w:val="22"/>
        </w:rPr>
        <w:t xml:space="preserve"> </w:t>
      </w:r>
      <w:r w:rsidR="00DA3AF0" w:rsidRPr="004E0014">
        <w:rPr>
          <w:szCs w:val="22"/>
        </w:rPr>
        <w:t>„</w:t>
      </w:r>
      <w:r w:rsidR="00AE449E" w:rsidRPr="001C1564">
        <w:rPr>
          <w:szCs w:val="22"/>
        </w:rPr>
        <w:t xml:space="preserve">B010 Ausbau zwischen </w:t>
      </w:r>
      <w:r w:rsidR="00A262B2" w:rsidRPr="001C1564">
        <w:rPr>
          <w:szCs w:val="22"/>
        </w:rPr>
        <w:t xml:space="preserve">Godramstein </w:t>
      </w:r>
      <w:r w:rsidR="00AE449E" w:rsidRPr="001C1564">
        <w:rPr>
          <w:szCs w:val="22"/>
        </w:rPr>
        <w:t xml:space="preserve">und </w:t>
      </w:r>
      <w:r w:rsidR="00A262B2" w:rsidRPr="001C1564">
        <w:rPr>
          <w:szCs w:val="22"/>
        </w:rPr>
        <w:t>Landau</w:t>
      </w:r>
      <w:r w:rsidR="00AE449E" w:rsidRPr="001C1564">
        <w:rPr>
          <w:szCs w:val="22"/>
        </w:rPr>
        <w:t>“</w:t>
      </w:r>
    </w:p>
    <w:p w14:paraId="0AC94128" w14:textId="77777777" w:rsidR="000B0F0F" w:rsidRPr="001C1564" w:rsidRDefault="000B0F0F" w:rsidP="000536D9">
      <w:pPr>
        <w:rPr>
          <w:szCs w:val="22"/>
        </w:rPr>
      </w:pPr>
    </w:p>
    <w:p w14:paraId="59513395" w14:textId="77777777" w:rsidR="000B0F0F" w:rsidRDefault="00C91F02" w:rsidP="00710305">
      <w:pPr>
        <w:rPr>
          <w:b/>
          <w:szCs w:val="22"/>
        </w:rPr>
      </w:pPr>
      <w:r w:rsidRPr="001C1564">
        <w:rPr>
          <w:b/>
          <w:szCs w:val="22"/>
        </w:rPr>
        <w:t>SAP-Nr.</w:t>
      </w:r>
    </w:p>
    <w:p w14:paraId="328734AA" w14:textId="4E41ECE1" w:rsidR="00C91F02" w:rsidRDefault="00AE449E" w:rsidP="00710305">
      <w:pPr>
        <w:rPr>
          <w:szCs w:val="22"/>
        </w:rPr>
      </w:pPr>
      <w:r w:rsidRPr="001C1564">
        <w:rPr>
          <w:szCs w:val="22"/>
        </w:rPr>
        <w:t xml:space="preserve">Angaben der </w:t>
      </w:r>
      <w:r w:rsidR="00035290" w:rsidRPr="001C1564">
        <w:rPr>
          <w:szCs w:val="22"/>
        </w:rPr>
        <w:t>10</w:t>
      </w:r>
      <w:r w:rsidRPr="001C1564">
        <w:rPr>
          <w:szCs w:val="22"/>
        </w:rPr>
        <w:t xml:space="preserve">-stelligen Nummer </w:t>
      </w:r>
      <w:r w:rsidR="00035290" w:rsidRPr="001C1564">
        <w:rPr>
          <w:szCs w:val="22"/>
        </w:rPr>
        <w:t xml:space="preserve">für das Vorhaben </w:t>
      </w:r>
      <w:r w:rsidRPr="001C1564">
        <w:rPr>
          <w:szCs w:val="22"/>
        </w:rPr>
        <w:t xml:space="preserve">aus SAP </w:t>
      </w:r>
      <w:r w:rsidR="006F1831" w:rsidRPr="001C1564">
        <w:rPr>
          <w:szCs w:val="22"/>
        </w:rPr>
        <w:t>(</w:t>
      </w:r>
      <w:r w:rsidRPr="001C1564">
        <w:rPr>
          <w:szCs w:val="22"/>
        </w:rPr>
        <w:t>beim LBM erfragen</w:t>
      </w:r>
      <w:r w:rsidR="006F1831" w:rsidRPr="001C1564">
        <w:rPr>
          <w:szCs w:val="22"/>
        </w:rPr>
        <w:t>)</w:t>
      </w:r>
      <w:r w:rsidR="00DA3AF0" w:rsidRPr="001C1564">
        <w:rPr>
          <w:szCs w:val="22"/>
        </w:rPr>
        <w:t>, z.B.</w:t>
      </w:r>
      <w:r w:rsidR="00D30B86" w:rsidRPr="001C1564">
        <w:rPr>
          <w:szCs w:val="22"/>
        </w:rPr>
        <w:t xml:space="preserve"> </w:t>
      </w:r>
      <w:r w:rsidR="00035290" w:rsidRPr="001C1564">
        <w:rPr>
          <w:szCs w:val="22"/>
        </w:rPr>
        <w:t>A</w:t>
      </w:r>
      <w:r w:rsidR="00224871" w:rsidRPr="001C1564">
        <w:rPr>
          <w:szCs w:val="22"/>
        </w:rPr>
        <w:t>.</w:t>
      </w:r>
      <w:r w:rsidR="00D30B86" w:rsidRPr="001C1564">
        <w:rPr>
          <w:szCs w:val="22"/>
        </w:rPr>
        <w:t>3</w:t>
      </w:r>
      <w:r w:rsidR="00035290" w:rsidRPr="001C1564">
        <w:rPr>
          <w:szCs w:val="22"/>
        </w:rPr>
        <w:t>3-2</w:t>
      </w:r>
      <w:r w:rsidR="00D30B86" w:rsidRPr="001C1564">
        <w:rPr>
          <w:szCs w:val="22"/>
        </w:rPr>
        <w:t>2-0003</w:t>
      </w:r>
      <w:r w:rsidR="00035290" w:rsidRPr="001C1564">
        <w:rPr>
          <w:szCs w:val="22"/>
        </w:rPr>
        <w:t>.01</w:t>
      </w:r>
      <w:r w:rsidR="006F1831" w:rsidRPr="001C1564">
        <w:rPr>
          <w:szCs w:val="22"/>
        </w:rPr>
        <w:t>:</w:t>
      </w:r>
      <w:r w:rsidR="00035290" w:rsidRPr="001C1564">
        <w:rPr>
          <w:szCs w:val="22"/>
        </w:rPr>
        <w:t xml:space="preserve"> A</w:t>
      </w:r>
      <w:r w:rsidR="00224871" w:rsidRPr="001C1564">
        <w:rPr>
          <w:szCs w:val="22"/>
        </w:rPr>
        <w:t>.</w:t>
      </w:r>
      <w:r w:rsidR="00035290" w:rsidRPr="001C1564">
        <w:rPr>
          <w:szCs w:val="22"/>
        </w:rPr>
        <w:t>33 = Amtsnummer; 22 = Jahr; 0003 = laufende Nummer; 01 = Kostenabschnitt</w:t>
      </w:r>
    </w:p>
    <w:p w14:paraId="33195466" w14:textId="77777777" w:rsidR="000B0F0F" w:rsidRPr="001C1564" w:rsidRDefault="000B0F0F" w:rsidP="00710305">
      <w:pPr>
        <w:rPr>
          <w:szCs w:val="22"/>
        </w:rPr>
      </w:pPr>
    </w:p>
    <w:p w14:paraId="68B45814" w14:textId="77777777" w:rsidR="000B0F0F" w:rsidRDefault="00C91040" w:rsidP="00C91040">
      <w:pPr>
        <w:rPr>
          <w:b/>
          <w:szCs w:val="22"/>
        </w:rPr>
      </w:pPr>
      <w:r w:rsidRPr="009C0218">
        <w:rPr>
          <w:b/>
          <w:szCs w:val="22"/>
        </w:rPr>
        <w:t>Bau-km</w:t>
      </w:r>
    </w:p>
    <w:p w14:paraId="0602BD21" w14:textId="52294110" w:rsidR="00C91040" w:rsidRDefault="00C91040" w:rsidP="00C91040">
      <w:pPr>
        <w:rPr>
          <w:szCs w:val="22"/>
        </w:rPr>
      </w:pPr>
      <w:r w:rsidRPr="009C0218">
        <w:rPr>
          <w:szCs w:val="22"/>
        </w:rPr>
        <w:t>hier Angabe der Bau-km</w:t>
      </w:r>
      <w:r w:rsidRPr="0043460D">
        <w:rPr>
          <w:szCs w:val="22"/>
        </w:rPr>
        <w:t xml:space="preserve"> des Vorhabens, ggf. Netzknoten angeben</w:t>
      </w:r>
    </w:p>
    <w:p w14:paraId="1324C3C4" w14:textId="77777777" w:rsidR="000B0F0F" w:rsidRPr="0043460D" w:rsidRDefault="000B0F0F" w:rsidP="00C91040">
      <w:pPr>
        <w:rPr>
          <w:szCs w:val="22"/>
        </w:rPr>
      </w:pPr>
    </w:p>
    <w:p w14:paraId="07368B8B" w14:textId="77777777" w:rsidR="000B0F0F" w:rsidRDefault="00C91F02" w:rsidP="000A1EC8">
      <w:pPr>
        <w:pStyle w:val="Textkrper"/>
        <w:keepNext/>
        <w:keepLines/>
        <w:rPr>
          <w:b/>
          <w:szCs w:val="22"/>
        </w:rPr>
      </w:pPr>
      <w:r w:rsidRPr="00C12236">
        <w:rPr>
          <w:b/>
          <w:szCs w:val="22"/>
        </w:rPr>
        <w:t>Bezeichnung der Maßnahme</w:t>
      </w:r>
    </w:p>
    <w:p w14:paraId="4E925E28" w14:textId="2C05A656" w:rsidR="002D4529" w:rsidRDefault="00871A0C" w:rsidP="000A1EC8">
      <w:pPr>
        <w:pStyle w:val="Textkrper"/>
        <w:keepNext/>
        <w:keepLines/>
      </w:pPr>
      <w:r>
        <w:t>Die Maßnahmenbezeichnung soll so konkret wie möglich formuliert werden, sie soll kurz und eindeutig die durchzuführende Maßnahme benennen. Es sind keine allgemeinen Formulierungen zu verwenden wie z.B. „Optimierung von Biotopen“</w:t>
      </w:r>
      <w:r w:rsidR="002D4529">
        <w:t>.</w:t>
      </w:r>
      <w:r>
        <w:t xml:space="preserve"> </w:t>
      </w:r>
      <w:r w:rsidR="002D4529">
        <w:t>Die Bezeichnung</w:t>
      </w:r>
      <w:r>
        <w:t xml:space="preserve"> hat sich an der Teilmaßnahmenart </w:t>
      </w:r>
      <w:r w:rsidR="002D4529">
        <w:t xml:space="preserve">(s.u.) </w:t>
      </w:r>
      <w:r>
        <w:t xml:space="preserve">zu orientieren (z.B. Neuanlage eines Gehölzes). </w:t>
      </w:r>
    </w:p>
    <w:p w14:paraId="4A23A595" w14:textId="77777777" w:rsidR="000B0F0F" w:rsidRDefault="000B0F0F" w:rsidP="000A1EC8">
      <w:pPr>
        <w:pStyle w:val="Textkrper"/>
        <w:keepNext/>
        <w:keepLines/>
      </w:pPr>
    </w:p>
    <w:p w14:paraId="071DFC1A" w14:textId="77777777" w:rsidR="000B0F0F" w:rsidRDefault="00467E95" w:rsidP="000A1EC8">
      <w:pPr>
        <w:keepNext/>
        <w:keepLines/>
        <w:spacing w:after="120"/>
        <w:rPr>
          <w:szCs w:val="22"/>
        </w:rPr>
      </w:pPr>
      <w:r w:rsidRPr="00304C05">
        <w:rPr>
          <w:b/>
          <w:szCs w:val="22"/>
        </w:rPr>
        <w:t>Maßnahmenkennung</w:t>
      </w:r>
    </w:p>
    <w:p w14:paraId="207EC8F1" w14:textId="129D052C" w:rsidR="00C91F02" w:rsidRDefault="00710305" w:rsidP="000A1EC8">
      <w:pPr>
        <w:keepNext/>
        <w:keepLines/>
        <w:spacing w:after="120"/>
        <w:rPr>
          <w:szCs w:val="22"/>
        </w:rPr>
      </w:pPr>
      <w:r>
        <w:rPr>
          <w:szCs w:val="22"/>
        </w:rPr>
        <w:t xml:space="preserve">Die Maßnahmenkennung (Maßnahmennummer) entspricht </w:t>
      </w:r>
      <w:r w:rsidR="00EE6CB3">
        <w:rPr>
          <w:szCs w:val="22"/>
        </w:rPr>
        <w:t xml:space="preserve">der </w:t>
      </w:r>
      <w:r>
        <w:rPr>
          <w:szCs w:val="22"/>
        </w:rPr>
        <w:t>Nomenklatur</w:t>
      </w:r>
      <w:r w:rsidR="00C35BA6">
        <w:rPr>
          <w:szCs w:val="22"/>
        </w:rPr>
        <w:t xml:space="preserve"> gemäß Kap. </w:t>
      </w:r>
      <w:r w:rsidR="00FA03F6">
        <w:rPr>
          <w:szCs w:val="22"/>
        </w:rPr>
        <w:fldChar w:fldCharType="begin"/>
      </w:r>
      <w:r w:rsidR="00FA03F6">
        <w:rPr>
          <w:szCs w:val="22"/>
        </w:rPr>
        <w:instrText xml:space="preserve"> REF _Ref143591413 \r \h </w:instrText>
      </w:r>
      <w:r w:rsidR="00FA03F6">
        <w:rPr>
          <w:szCs w:val="22"/>
        </w:rPr>
      </w:r>
      <w:r w:rsidR="00FA03F6">
        <w:rPr>
          <w:szCs w:val="22"/>
        </w:rPr>
        <w:fldChar w:fldCharType="separate"/>
      </w:r>
      <w:r w:rsidR="00E24AB8">
        <w:rPr>
          <w:szCs w:val="22"/>
        </w:rPr>
        <w:t>6.6.1</w:t>
      </w:r>
      <w:r w:rsidR="00FA03F6">
        <w:rPr>
          <w:szCs w:val="22"/>
        </w:rPr>
        <w:fldChar w:fldCharType="end"/>
      </w:r>
      <w:r>
        <w:rPr>
          <w:szCs w:val="22"/>
        </w:rPr>
        <w:t xml:space="preserve">. </w:t>
      </w:r>
      <w:r w:rsidR="002D4529">
        <w:rPr>
          <w:szCs w:val="22"/>
        </w:rPr>
        <w:t>Sie wird nach Auswahl der nachfolgenden Punkte im Formular automatisch erzeugt:</w:t>
      </w:r>
    </w:p>
    <w:p w14:paraId="58954C94" w14:textId="1E7952EE" w:rsidR="00C12236" w:rsidRDefault="00C91F02" w:rsidP="000A1EC8">
      <w:pPr>
        <w:pStyle w:val="Aufzhlung1fortlnach6pt"/>
      </w:pPr>
      <w:r w:rsidRPr="00C12236">
        <w:t xml:space="preserve">Zunächst ist unter </w:t>
      </w:r>
      <w:r w:rsidRPr="00C12236">
        <w:rPr>
          <w:b/>
        </w:rPr>
        <w:t>„Nr. der Einzelmaßnahme“</w:t>
      </w:r>
      <w:r w:rsidRPr="00C12236">
        <w:t xml:space="preserve"> die entsprechende Zahl einzugeben. A und E Maßnahmen werden</w:t>
      </w:r>
      <w:r w:rsidR="00C12236" w:rsidRPr="00C12236">
        <w:t xml:space="preserve"> </w:t>
      </w:r>
      <w:r w:rsidRPr="00C12236">
        <w:t xml:space="preserve">fortlaufend </w:t>
      </w:r>
      <w:r w:rsidRPr="000A1EC8">
        <w:t>durchnummeriert (01 A, 02 E, 03 A, 04 A, 05 E…). Ein „0“ ist immer zwecks besserer Sortierung in FLISTRA</w:t>
      </w:r>
      <w:r w:rsidRPr="000A1EC8">
        <w:rPr>
          <w:i/>
        </w:rPr>
        <w:t>neo</w:t>
      </w:r>
      <w:r w:rsidRPr="000A1EC8">
        <w:t xml:space="preserve"> voranzustellen.</w:t>
      </w:r>
      <w:r w:rsidR="00304C05" w:rsidRPr="000A1EC8">
        <w:t xml:space="preserve"> Vermeidungsmaßnahmen werden in sich fortlaufend durchnummeriert: </w:t>
      </w:r>
      <w:r w:rsidR="000A1EC8" w:rsidRPr="000A1EC8">
        <w:t>0</w:t>
      </w:r>
      <w:r w:rsidR="00304C05" w:rsidRPr="000A1EC8">
        <w:t xml:space="preserve">1 V, </w:t>
      </w:r>
      <w:r w:rsidR="000A1EC8" w:rsidRPr="000A1EC8">
        <w:t>0</w:t>
      </w:r>
      <w:r w:rsidR="00304C05" w:rsidRPr="000A1EC8">
        <w:t>2 V</w:t>
      </w:r>
      <w:r w:rsidR="00304C05" w:rsidRPr="000A1EC8">
        <w:rPr>
          <w:vertAlign w:val="subscript"/>
        </w:rPr>
        <w:t>FFH-S</w:t>
      </w:r>
      <w:r w:rsidR="00304C05" w:rsidRPr="000A1EC8">
        <w:t xml:space="preserve">, </w:t>
      </w:r>
      <w:r w:rsidR="000A1EC8" w:rsidRPr="000A1EC8">
        <w:t>0</w:t>
      </w:r>
      <w:r w:rsidR="00304C05" w:rsidRPr="000A1EC8">
        <w:t xml:space="preserve">3 V. </w:t>
      </w:r>
      <w:r w:rsidR="000A1EC8" w:rsidRPr="000A1EC8">
        <w:t>A</w:t>
      </w:r>
      <w:r w:rsidR="00304C05" w:rsidRPr="000A1EC8">
        <w:t xml:space="preserve">uch hier </w:t>
      </w:r>
      <w:r w:rsidR="000A1EC8" w:rsidRPr="000A1EC8">
        <w:t xml:space="preserve">wird </w:t>
      </w:r>
      <w:r w:rsidR="00304C05" w:rsidRPr="000A1EC8">
        <w:t>eine „0“ zwecks besserer Sortierung in FLISTRA</w:t>
      </w:r>
      <w:r w:rsidR="00304C05" w:rsidRPr="000A1EC8">
        <w:rPr>
          <w:i/>
        </w:rPr>
        <w:t>neo</w:t>
      </w:r>
      <w:r w:rsidR="00304C05" w:rsidRPr="000A1EC8">
        <w:t xml:space="preserve"> voranzustellen.</w:t>
      </w:r>
      <w:r w:rsidR="00304C05" w:rsidRPr="00C12236">
        <w:t xml:space="preserve"> (</w:t>
      </w:r>
      <w:r w:rsidR="000A1EC8">
        <w:t>I</w:t>
      </w:r>
      <w:r w:rsidR="00304C05" w:rsidRPr="00C12236">
        <w:t>n FLISTRA</w:t>
      </w:r>
      <w:r w:rsidR="00304C05" w:rsidRPr="00C12236">
        <w:rPr>
          <w:i/>
        </w:rPr>
        <w:t>neo</w:t>
      </w:r>
      <w:r w:rsidR="00304C05" w:rsidRPr="00C12236">
        <w:t xml:space="preserve"> </w:t>
      </w:r>
      <w:r w:rsidR="000A1EC8">
        <w:t xml:space="preserve">werden </w:t>
      </w:r>
      <w:r w:rsidR="00304C05" w:rsidRPr="00C12236">
        <w:t>nur die V-Maßnahmen eingegeben, die einer Herstellung bzw. dauerhaften Unterhaltung unterliegen</w:t>
      </w:r>
      <w:r w:rsidR="00C12236">
        <w:t>)</w:t>
      </w:r>
      <w:r w:rsidR="00304C05" w:rsidRPr="00C12236">
        <w:t>.</w:t>
      </w:r>
      <w:r w:rsidR="00C12236">
        <w:t xml:space="preserve"> Die Maßnahmenbezeichnungen sind in allen Ebenen zwecks eindeutiger Identifizierung gleich zu formulieren: LBP Text, Pläne, Eingriffs-/Ausgleichstabelle, Maßnahmenblätter, LAP (Landschaftspflegerische Ausführungsplanung), Ausschreibung, Herstellung, Unterhaltung, </w:t>
      </w:r>
      <w:r w:rsidR="00C12236" w:rsidRPr="00587EE7">
        <w:t>FLISTRA</w:t>
      </w:r>
      <w:r w:rsidR="00C12236" w:rsidRPr="00587EE7">
        <w:rPr>
          <w:i/>
        </w:rPr>
        <w:t>neo</w:t>
      </w:r>
      <w:r w:rsidR="00C12236">
        <w:t>.</w:t>
      </w:r>
    </w:p>
    <w:p w14:paraId="7A7D954C" w14:textId="6FF1B8F8" w:rsidR="00E53E44" w:rsidRDefault="00E53E44" w:rsidP="000A1EC8">
      <w:pPr>
        <w:pStyle w:val="Aufzhlung1fortlnach6pt"/>
      </w:pPr>
      <w:r w:rsidRPr="00E53E44">
        <w:rPr>
          <w:b/>
        </w:rPr>
        <w:t>Maßnahmenart</w:t>
      </w:r>
      <w:r w:rsidR="00301585" w:rsidRPr="00E53E44">
        <w:rPr>
          <w:b/>
        </w:rPr>
        <w:t>:</w:t>
      </w:r>
      <w:r w:rsidR="00301585">
        <w:t xml:space="preserve"> = Maßnahme</w:t>
      </w:r>
      <w:r w:rsidR="000A1EC8">
        <w:t>n</w:t>
      </w:r>
      <w:r w:rsidR="00301585">
        <w:t xml:space="preserve">typ; </w:t>
      </w:r>
      <w:r>
        <w:t>Hier sind die Kürzel für A = Ausgleichs-, E = Ersatz- und V = Vermeidungsmaßnahme auszuwählen.</w:t>
      </w:r>
    </w:p>
    <w:p w14:paraId="11EB3850" w14:textId="6076CD67" w:rsidR="00710305" w:rsidRDefault="0060217A" w:rsidP="000A1EC8">
      <w:pPr>
        <w:pStyle w:val="Aufzhlung1fortlnach6pt"/>
      </w:pPr>
      <w:r w:rsidRPr="0060217A">
        <w:rPr>
          <w:b/>
        </w:rPr>
        <w:t>Index:</w:t>
      </w:r>
      <w:r>
        <w:t xml:space="preserve"> Als Index können CEF </w:t>
      </w:r>
      <w:r w:rsidRPr="008762AD">
        <w:t>(</w:t>
      </w:r>
      <w:r w:rsidRPr="008762AD">
        <w:rPr>
          <w:rFonts w:cs="Arial"/>
          <w:iCs/>
          <w:color w:val="202122"/>
          <w:sz w:val="21"/>
          <w:szCs w:val="21"/>
          <w:shd w:val="clear" w:color="auto" w:fill="FFFFFF"/>
        </w:rPr>
        <w:t>continuous ecological functionality-measures</w:t>
      </w:r>
      <w:r>
        <w:rPr>
          <w:rFonts w:cs="Arial"/>
          <w:iCs/>
          <w:color w:val="202122"/>
          <w:sz w:val="21"/>
          <w:szCs w:val="21"/>
          <w:shd w:val="clear" w:color="auto" w:fill="FFFFFF"/>
        </w:rPr>
        <w:t xml:space="preserve"> - </w:t>
      </w:r>
      <w:r w:rsidRPr="008762AD">
        <w:rPr>
          <w:rFonts w:cs="Arial"/>
          <w:color w:val="202122"/>
          <w:sz w:val="21"/>
          <w:szCs w:val="21"/>
          <w:shd w:val="clear" w:color="auto" w:fill="FFFFFF"/>
        </w:rPr>
        <w:t xml:space="preserve">vorgezogene </w:t>
      </w:r>
      <w:r w:rsidRPr="0046360A">
        <w:t xml:space="preserve">funktionserhaltende Maßnahme </w:t>
      </w:r>
      <w:r w:rsidR="002D234B">
        <w:t xml:space="preserve">des </w:t>
      </w:r>
      <w:r>
        <w:t>FB Artenschutz), FCS (</w:t>
      </w:r>
      <w:r>
        <w:rPr>
          <w:rFonts w:cs="Arial"/>
          <w:color w:val="202124"/>
          <w:shd w:val="clear" w:color="auto" w:fill="FFFFFF"/>
        </w:rPr>
        <w:t>favorable conservation status -</w:t>
      </w:r>
      <w:r>
        <w:t xml:space="preserve"> Maßnahme zur Sicherung eines günstigen Erhaltungszustandes </w:t>
      </w:r>
      <w:r w:rsidR="002D234B">
        <w:t xml:space="preserve">des </w:t>
      </w:r>
      <w:r>
        <w:t xml:space="preserve">FB Artenschutz), FFH-S (Schadensbegrenzungsmaßnahme der FFH-Verträglichkeitsstudie), FFH-K (Kohärenzsicherungsmaßnahme der FFH-Verträglichkeitsstudie) gewählt werden. </w:t>
      </w:r>
      <w:r w:rsidR="00710305" w:rsidRPr="00304C05">
        <w:t>Eine Tiefstellung der Indices ist in dem Excel-Formular</w:t>
      </w:r>
      <w:r w:rsidR="00C35BA6" w:rsidRPr="00304C05">
        <w:t xml:space="preserve"> </w:t>
      </w:r>
      <w:r w:rsidR="00710305" w:rsidRPr="00304C05">
        <w:t>wie auch in FLISTRA</w:t>
      </w:r>
      <w:r w:rsidR="00710305" w:rsidRPr="00E53E44">
        <w:t>neo</w:t>
      </w:r>
      <w:r w:rsidR="00710305" w:rsidRPr="00304C05">
        <w:t xml:space="preserve"> nicht möglich, so dass es künftig 2 Layouts zu den Maßnahmennummern geben wird: Leitfaden LBP: 01 A</w:t>
      </w:r>
      <w:r w:rsidR="00710305" w:rsidRPr="00090071">
        <w:rPr>
          <w:vertAlign w:val="subscript"/>
        </w:rPr>
        <w:t>CEF</w:t>
      </w:r>
      <w:r w:rsidR="00710305" w:rsidRPr="00304C05">
        <w:t xml:space="preserve"> 1/1</w:t>
      </w:r>
      <w:r w:rsidR="002D234B">
        <w:t>;</w:t>
      </w:r>
      <w:r w:rsidR="00710305" w:rsidRPr="00304C05">
        <w:t xml:space="preserve"> Maßnahmenblätter und FLISTRA</w:t>
      </w:r>
      <w:r w:rsidR="00710305" w:rsidRPr="00E53E44">
        <w:t>neo</w:t>
      </w:r>
      <w:r w:rsidR="00710305" w:rsidRPr="00304C05">
        <w:t xml:space="preserve"> 01 A CEF 1/1.</w:t>
      </w:r>
    </w:p>
    <w:p w14:paraId="4820316C" w14:textId="53FD6722" w:rsidR="00A07073" w:rsidRPr="00A07073" w:rsidRDefault="0060217A" w:rsidP="000A1EC8">
      <w:pPr>
        <w:pStyle w:val="Aufzhlung1fortlnach6pt"/>
      </w:pPr>
      <w:r w:rsidRPr="00A07073">
        <w:rPr>
          <w:b/>
        </w:rPr>
        <w:t>Nr. der Teilmaßnahme</w:t>
      </w:r>
      <w:r w:rsidR="00A07073" w:rsidRPr="00A07073">
        <w:rPr>
          <w:b/>
        </w:rPr>
        <w:t xml:space="preserve"> und Nr.</w:t>
      </w:r>
      <w:r w:rsidR="00A07073" w:rsidRPr="00A07073">
        <w:t xml:space="preserve"> </w:t>
      </w:r>
      <w:r w:rsidR="00A07073" w:rsidRPr="00A07073">
        <w:rPr>
          <w:b/>
        </w:rPr>
        <w:t xml:space="preserve">der Teilfläche: </w:t>
      </w:r>
      <w:r w:rsidR="00A07073" w:rsidRPr="00A07073">
        <w:t>Die Maßnahmennummer muss durch eine Zahl für die jeweilige Teilmaßnahme (TM vor dem Schrägstrich) und die jeweilige Teilfläche (TF nach dem Schrägstrich) ergänzt werden (01 A 1/1). So erhält jede Teilmaßnahme und -fläche eine eindeutige Nummerierung. Auch eine Maßnahme mit nur 1 Teilfläche und nur 1 Teilmaßnahme erhält die Bezeichnung 01 A 1/1.</w:t>
      </w:r>
    </w:p>
    <w:p w14:paraId="5694CDEF" w14:textId="63CEC9E8" w:rsidR="0060217A" w:rsidRDefault="0060217A" w:rsidP="000A1EC8">
      <w:pPr>
        <w:pStyle w:val="Aufzhlung1schlussnach12pt"/>
      </w:pPr>
      <w:r>
        <w:rPr>
          <w:b/>
        </w:rPr>
        <w:t>Anzahl der Teilflächen:</w:t>
      </w:r>
      <w:r w:rsidR="00A07073">
        <w:rPr>
          <w:b/>
        </w:rPr>
        <w:t xml:space="preserve"> </w:t>
      </w:r>
      <w:r w:rsidR="00A07073" w:rsidRPr="00A07073">
        <w:t>Angabe der Gesamtanzahl an Teilflächen</w:t>
      </w:r>
      <w:r w:rsidR="00E702F6">
        <w:t>. Eine Maßnahme kann unterschiedlich viele Teilflächen haben bei nur 1 Teilmaßnahmenart. Z.B. Teilmaßnahmen Gehölz Neuanlage auf vier verschiedenen Teilflächen, da hier die Flächen flurstücksgenau abgegrenzt wurden und in der Landschaft durch Wegeparzellen voneinander getrennt sind. Sind Maßnahmen gleicher Teilmaßnahmenart räumlich weit distanziert voreinander, so sind daraus eigene Maßnahmen zu bilden.</w:t>
      </w:r>
      <w:r w:rsidR="00BA3BD8">
        <w:t xml:space="preserve"> Ist nur 1 Teilfläche vorhanden, dann wird das Feld nicht ausgefüllt!</w:t>
      </w:r>
    </w:p>
    <w:p w14:paraId="1661A07D" w14:textId="77777777" w:rsidR="000B0F0F" w:rsidRPr="00D51F92" w:rsidRDefault="000B0F0F" w:rsidP="009510BA">
      <w:pPr>
        <w:pStyle w:val="Textkrper"/>
      </w:pPr>
    </w:p>
    <w:p w14:paraId="3C8269E8" w14:textId="77777777" w:rsidR="000B0F0F" w:rsidRDefault="00BC6D32" w:rsidP="00E53E44">
      <w:pPr>
        <w:spacing w:after="120"/>
        <w:rPr>
          <w:szCs w:val="22"/>
        </w:rPr>
      </w:pPr>
      <w:r w:rsidRPr="004E0014">
        <w:rPr>
          <w:b/>
          <w:szCs w:val="22"/>
        </w:rPr>
        <w:t>Projektträger</w:t>
      </w:r>
    </w:p>
    <w:p w14:paraId="7E958F05" w14:textId="343E81E8" w:rsidR="00BC6D32" w:rsidRDefault="00301585" w:rsidP="00E53E44">
      <w:pPr>
        <w:spacing w:after="120"/>
        <w:rPr>
          <w:szCs w:val="22"/>
        </w:rPr>
      </w:pPr>
      <w:r w:rsidRPr="004E0014">
        <w:rPr>
          <w:szCs w:val="22"/>
        </w:rPr>
        <w:t>= Vorhabenträger</w:t>
      </w:r>
      <w:r w:rsidR="00E67531" w:rsidRPr="004E0014">
        <w:rPr>
          <w:szCs w:val="22"/>
        </w:rPr>
        <w:t xml:space="preserve"> (i.d.R. auch der Baulastträger)</w:t>
      </w:r>
      <w:r w:rsidR="00BC6D32" w:rsidRPr="004E0014">
        <w:rPr>
          <w:szCs w:val="22"/>
        </w:rPr>
        <w:t>: Bund, Land, Kreis</w:t>
      </w:r>
      <w:r w:rsidR="00591795" w:rsidRPr="004E0014">
        <w:rPr>
          <w:szCs w:val="22"/>
        </w:rPr>
        <w:t>,</w:t>
      </w:r>
      <w:r w:rsidR="00BC6D32" w:rsidRPr="004E0014">
        <w:rPr>
          <w:szCs w:val="22"/>
        </w:rPr>
        <w:t xml:space="preserve"> kommunaler Träger</w:t>
      </w:r>
    </w:p>
    <w:p w14:paraId="7D1DD5DA" w14:textId="77777777" w:rsidR="000B0F0F" w:rsidRPr="004E0014" w:rsidRDefault="000B0F0F" w:rsidP="00E53E44">
      <w:pPr>
        <w:spacing w:after="120"/>
        <w:rPr>
          <w:szCs w:val="22"/>
        </w:rPr>
      </w:pPr>
    </w:p>
    <w:p w14:paraId="5660FB0C" w14:textId="77777777" w:rsidR="000B0F0F" w:rsidRDefault="00BC6D32" w:rsidP="00E53E44">
      <w:pPr>
        <w:spacing w:after="120"/>
        <w:rPr>
          <w:b/>
          <w:szCs w:val="22"/>
        </w:rPr>
      </w:pPr>
      <w:r w:rsidRPr="001C1564">
        <w:rPr>
          <w:b/>
          <w:szCs w:val="22"/>
        </w:rPr>
        <w:t>Behördenkennzeichen</w:t>
      </w:r>
    </w:p>
    <w:p w14:paraId="76DED5DE" w14:textId="5D0A6863" w:rsidR="00BC6D32" w:rsidRDefault="00BC6D32" w:rsidP="00E53E44">
      <w:pPr>
        <w:spacing w:after="120"/>
        <w:rPr>
          <w:szCs w:val="22"/>
        </w:rPr>
      </w:pPr>
      <w:r w:rsidRPr="001C1564">
        <w:rPr>
          <w:szCs w:val="22"/>
        </w:rPr>
        <w:t xml:space="preserve">Amtsnummer </w:t>
      </w:r>
      <w:r w:rsidR="00957503">
        <w:rPr>
          <w:szCs w:val="22"/>
        </w:rPr>
        <w:t xml:space="preserve">und Benennung </w:t>
      </w:r>
      <w:r w:rsidRPr="001C1564">
        <w:rPr>
          <w:szCs w:val="22"/>
        </w:rPr>
        <w:t>der einzelnen LBM Regionalstelle</w:t>
      </w:r>
    </w:p>
    <w:p w14:paraId="4B14C453" w14:textId="77777777" w:rsidR="000B0F0F" w:rsidRPr="001C1564" w:rsidRDefault="000B0F0F" w:rsidP="00E53E44">
      <w:pPr>
        <w:spacing w:after="120"/>
        <w:rPr>
          <w:szCs w:val="22"/>
        </w:rPr>
      </w:pPr>
    </w:p>
    <w:p w14:paraId="4338240F" w14:textId="73538643" w:rsidR="00F453D3" w:rsidRDefault="005E20DE" w:rsidP="00710305">
      <w:r w:rsidRPr="001C1564">
        <w:rPr>
          <w:b/>
          <w:szCs w:val="22"/>
        </w:rPr>
        <w:t>LBP-</w:t>
      </w:r>
      <w:r w:rsidRPr="004E0014">
        <w:rPr>
          <w:b/>
          <w:szCs w:val="22"/>
        </w:rPr>
        <w:t xml:space="preserve">Maßnahmenübersichtsplan (i.d.R. </w:t>
      </w:r>
      <w:r w:rsidRPr="004E0014">
        <w:rPr>
          <w:b/>
        </w:rPr>
        <w:t>1 : 5.000 bis 1 : 25.000), Unterlage Nr.</w:t>
      </w:r>
      <w:r w:rsidRPr="004E0014">
        <w:t xml:space="preserve"> </w:t>
      </w:r>
    </w:p>
    <w:p w14:paraId="0973BDBB" w14:textId="338DE466" w:rsidR="005E20DE" w:rsidRDefault="005E20DE" w:rsidP="00710305">
      <w:r w:rsidRPr="004E0014">
        <w:t>Hier Eingabe der Unterlagennummer gemäß RE 2012 und dem Verzeichnis der Planfeststellungs</w:t>
      </w:r>
      <w:r w:rsidR="00E013B2" w:rsidRPr="004E0014">
        <w:t>- / Genehmigungs</w:t>
      </w:r>
      <w:r w:rsidRPr="001C1564">
        <w:t>unterlagen.</w:t>
      </w:r>
    </w:p>
    <w:p w14:paraId="657FECA0" w14:textId="77777777" w:rsidR="00F453D3" w:rsidRPr="001C1564" w:rsidRDefault="00F453D3" w:rsidP="00710305">
      <w:pPr>
        <w:rPr>
          <w:szCs w:val="22"/>
        </w:rPr>
      </w:pPr>
    </w:p>
    <w:p w14:paraId="5C8ECDA9" w14:textId="2FE98DCB" w:rsidR="00F453D3" w:rsidRDefault="005E20DE" w:rsidP="005E20DE">
      <w:pPr>
        <w:rPr>
          <w:b/>
        </w:rPr>
      </w:pPr>
      <w:r w:rsidRPr="001C1564">
        <w:rPr>
          <w:b/>
          <w:szCs w:val="22"/>
        </w:rPr>
        <w:t>LBP- Maßnahmenplan</w:t>
      </w:r>
      <w:r w:rsidRPr="001C1564">
        <w:rPr>
          <w:szCs w:val="22"/>
        </w:rPr>
        <w:t xml:space="preserve"> (</w:t>
      </w:r>
      <w:r w:rsidRPr="001C1564">
        <w:rPr>
          <w:b/>
          <w:szCs w:val="22"/>
        </w:rPr>
        <w:t xml:space="preserve">i.d.R. </w:t>
      </w:r>
      <w:r w:rsidRPr="001C1564">
        <w:rPr>
          <w:b/>
        </w:rPr>
        <w:t>1 : 1.000</w:t>
      </w:r>
      <w:r w:rsidRPr="004E0014">
        <w:rPr>
          <w:b/>
        </w:rPr>
        <w:t>), Unterlage Nr., Blatt-Nr.</w:t>
      </w:r>
    </w:p>
    <w:p w14:paraId="4DDF277D" w14:textId="657F37DC" w:rsidR="005E20DE" w:rsidRDefault="005E20DE" w:rsidP="005E20DE">
      <w:pPr>
        <w:rPr>
          <w:szCs w:val="22"/>
        </w:rPr>
      </w:pPr>
      <w:r w:rsidRPr="004E0014">
        <w:t>Hier Eingabe der Unterlagen</w:t>
      </w:r>
      <w:r w:rsidR="00C61AEA" w:rsidRPr="001C1564">
        <w:t>- / Blatt</w:t>
      </w:r>
      <w:r w:rsidRPr="001C1564">
        <w:t>nummer gemäß RE 2012 und dem Verzeichnis der Planfeststellungs</w:t>
      </w:r>
      <w:r w:rsidR="00E013B2" w:rsidRPr="001C1564">
        <w:t>-/ Genehmigungs</w:t>
      </w:r>
      <w:r w:rsidRPr="001C1564">
        <w:t>unterlagen.</w:t>
      </w:r>
    </w:p>
    <w:p w14:paraId="51C21029" w14:textId="77777777" w:rsidR="00F453D3" w:rsidRDefault="00C61AEA" w:rsidP="00710305">
      <w:pPr>
        <w:rPr>
          <w:b/>
          <w:szCs w:val="22"/>
        </w:rPr>
      </w:pPr>
      <w:r w:rsidRPr="00C61AEA">
        <w:rPr>
          <w:b/>
          <w:szCs w:val="22"/>
        </w:rPr>
        <w:t>Teilmaßnahmenart</w:t>
      </w:r>
      <w:r w:rsidR="00F53E80">
        <w:rPr>
          <w:b/>
          <w:szCs w:val="22"/>
        </w:rPr>
        <w:t xml:space="preserve"> / Zusatz /</w:t>
      </w:r>
      <w:r w:rsidR="004E0014">
        <w:rPr>
          <w:b/>
          <w:szCs w:val="22"/>
        </w:rPr>
        <w:t xml:space="preserve"> </w:t>
      </w:r>
      <w:r w:rsidR="00A344E2">
        <w:rPr>
          <w:b/>
          <w:szCs w:val="22"/>
        </w:rPr>
        <w:t>Zielb</w:t>
      </w:r>
      <w:r w:rsidR="00F53E80">
        <w:rPr>
          <w:b/>
          <w:szCs w:val="22"/>
        </w:rPr>
        <w:t>iotop</w:t>
      </w:r>
    </w:p>
    <w:p w14:paraId="19EBF7D4" w14:textId="2DF161AA" w:rsidR="00C91F02" w:rsidRPr="00F16810" w:rsidRDefault="00F16810" w:rsidP="00710305">
      <w:pPr>
        <w:rPr>
          <w:b/>
          <w:color w:val="000000" w:themeColor="text1"/>
          <w:szCs w:val="22"/>
        </w:rPr>
      </w:pPr>
      <w:r w:rsidRPr="00F16810">
        <w:rPr>
          <w:szCs w:val="22"/>
        </w:rPr>
        <w:t>Die Teilmaßnahmenart</w:t>
      </w:r>
      <w:r w:rsidR="00F53E80">
        <w:rPr>
          <w:szCs w:val="22"/>
        </w:rPr>
        <w:t>en</w:t>
      </w:r>
      <w:r>
        <w:rPr>
          <w:szCs w:val="22"/>
        </w:rPr>
        <w:t xml:space="preserve"> </w:t>
      </w:r>
      <w:r w:rsidR="00F53E80">
        <w:rPr>
          <w:szCs w:val="22"/>
        </w:rPr>
        <w:t xml:space="preserve">sowie die Zusätze sind </w:t>
      </w:r>
      <w:r>
        <w:rPr>
          <w:szCs w:val="22"/>
        </w:rPr>
        <w:t>gemäß nachfolgender Tabelle auszuwählen</w:t>
      </w:r>
      <w:r w:rsidR="00C45539">
        <w:rPr>
          <w:color w:val="000000" w:themeColor="text1"/>
          <w:szCs w:val="22"/>
        </w:rPr>
        <w:t xml:space="preserve">. </w:t>
      </w:r>
      <w:r w:rsidR="00F53E80">
        <w:rPr>
          <w:color w:val="000000" w:themeColor="text1"/>
          <w:szCs w:val="22"/>
        </w:rPr>
        <w:t>Im Feld Z-Biotop wird der Zielbiotoptyp aus dem späteren Eintrag automatisch eingefügt.</w:t>
      </w:r>
    </w:p>
    <w:tbl>
      <w:tblPr>
        <w:tblW w:w="8784" w:type="dxa"/>
        <w:tblCellMar>
          <w:left w:w="70" w:type="dxa"/>
          <w:right w:w="70" w:type="dxa"/>
        </w:tblCellMar>
        <w:tblLook w:val="04A0" w:firstRow="1" w:lastRow="0" w:firstColumn="1" w:lastColumn="0" w:noHBand="0" w:noVBand="1"/>
      </w:tblPr>
      <w:tblGrid>
        <w:gridCol w:w="3256"/>
        <w:gridCol w:w="4677"/>
        <w:gridCol w:w="851"/>
      </w:tblGrid>
      <w:tr w:rsidR="00AB689D" w:rsidRPr="00F53E80" w14:paraId="315882C4" w14:textId="77777777" w:rsidTr="002A4604">
        <w:trPr>
          <w:trHeight w:val="416"/>
          <w:tblHeader/>
        </w:trPr>
        <w:tc>
          <w:tcPr>
            <w:tcW w:w="3256" w:type="dxa"/>
            <w:tcBorders>
              <w:top w:val="single" w:sz="4" w:space="0" w:color="auto"/>
              <w:left w:val="single" w:sz="4" w:space="0" w:color="auto"/>
              <w:bottom w:val="single" w:sz="4" w:space="0" w:color="auto"/>
              <w:right w:val="single" w:sz="4" w:space="0" w:color="auto"/>
            </w:tcBorders>
            <w:shd w:val="clear" w:color="000000" w:fill="D9D9D9" w:themeFill="background1" w:themeFillShade="D9"/>
            <w:hideMark/>
          </w:tcPr>
          <w:p w14:paraId="59E55628" w14:textId="77777777" w:rsidR="00AB689D" w:rsidRPr="00F53E80" w:rsidRDefault="00AB689D" w:rsidP="004063F7">
            <w:pPr>
              <w:spacing w:after="0" w:line="240" w:lineRule="auto"/>
              <w:jc w:val="left"/>
              <w:rPr>
                <w:rFonts w:cs="Arial"/>
                <w:b/>
                <w:bCs/>
                <w:sz w:val="20"/>
                <w:szCs w:val="20"/>
              </w:rPr>
            </w:pPr>
            <w:r w:rsidRPr="00F53E80">
              <w:rPr>
                <w:rFonts w:cs="Arial"/>
                <w:b/>
                <w:bCs/>
                <w:sz w:val="20"/>
                <w:szCs w:val="20"/>
              </w:rPr>
              <w:t>Teilmaßnahme</w:t>
            </w:r>
          </w:p>
        </w:tc>
        <w:tc>
          <w:tcPr>
            <w:tcW w:w="4677" w:type="dxa"/>
            <w:tcBorders>
              <w:top w:val="single" w:sz="4" w:space="0" w:color="auto"/>
              <w:left w:val="nil"/>
              <w:bottom w:val="single" w:sz="4" w:space="0" w:color="auto"/>
              <w:right w:val="single" w:sz="4" w:space="0" w:color="auto"/>
            </w:tcBorders>
            <w:shd w:val="clear" w:color="000000" w:fill="D9D9D9" w:themeFill="background1" w:themeFillShade="D9"/>
            <w:hideMark/>
          </w:tcPr>
          <w:p w14:paraId="4E271E63" w14:textId="77777777" w:rsidR="00AB689D" w:rsidRPr="00F53E80" w:rsidRDefault="00AB689D" w:rsidP="004063F7">
            <w:pPr>
              <w:spacing w:after="0" w:line="240" w:lineRule="auto"/>
              <w:jc w:val="left"/>
              <w:rPr>
                <w:rFonts w:cs="Arial"/>
                <w:b/>
                <w:bCs/>
                <w:color w:val="000000"/>
                <w:sz w:val="20"/>
                <w:szCs w:val="20"/>
              </w:rPr>
            </w:pPr>
            <w:r w:rsidRPr="00F53E80">
              <w:rPr>
                <w:rFonts w:cs="Arial"/>
                <w:b/>
                <w:bCs/>
                <w:color w:val="000000"/>
                <w:sz w:val="20"/>
                <w:szCs w:val="20"/>
              </w:rPr>
              <w:t>Zusatz</w:t>
            </w:r>
          </w:p>
        </w:tc>
        <w:tc>
          <w:tcPr>
            <w:tcW w:w="851" w:type="dxa"/>
            <w:tcBorders>
              <w:top w:val="single" w:sz="4" w:space="0" w:color="auto"/>
              <w:left w:val="nil"/>
              <w:bottom w:val="single" w:sz="4" w:space="0" w:color="auto"/>
              <w:right w:val="single" w:sz="4" w:space="0" w:color="auto"/>
            </w:tcBorders>
            <w:shd w:val="clear" w:color="000000" w:fill="D9D9D9" w:themeFill="background1" w:themeFillShade="D9"/>
            <w:hideMark/>
          </w:tcPr>
          <w:p w14:paraId="4DC59E58" w14:textId="77777777" w:rsidR="00AB689D" w:rsidRPr="00F53E80" w:rsidRDefault="00AB689D" w:rsidP="004063F7">
            <w:pPr>
              <w:spacing w:after="0" w:line="240" w:lineRule="auto"/>
              <w:jc w:val="left"/>
              <w:rPr>
                <w:rFonts w:cs="Arial"/>
                <w:b/>
                <w:bCs/>
                <w:sz w:val="20"/>
                <w:szCs w:val="20"/>
              </w:rPr>
            </w:pPr>
            <w:r w:rsidRPr="00F53E80">
              <w:rPr>
                <w:rFonts w:cs="Arial"/>
                <w:b/>
                <w:bCs/>
                <w:sz w:val="20"/>
                <w:szCs w:val="20"/>
              </w:rPr>
              <w:t>Einheit</w:t>
            </w:r>
          </w:p>
        </w:tc>
      </w:tr>
      <w:tr w:rsidR="00AB689D" w:rsidRPr="00F53E80" w14:paraId="54D8B80D"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2B9D6927"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50D7CFBD" w14:textId="77777777" w:rsidR="00AB689D" w:rsidRPr="00F53E80" w:rsidRDefault="00AB689D" w:rsidP="004063F7">
            <w:pPr>
              <w:spacing w:after="60" w:line="240" w:lineRule="auto"/>
              <w:jc w:val="left"/>
              <w:rPr>
                <w:rFonts w:cs="Arial"/>
                <w:sz w:val="20"/>
                <w:szCs w:val="20"/>
              </w:rPr>
            </w:pPr>
            <w:r w:rsidRPr="00F53E80">
              <w:rPr>
                <w:rFonts w:cs="Arial"/>
                <w:sz w:val="20"/>
                <w:szCs w:val="20"/>
              </w:rPr>
              <w:t>Fließgewässerunterführung</w:t>
            </w:r>
          </w:p>
        </w:tc>
        <w:tc>
          <w:tcPr>
            <w:tcW w:w="851" w:type="dxa"/>
            <w:tcBorders>
              <w:top w:val="nil"/>
              <w:left w:val="nil"/>
              <w:bottom w:val="single" w:sz="4" w:space="0" w:color="auto"/>
              <w:right w:val="single" w:sz="4" w:space="0" w:color="auto"/>
            </w:tcBorders>
            <w:shd w:val="clear" w:color="auto" w:fill="auto"/>
            <w:hideMark/>
          </w:tcPr>
          <w:p w14:paraId="024965F2"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5736D4E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19199AFA"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065B218B" w14:textId="77777777" w:rsidR="00AB689D" w:rsidRPr="00F53E80" w:rsidRDefault="00AB689D" w:rsidP="004063F7">
            <w:pPr>
              <w:spacing w:after="60" w:line="240" w:lineRule="auto"/>
              <w:jc w:val="left"/>
              <w:rPr>
                <w:rFonts w:cs="Arial"/>
                <w:sz w:val="20"/>
                <w:szCs w:val="20"/>
              </w:rPr>
            </w:pPr>
            <w:r w:rsidRPr="00F53E80">
              <w:rPr>
                <w:rFonts w:cs="Arial"/>
                <w:sz w:val="20"/>
                <w:szCs w:val="20"/>
              </w:rPr>
              <w:t>Grünbrücken</w:t>
            </w:r>
          </w:p>
        </w:tc>
        <w:tc>
          <w:tcPr>
            <w:tcW w:w="851" w:type="dxa"/>
            <w:tcBorders>
              <w:top w:val="nil"/>
              <w:left w:val="nil"/>
              <w:bottom w:val="single" w:sz="4" w:space="0" w:color="auto"/>
              <w:right w:val="single" w:sz="4" w:space="0" w:color="auto"/>
            </w:tcBorders>
            <w:shd w:val="clear" w:color="auto" w:fill="auto"/>
            <w:hideMark/>
          </w:tcPr>
          <w:p w14:paraId="7122983A"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4031266D"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D92175A"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1896C073" w14:textId="77777777" w:rsidR="00AB689D" w:rsidRPr="00F53E80" w:rsidRDefault="00AB689D" w:rsidP="004063F7">
            <w:pPr>
              <w:spacing w:after="60" w:line="240" w:lineRule="auto"/>
              <w:jc w:val="left"/>
              <w:rPr>
                <w:rFonts w:cs="Arial"/>
                <w:sz w:val="20"/>
                <w:szCs w:val="20"/>
              </w:rPr>
            </w:pPr>
            <w:r w:rsidRPr="00F53E80">
              <w:rPr>
                <w:rFonts w:cs="Arial"/>
                <w:sz w:val="20"/>
                <w:szCs w:val="20"/>
              </w:rPr>
              <w:t>Lärmschutzwall</w:t>
            </w:r>
          </w:p>
        </w:tc>
        <w:tc>
          <w:tcPr>
            <w:tcW w:w="851" w:type="dxa"/>
            <w:tcBorders>
              <w:top w:val="nil"/>
              <w:left w:val="nil"/>
              <w:bottom w:val="single" w:sz="4" w:space="0" w:color="auto"/>
              <w:right w:val="single" w:sz="4" w:space="0" w:color="auto"/>
            </w:tcBorders>
            <w:shd w:val="clear" w:color="auto" w:fill="auto"/>
            <w:hideMark/>
          </w:tcPr>
          <w:p w14:paraId="6A61ACDA"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28E4932D"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89BE769"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50096961" w14:textId="77777777" w:rsidR="00AB689D" w:rsidRPr="00F53E80" w:rsidRDefault="00AB689D" w:rsidP="004063F7">
            <w:pPr>
              <w:spacing w:after="60" w:line="240" w:lineRule="auto"/>
              <w:jc w:val="left"/>
              <w:rPr>
                <w:rFonts w:cs="Arial"/>
                <w:sz w:val="20"/>
                <w:szCs w:val="20"/>
              </w:rPr>
            </w:pPr>
            <w:r w:rsidRPr="00F53E80">
              <w:rPr>
                <w:rFonts w:cs="Arial"/>
                <w:sz w:val="20"/>
                <w:szCs w:val="20"/>
              </w:rPr>
              <w:t>Lärmschutzwand</w:t>
            </w:r>
          </w:p>
        </w:tc>
        <w:tc>
          <w:tcPr>
            <w:tcW w:w="851" w:type="dxa"/>
            <w:tcBorders>
              <w:top w:val="nil"/>
              <w:left w:val="nil"/>
              <w:bottom w:val="single" w:sz="4" w:space="0" w:color="auto"/>
              <w:right w:val="single" w:sz="4" w:space="0" w:color="auto"/>
            </w:tcBorders>
            <w:shd w:val="clear" w:color="auto" w:fill="auto"/>
            <w:hideMark/>
          </w:tcPr>
          <w:p w14:paraId="141C9DF6"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15F0F03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3EEF0A6"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6092FF32" w14:textId="77777777" w:rsidR="00AB689D" w:rsidRPr="00F53E80" w:rsidRDefault="00AB689D" w:rsidP="004063F7">
            <w:pPr>
              <w:spacing w:after="60" w:line="240" w:lineRule="auto"/>
              <w:jc w:val="left"/>
              <w:rPr>
                <w:rFonts w:cs="Arial"/>
                <w:sz w:val="20"/>
                <w:szCs w:val="20"/>
              </w:rPr>
            </w:pPr>
            <w:r w:rsidRPr="00F53E80">
              <w:rPr>
                <w:rFonts w:cs="Arial"/>
                <w:sz w:val="20"/>
                <w:szCs w:val="20"/>
              </w:rPr>
              <w:t>Trockendurchlass</w:t>
            </w:r>
          </w:p>
        </w:tc>
        <w:tc>
          <w:tcPr>
            <w:tcW w:w="851" w:type="dxa"/>
            <w:tcBorders>
              <w:top w:val="nil"/>
              <w:left w:val="nil"/>
              <w:bottom w:val="single" w:sz="4" w:space="0" w:color="auto"/>
              <w:right w:val="single" w:sz="4" w:space="0" w:color="auto"/>
            </w:tcBorders>
            <w:shd w:val="clear" w:color="auto" w:fill="auto"/>
            <w:hideMark/>
          </w:tcPr>
          <w:p w14:paraId="02551AC7"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71DADDB1"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73BBF4D"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2A26D799" w14:textId="77777777" w:rsidR="00AB689D" w:rsidRPr="00F53E80" w:rsidRDefault="00AB689D" w:rsidP="004063F7">
            <w:pPr>
              <w:spacing w:after="60" w:line="240" w:lineRule="auto"/>
              <w:jc w:val="left"/>
              <w:rPr>
                <w:rFonts w:cs="Arial"/>
                <w:sz w:val="20"/>
                <w:szCs w:val="20"/>
              </w:rPr>
            </w:pPr>
            <w:r w:rsidRPr="00F53E80">
              <w:rPr>
                <w:rFonts w:cs="Arial"/>
                <w:sz w:val="20"/>
                <w:szCs w:val="20"/>
              </w:rPr>
              <w:t>Wildtierdurchlass</w:t>
            </w:r>
          </w:p>
        </w:tc>
        <w:tc>
          <w:tcPr>
            <w:tcW w:w="851" w:type="dxa"/>
            <w:tcBorders>
              <w:top w:val="nil"/>
              <w:left w:val="nil"/>
              <w:bottom w:val="single" w:sz="4" w:space="0" w:color="auto"/>
              <w:right w:val="single" w:sz="4" w:space="0" w:color="auto"/>
            </w:tcBorders>
            <w:shd w:val="clear" w:color="auto" w:fill="auto"/>
            <w:hideMark/>
          </w:tcPr>
          <w:p w14:paraId="2F29CE44"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07607508" w14:textId="77777777" w:rsidTr="002A4604">
        <w:trPr>
          <w:trHeight w:val="187"/>
        </w:trPr>
        <w:tc>
          <w:tcPr>
            <w:tcW w:w="3256" w:type="dxa"/>
            <w:tcBorders>
              <w:top w:val="nil"/>
              <w:left w:val="single" w:sz="4" w:space="0" w:color="auto"/>
              <w:bottom w:val="single" w:sz="4" w:space="0" w:color="auto"/>
              <w:right w:val="single" w:sz="4" w:space="0" w:color="auto"/>
            </w:tcBorders>
            <w:shd w:val="clear" w:color="auto" w:fill="auto"/>
            <w:hideMark/>
          </w:tcPr>
          <w:p w14:paraId="7477CB14"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32B6C12B" w14:textId="77777777" w:rsidR="00AB689D" w:rsidRPr="00F53E80" w:rsidRDefault="00AB689D" w:rsidP="004063F7">
            <w:pPr>
              <w:spacing w:after="60" w:line="240" w:lineRule="auto"/>
              <w:jc w:val="left"/>
              <w:rPr>
                <w:rFonts w:cs="Arial"/>
                <w:sz w:val="20"/>
                <w:szCs w:val="20"/>
              </w:rPr>
            </w:pPr>
            <w:r w:rsidRPr="00F53E80">
              <w:rPr>
                <w:rFonts w:cs="Arial"/>
                <w:sz w:val="20"/>
                <w:szCs w:val="20"/>
              </w:rPr>
              <w:t>Überflughilfen &amp; Irritationsschutzwände</w:t>
            </w:r>
          </w:p>
        </w:tc>
        <w:tc>
          <w:tcPr>
            <w:tcW w:w="851" w:type="dxa"/>
            <w:tcBorders>
              <w:top w:val="nil"/>
              <w:left w:val="nil"/>
              <w:bottom w:val="single" w:sz="4" w:space="0" w:color="auto"/>
              <w:right w:val="single" w:sz="4" w:space="0" w:color="auto"/>
            </w:tcBorders>
            <w:shd w:val="clear" w:color="auto" w:fill="auto"/>
            <w:hideMark/>
          </w:tcPr>
          <w:p w14:paraId="281D4EB0"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46166A6E"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1A766523"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Bauwerke-Neuanlage</w:t>
            </w:r>
          </w:p>
        </w:tc>
        <w:tc>
          <w:tcPr>
            <w:tcW w:w="4677" w:type="dxa"/>
            <w:tcBorders>
              <w:top w:val="nil"/>
              <w:left w:val="nil"/>
              <w:bottom w:val="single" w:sz="4" w:space="0" w:color="auto"/>
              <w:right w:val="single" w:sz="4" w:space="0" w:color="auto"/>
            </w:tcBorders>
            <w:shd w:val="clear" w:color="auto" w:fill="auto"/>
            <w:hideMark/>
          </w:tcPr>
          <w:p w14:paraId="4B12B027" w14:textId="77777777" w:rsidR="00AB689D" w:rsidRPr="00F53E80" w:rsidRDefault="00AB689D" w:rsidP="004063F7">
            <w:pPr>
              <w:spacing w:after="60" w:line="240" w:lineRule="auto"/>
              <w:jc w:val="left"/>
              <w:rPr>
                <w:rFonts w:cs="Arial"/>
                <w:sz w:val="20"/>
                <w:szCs w:val="20"/>
              </w:rPr>
            </w:pPr>
            <w:r w:rsidRPr="00F53E80">
              <w:rPr>
                <w:rFonts w:cs="Arial"/>
                <w:sz w:val="20"/>
                <w:szCs w:val="20"/>
              </w:rPr>
              <w:t>Extensive Dachbegrünung</w:t>
            </w:r>
          </w:p>
        </w:tc>
        <w:tc>
          <w:tcPr>
            <w:tcW w:w="851" w:type="dxa"/>
            <w:tcBorders>
              <w:top w:val="nil"/>
              <w:left w:val="nil"/>
              <w:bottom w:val="single" w:sz="4" w:space="0" w:color="auto"/>
              <w:right w:val="single" w:sz="4" w:space="0" w:color="auto"/>
            </w:tcBorders>
            <w:shd w:val="clear" w:color="auto" w:fill="auto"/>
            <w:hideMark/>
          </w:tcPr>
          <w:p w14:paraId="26FCAA1A"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26B7A2D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4FDE6A2"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Bauwerke-Rückbau</w:t>
            </w:r>
          </w:p>
        </w:tc>
        <w:tc>
          <w:tcPr>
            <w:tcW w:w="4677" w:type="dxa"/>
            <w:tcBorders>
              <w:top w:val="nil"/>
              <w:left w:val="nil"/>
              <w:bottom w:val="single" w:sz="4" w:space="0" w:color="auto"/>
              <w:right w:val="single" w:sz="4" w:space="0" w:color="auto"/>
            </w:tcBorders>
            <w:shd w:val="clear" w:color="auto" w:fill="auto"/>
            <w:hideMark/>
          </w:tcPr>
          <w:p w14:paraId="7B85CB89" w14:textId="77777777" w:rsidR="00AB689D" w:rsidRPr="00F53E80" w:rsidRDefault="00AB689D" w:rsidP="004063F7">
            <w:pPr>
              <w:spacing w:after="60" w:line="240" w:lineRule="auto"/>
              <w:jc w:val="left"/>
              <w:rPr>
                <w:rFonts w:cs="Arial"/>
                <w:sz w:val="20"/>
                <w:szCs w:val="20"/>
              </w:rPr>
            </w:pPr>
            <w:r w:rsidRPr="00F53E80">
              <w:rPr>
                <w:rFonts w:cs="Arial"/>
                <w:sz w:val="20"/>
                <w:szCs w:val="20"/>
              </w:rPr>
              <w:t>Beseitigung von Anlagen</w:t>
            </w:r>
          </w:p>
        </w:tc>
        <w:tc>
          <w:tcPr>
            <w:tcW w:w="851" w:type="dxa"/>
            <w:tcBorders>
              <w:top w:val="nil"/>
              <w:left w:val="nil"/>
              <w:bottom w:val="single" w:sz="4" w:space="0" w:color="auto"/>
              <w:right w:val="single" w:sz="4" w:space="0" w:color="auto"/>
            </w:tcBorders>
            <w:shd w:val="clear" w:color="auto" w:fill="auto"/>
            <w:hideMark/>
          </w:tcPr>
          <w:p w14:paraId="56DE3C2E"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489E9A50"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DEE6AFE"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Bauwerke-Rückbau</w:t>
            </w:r>
          </w:p>
        </w:tc>
        <w:tc>
          <w:tcPr>
            <w:tcW w:w="4677" w:type="dxa"/>
            <w:tcBorders>
              <w:top w:val="nil"/>
              <w:left w:val="nil"/>
              <w:bottom w:val="single" w:sz="4" w:space="0" w:color="auto"/>
              <w:right w:val="single" w:sz="4" w:space="0" w:color="auto"/>
            </w:tcBorders>
            <w:shd w:val="clear" w:color="auto" w:fill="auto"/>
            <w:hideMark/>
          </w:tcPr>
          <w:p w14:paraId="6E8B7327" w14:textId="77777777" w:rsidR="00AB689D" w:rsidRPr="00F53E80" w:rsidRDefault="00AB689D" w:rsidP="004063F7">
            <w:pPr>
              <w:spacing w:after="60" w:line="240" w:lineRule="auto"/>
              <w:jc w:val="left"/>
              <w:rPr>
                <w:rFonts w:cs="Arial"/>
                <w:sz w:val="20"/>
                <w:szCs w:val="20"/>
              </w:rPr>
            </w:pPr>
            <w:r w:rsidRPr="00F53E80">
              <w:rPr>
                <w:rFonts w:cs="Arial"/>
                <w:sz w:val="20"/>
                <w:szCs w:val="20"/>
              </w:rPr>
              <w:t>Entsiegelung</w:t>
            </w:r>
          </w:p>
        </w:tc>
        <w:tc>
          <w:tcPr>
            <w:tcW w:w="851" w:type="dxa"/>
            <w:tcBorders>
              <w:top w:val="nil"/>
              <w:left w:val="nil"/>
              <w:bottom w:val="single" w:sz="4" w:space="0" w:color="auto"/>
              <w:right w:val="single" w:sz="4" w:space="0" w:color="auto"/>
            </w:tcBorders>
            <w:shd w:val="clear" w:color="auto" w:fill="auto"/>
            <w:hideMark/>
          </w:tcPr>
          <w:p w14:paraId="76CD9A1F"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0A4B2014" w14:textId="77777777" w:rsidTr="002A4604">
        <w:trPr>
          <w:trHeight w:val="233"/>
        </w:trPr>
        <w:tc>
          <w:tcPr>
            <w:tcW w:w="3256" w:type="dxa"/>
            <w:tcBorders>
              <w:top w:val="nil"/>
              <w:left w:val="single" w:sz="4" w:space="0" w:color="auto"/>
              <w:bottom w:val="single" w:sz="4" w:space="0" w:color="auto"/>
              <w:right w:val="single" w:sz="4" w:space="0" w:color="auto"/>
            </w:tcBorders>
            <w:shd w:val="clear" w:color="auto" w:fill="auto"/>
            <w:hideMark/>
          </w:tcPr>
          <w:p w14:paraId="0792BD11"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Bauwerke-Unterhaltung &amp; Betrieb</w:t>
            </w:r>
          </w:p>
        </w:tc>
        <w:tc>
          <w:tcPr>
            <w:tcW w:w="4677" w:type="dxa"/>
            <w:tcBorders>
              <w:top w:val="nil"/>
              <w:left w:val="nil"/>
              <w:bottom w:val="single" w:sz="4" w:space="0" w:color="auto"/>
              <w:right w:val="single" w:sz="4" w:space="0" w:color="auto"/>
            </w:tcBorders>
            <w:shd w:val="clear" w:color="auto" w:fill="auto"/>
            <w:hideMark/>
          </w:tcPr>
          <w:p w14:paraId="236BEC06" w14:textId="77777777" w:rsidR="00AB689D" w:rsidRPr="00F53E80" w:rsidRDefault="00AB689D" w:rsidP="004063F7">
            <w:pPr>
              <w:spacing w:after="60" w:line="240" w:lineRule="auto"/>
              <w:jc w:val="left"/>
              <w:rPr>
                <w:rFonts w:cs="Arial"/>
                <w:sz w:val="20"/>
                <w:szCs w:val="20"/>
              </w:rPr>
            </w:pPr>
            <w:r w:rsidRPr="00F53E80">
              <w:rPr>
                <w:rFonts w:cs="Arial"/>
                <w:sz w:val="20"/>
                <w:szCs w:val="20"/>
              </w:rPr>
              <w:t>Umgestaltung/Instandsetzung baulicher Anlagen</w:t>
            </w:r>
          </w:p>
        </w:tc>
        <w:tc>
          <w:tcPr>
            <w:tcW w:w="851" w:type="dxa"/>
            <w:tcBorders>
              <w:top w:val="nil"/>
              <w:left w:val="nil"/>
              <w:bottom w:val="single" w:sz="4" w:space="0" w:color="auto"/>
              <w:right w:val="single" w:sz="4" w:space="0" w:color="auto"/>
            </w:tcBorders>
            <w:shd w:val="clear" w:color="auto" w:fill="auto"/>
            <w:hideMark/>
          </w:tcPr>
          <w:p w14:paraId="7E4A7A84"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6A6B97A6" w14:textId="77777777" w:rsidTr="002A4604">
        <w:trPr>
          <w:trHeight w:val="213"/>
        </w:trPr>
        <w:tc>
          <w:tcPr>
            <w:tcW w:w="3256" w:type="dxa"/>
            <w:tcBorders>
              <w:top w:val="nil"/>
              <w:left w:val="single" w:sz="4" w:space="0" w:color="auto"/>
              <w:bottom w:val="single" w:sz="4" w:space="0" w:color="auto"/>
              <w:right w:val="single" w:sz="4" w:space="0" w:color="auto"/>
            </w:tcBorders>
            <w:shd w:val="clear" w:color="auto" w:fill="auto"/>
            <w:hideMark/>
          </w:tcPr>
          <w:p w14:paraId="7F1A5822" w14:textId="77777777" w:rsidR="00AB689D" w:rsidRPr="00F53E80" w:rsidRDefault="00AB689D" w:rsidP="004063F7">
            <w:pPr>
              <w:spacing w:after="60" w:line="240" w:lineRule="auto"/>
              <w:jc w:val="left"/>
              <w:rPr>
                <w:rFonts w:cs="Arial"/>
                <w:sz w:val="20"/>
                <w:szCs w:val="20"/>
              </w:rPr>
            </w:pPr>
            <w:r w:rsidRPr="00F53E80">
              <w:rPr>
                <w:rFonts w:cs="Arial"/>
                <w:sz w:val="20"/>
                <w:szCs w:val="20"/>
              </w:rPr>
              <w:t>Bauwerke-Unterhaltung &amp; Betrieb</w:t>
            </w:r>
          </w:p>
        </w:tc>
        <w:tc>
          <w:tcPr>
            <w:tcW w:w="4677" w:type="dxa"/>
            <w:tcBorders>
              <w:top w:val="nil"/>
              <w:left w:val="nil"/>
              <w:bottom w:val="single" w:sz="4" w:space="0" w:color="auto"/>
              <w:right w:val="single" w:sz="4" w:space="0" w:color="auto"/>
            </w:tcBorders>
            <w:shd w:val="clear" w:color="auto" w:fill="auto"/>
            <w:hideMark/>
          </w:tcPr>
          <w:p w14:paraId="30B40B63" w14:textId="77777777" w:rsidR="00AB689D" w:rsidRPr="00F53E80" w:rsidRDefault="00AB689D" w:rsidP="004063F7">
            <w:pPr>
              <w:spacing w:after="60" w:line="240" w:lineRule="auto"/>
              <w:jc w:val="left"/>
              <w:rPr>
                <w:rFonts w:cs="Arial"/>
                <w:sz w:val="20"/>
                <w:szCs w:val="20"/>
              </w:rPr>
            </w:pPr>
            <w:r w:rsidRPr="00F53E80">
              <w:rPr>
                <w:rFonts w:cs="Arial"/>
                <w:sz w:val="20"/>
                <w:szCs w:val="20"/>
              </w:rPr>
              <w:t>Vorgaben zur Beleuchtung</w:t>
            </w:r>
          </w:p>
        </w:tc>
        <w:tc>
          <w:tcPr>
            <w:tcW w:w="851" w:type="dxa"/>
            <w:tcBorders>
              <w:top w:val="nil"/>
              <w:left w:val="nil"/>
              <w:bottom w:val="single" w:sz="4" w:space="0" w:color="auto"/>
              <w:right w:val="single" w:sz="4" w:space="0" w:color="auto"/>
            </w:tcBorders>
            <w:shd w:val="clear" w:color="auto" w:fill="auto"/>
            <w:hideMark/>
          </w:tcPr>
          <w:p w14:paraId="06259256"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r>
      <w:tr w:rsidR="00AB689D" w:rsidRPr="00F53E80" w14:paraId="60D6C14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CA5B42A" w14:textId="77777777" w:rsidR="00AB689D" w:rsidRPr="00F53E80" w:rsidRDefault="00AB689D" w:rsidP="004063F7">
            <w:pPr>
              <w:spacing w:after="60" w:line="240" w:lineRule="auto"/>
              <w:jc w:val="left"/>
              <w:rPr>
                <w:rFonts w:cs="Arial"/>
                <w:sz w:val="20"/>
                <w:szCs w:val="20"/>
              </w:rPr>
            </w:pPr>
            <w:r w:rsidRPr="00F53E80">
              <w:rPr>
                <w:rFonts w:cs="Arial"/>
                <w:sz w:val="20"/>
                <w:szCs w:val="20"/>
              </w:rPr>
              <w:t>Boden</w:t>
            </w:r>
          </w:p>
        </w:tc>
        <w:tc>
          <w:tcPr>
            <w:tcW w:w="4677" w:type="dxa"/>
            <w:tcBorders>
              <w:top w:val="nil"/>
              <w:left w:val="nil"/>
              <w:bottom w:val="single" w:sz="4" w:space="0" w:color="auto"/>
              <w:right w:val="single" w:sz="4" w:space="0" w:color="auto"/>
            </w:tcBorders>
            <w:shd w:val="clear" w:color="auto" w:fill="auto"/>
            <w:hideMark/>
          </w:tcPr>
          <w:p w14:paraId="3BFD8893" w14:textId="77777777" w:rsidR="00AB689D" w:rsidRPr="00F53E80" w:rsidRDefault="00AB689D" w:rsidP="004063F7">
            <w:pPr>
              <w:spacing w:after="60" w:line="240" w:lineRule="auto"/>
              <w:jc w:val="left"/>
              <w:rPr>
                <w:rFonts w:cs="Arial"/>
                <w:sz w:val="20"/>
                <w:szCs w:val="20"/>
              </w:rPr>
            </w:pPr>
            <w:r w:rsidRPr="00F53E80">
              <w:rPr>
                <w:rFonts w:cs="Arial"/>
                <w:sz w:val="20"/>
                <w:szCs w:val="20"/>
              </w:rPr>
              <w:t>Rohbodenflächen anlegen</w:t>
            </w:r>
          </w:p>
        </w:tc>
        <w:tc>
          <w:tcPr>
            <w:tcW w:w="851" w:type="dxa"/>
            <w:tcBorders>
              <w:top w:val="nil"/>
              <w:left w:val="nil"/>
              <w:bottom w:val="single" w:sz="4" w:space="0" w:color="auto"/>
              <w:right w:val="single" w:sz="4" w:space="0" w:color="auto"/>
            </w:tcBorders>
            <w:shd w:val="clear" w:color="auto" w:fill="auto"/>
            <w:hideMark/>
          </w:tcPr>
          <w:p w14:paraId="086D36AA"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4F657AAE"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29C13FAC" w14:textId="77777777" w:rsidR="00AB689D" w:rsidRPr="00F53E80" w:rsidRDefault="00AB689D" w:rsidP="004063F7">
            <w:pPr>
              <w:spacing w:after="60" w:line="240" w:lineRule="auto"/>
              <w:jc w:val="left"/>
              <w:rPr>
                <w:rFonts w:cs="Arial"/>
                <w:sz w:val="20"/>
                <w:szCs w:val="20"/>
              </w:rPr>
            </w:pPr>
            <w:r w:rsidRPr="00F53E80">
              <w:rPr>
                <w:rFonts w:cs="Arial"/>
                <w:sz w:val="20"/>
                <w:szCs w:val="20"/>
              </w:rPr>
              <w:t>Brache-Neuanlage</w:t>
            </w:r>
          </w:p>
        </w:tc>
        <w:tc>
          <w:tcPr>
            <w:tcW w:w="4677" w:type="dxa"/>
            <w:tcBorders>
              <w:top w:val="nil"/>
              <w:left w:val="nil"/>
              <w:bottom w:val="single" w:sz="4" w:space="0" w:color="auto"/>
              <w:right w:val="single" w:sz="4" w:space="0" w:color="auto"/>
            </w:tcBorders>
            <w:shd w:val="clear" w:color="auto" w:fill="auto"/>
            <w:hideMark/>
          </w:tcPr>
          <w:p w14:paraId="75B46786"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c>
          <w:tcPr>
            <w:tcW w:w="851" w:type="dxa"/>
            <w:tcBorders>
              <w:top w:val="nil"/>
              <w:left w:val="nil"/>
              <w:bottom w:val="single" w:sz="4" w:space="0" w:color="auto"/>
              <w:right w:val="single" w:sz="4" w:space="0" w:color="auto"/>
            </w:tcBorders>
            <w:shd w:val="clear" w:color="auto" w:fill="auto"/>
            <w:hideMark/>
          </w:tcPr>
          <w:p w14:paraId="24F468CE" w14:textId="2B61D86B" w:rsidR="00AB689D" w:rsidRPr="00F53E80" w:rsidRDefault="007A731A" w:rsidP="004063F7">
            <w:pPr>
              <w:spacing w:after="60" w:line="240" w:lineRule="auto"/>
              <w:jc w:val="left"/>
              <w:rPr>
                <w:rFonts w:cs="Arial"/>
                <w:sz w:val="20"/>
                <w:szCs w:val="20"/>
              </w:rPr>
            </w:pPr>
            <w:r w:rsidRPr="00F53E80">
              <w:rPr>
                <w:rFonts w:cs="Arial"/>
                <w:sz w:val="20"/>
                <w:szCs w:val="20"/>
              </w:rPr>
              <w:t>m²</w:t>
            </w:r>
          </w:p>
        </w:tc>
      </w:tr>
      <w:tr w:rsidR="00AB689D" w:rsidRPr="00F53E80" w14:paraId="5AD4C069"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032048DF" w14:textId="77777777" w:rsidR="00AB689D" w:rsidRPr="00F53E80" w:rsidRDefault="00AB689D" w:rsidP="004063F7">
            <w:pPr>
              <w:spacing w:after="60" w:line="240" w:lineRule="auto"/>
              <w:jc w:val="left"/>
              <w:rPr>
                <w:rFonts w:cs="Arial"/>
                <w:sz w:val="20"/>
                <w:szCs w:val="20"/>
              </w:rPr>
            </w:pPr>
            <w:r w:rsidRPr="00F53E80">
              <w:rPr>
                <w:rFonts w:cs="Arial"/>
                <w:sz w:val="20"/>
                <w:szCs w:val="20"/>
              </w:rPr>
              <w:t>Brache-Entwicklung</w:t>
            </w:r>
          </w:p>
        </w:tc>
        <w:tc>
          <w:tcPr>
            <w:tcW w:w="4677" w:type="dxa"/>
            <w:tcBorders>
              <w:top w:val="nil"/>
              <w:left w:val="nil"/>
              <w:bottom w:val="single" w:sz="4" w:space="0" w:color="auto"/>
              <w:right w:val="single" w:sz="4" w:space="0" w:color="auto"/>
            </w:tcBorders>
            <w:shd w:val="clear" w:color="auto" w:fill="auto"/>
            <w:hideMark/>
          </w:tcPr>
          <w:p w14:paraId="08983675" w14:textId="77777777" w:rsidR="00AB689D" w:rsidRPr="00F53E80" w:rsidRDefault="00AB689D" w:rsidP="004063F7">
            <w:pPr>
              <w:spacing w:after="60" w:line="240" w:lineRule="auto"/>
              <w:jc w:val="left"/>
              <w:rPr>
                <w:rFonts w:cs="Arial"/>
                <w:sz w:val="20"/>
                <w:szCs w:val="20"/>
              </w:rPr>
            </w:pPr>
            <w:r w:rsidRPr="00F53E80">
              <w:rPr>
                <w:rFonts w:cs="Arial"/>
                <w:sz w:val="20"/>
                <w:szCs w:val="20"/>
              </w:rPr>
              <w:t>Sicherung</w:t>
            </w:r>
          </w:p>
        </w:tc>
        <w:tc>
          <w:tcPr>
            <w:tcW w:w="851" w:type="dxa"/>
            <w:tcBorders>
              <w:top w:val="single" w:sz="4" w:space="0" w:color="auto"/>
              <w:left w:val="nil"/>
              <w:bottom w:val="single" w:sz="4" w:space="0" w:color="auto"/>
              <w:right w:val="single" w:sz="4" w:space="0" w:color="auto"/>
            </w:tcBorders>
            <w:shd w:val="clear" w:color="auto" w:fill="auto"/>
            <w:hideMark/>
          </w:tcPr>
          <w:p w14:paraId="526DD6C2" w14:textId="5CE41878" w:rsidR="00AB689D" w:rsidRPr="00F53E80" w:rsidRDefault="007A731A" w:rsidP="004063F7">
            <w:pPr>
              <w:spacing w:after="60" w:line="240" w:lineRule="auto"/>
              <w:jc w:val="left"/>
              <w:rPr>
                <w:rFonts w:cs="Arial"/>
                <w:sz w:val="20"/>
                <w:szCs w:val="20"/>
              </w:rPr>
            </w:pPr>
            <w:r w:rsidRPr="00F53E80">
              <w:rPr>
                <w:rFonts w:cs="Arial"/>
                <w:sz w:val="20"/>
                <w:szCs w:val="20"/>
              </w:rPr>
              <w:t>m²</w:t>
            </w:r>
          </w:p>
        </w:tc>
      </w:tr>
      <w:tr w:rsidR="00AB689D" w:rsidRPr="00F53E80" w14:paraId="346166AF" w14:textId="77777777" w:rsidTr="002A4604">
        <w:trPr>
          <w:trHeight w:val="263"/>
        </w:trPr>
        <w:tc>
          <w:tcPr>
            <w:tcW w:w="3256" w:type="dxa"/>
            <w:tcBorders>
              <w:top w:val="nil"/>
              <w:left w:val="single" w:sz="4" w:space="0" w:color="auto"/>
              <w:bottom w:val="single" w:sz="4" w:space="0" w:color="auto"/>
              <w:right w:val="single" w:sz="4" w:space="0" w:color="auto"/>
            </w:tcBorders>
            <w:shd w:val="clear" w:color="auto" w:fill="auto"/>
            <w:hideMark/>
          </w:tcPr>
          <w:p w14:paraId="2EE654F0" w14:textId="77777777" w:rsidR="00AB689D" w:rsidRPr="00F53E80" w:rsidRDefault="00AB689D" w:rsidP="004063F7">
            <w:pPr>
              <w:spacing w:after="60" w:line="240" w:lineRule="auto"/>
              <w:jc w:val="left"/>
              <w:rPr>
                <w:rFonts w:cs="Arial"/>
                <w:sz w:val="20"/>
                <w:szCs w:val="20"/>
              </w:rPr>
            </w:pPr>
            <w:r w:rsidRPr="00F53E80">
              <w:rPr>
                <w:rFonts w:cs="Arial"/>
                <w:sz w:val="20"/>
                <w:szCs w:val="20"/>
              </w:rPr>
              <w:t>Fauna</w:t>
            </w:r>
          </w:p>
        </w:tc>
        <w:tc>
          <w:tcPr>
            <w:tcW w:w="4677" w:type="dxa"/>
            <w:tcBorders>
              <w:top w:val="nil"/>
              <w:left w:val="nil"/>
              <w:bottom w:val="single" w:sz="4" w:space="0" w:color="auto"/>
              <w:right w:val="single" w:sz="4" w:space="0" w:color="auto"/>
            </w:tcBorders>
            <w:shd w:val="clear" w:color="auto" w:fill="auto"/>
            <w:hideMark/>
          </w:tcPr>
          <w:p w14:paraId="55553807" w14:textId="77777777" w:rsidR="00AB689D" w:rsidRPr="00F53E80" w:rsidRDefault="00AB689D" w:rsidP="004063F7">
            <w:pPr>
              <w:spacing w:after="60" w:line="240" w:lineRule="auto"/>
              <w:jc w:val="left"/>
              <w:rPr>
                <w:rFonts w:cs="Arial"/>
                <w:sz w:val="20"/>
                <w:szCs w:val="20"/>
              </w:rPr>
            </w:pPr>
            <w:r w:rsidRPr="00F53E80">
              <w:rPr>
                <w:rFonts w:cs="Arial"/>
                <w:sz w:val="20"/>
                <w:szCs w:val="20"/>
              </w:rPr>
              <w:t>Kleinstrukturen, Neuanlage Sonderbiotop</w:t>
            </w:r>
          </w:p>
        </w:tc>
        <w:tc>
          <w:tcPr>
            <w:tcW w:w="851" w:type="dxa"/>
            <w:tcBorders>
              <w:top w:val="single" w:sz="4" w:space="0" w:color="auto"/>
              <w:left w:val="nil"/>
              <w:bottom w:val="single" w:sz="4" w:space="0" w:color="auto"/>
              <w:right w:val="single" w:sz="4" w:space="0" w:color="auto"/>
            </w:tcBorders>
            <w:shd w:val="clear" w:color="auto" w:fill="auto"/>
            <w:hideMark/>
          </w:tcPr>
          <w:p w14:paraId="41535144" w14:textId="2940FAF8"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06828A28" w14:textId="77777777" w:rsidTr="002A4604">
        <w:trPr>
          <w:trHeight w:val="253"/>
        </w:trPr>
        <w:tc>
          <w:tcPr>
            <w:tcW w:w="3256" w:type="dxa"/>
            <w:tcBorders>
              <w:top w:val="nil"/>
              <w:left w:val="single" w:sz="4" w:space="0" w:color="auto"/>
              <w:bottom w:val="single" w:sz="4" w:space="0" w:color="auto"/>
              <w:right w:val="single" w:sz="4" w:space="0" w:color="auto"/>
            </w:tcBorders>
            <w:shd w:val="clear" w:color="auto" w:fill="auto"/>
            <w:hideMark/>
          </w:tcPr>
          <w:p w14:paraId="17AD1E45" w14:textId="77777777" w:rsidR="00AB689D" w:rsidRPr="00F53E80" w:rsidRDefault="00AB689D" w:rsidP="004063F7">
            <w:pPr>
              <w:spacing w:after="60" w:line="240" w:lineRule="auto"/>
              <w:jc w:val="left"/>
              <w:rPr>
                <w:rFonts w:cs="Arial"/>
                <w:sz w:val="20"/>
                <w:szCs w:val="20"/>
              </w:rPr>
            </w:pPr>
            <w:r w:rsidRPr="00F53E80">
              <w:rPr>
                <w:rFonts w:cs="Arial"/>
                <w:sz w:val="20"/>
                <w:szCs w:val="20"/>
              </w:rPr>
              <w:t>Fauna</w:t>
            </w:r>
          </w:p>
        </w:tc>
        <w:tc>
          <w:tcPr>
            <w:tcW w:w="4677" w:type="dxa"/>
            <w:tcBorders>
              <w:top w:val="nil"/>
              <w:left w:val="nil"/>
              <w:bottom w:val="single" w:sz="4" w:space="0" w:color="auto"/>
              <w:right w:val="single" w:sz="4" w:space="0" w:color="auto"/>
            </w:tcBorders>
            <w:shd w:val="clear" w:color="auto" w:fill="auto"/>
            <w:hideMark/>
          </w:tcPr>
          <w:p w14:paraId="676EF69C" w14:textId="77777777" w:rsidR="00AB689D" w:rsidRPr="00F53E80" w:rsidRDefault="00AB689D" w:rsidP="004063F7">
            <w:pPr>
              <w:spacing w:after="60" w:line="240" w:lineRule="auto"/>
              <w:jc w:val="left"/>
              <w:rPr>
                <w:rFonts w:cs="Arial"/>
                <w:sz w:val="20"/>
                <w:szCs w:val="20"/>
              </w:rPr>
            </w:pPr>
            <w:r w:rsidRPr="00F53E80">
              <w:rPr>
                <w:rFonts w:cs="Arial"/>
                <w:sz w:val="20"/>
                <w:szCs w:val="20"/>
              </w:rPr>
              <w:t>Künstliche Fortpflanzungs- und Ruhestätten</w:t>
            </w:r>
          </w:p>
        </w:tc>
        <w:tc>
          <w:tcPr>
            <w:tcW w:w="851" w:type="dxa"/>
            <w:tcBorders>
              <w:top w:val="nil"/>
              <w:left w:val="nil"/>
              <w:bottom w:val="single" w:sz="4" w:space="0" w:color="auto"/>
              <w:right w:val="single" w:sz="4" w:space="0" w:color="auto"/>
            </w:tcBorders>
            <w:shd w:val="clear" w:color="auto" w:fill="auto"/>
            <w:hideMark/>
          </w:tcPr>
          <w:p w14:paraId="26F7ABB2"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16E14255"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8FAE6BD" w14:textId="77777777" w:rsidR="00AB689D" w:rsidRPr="00F53E80" w:rsidRDefault="00AB689D" w:rsidP="004063F7">
            <w:pPr>
              <w:spacing w:after="60" w:line="240" w:lineRule="auto"/>
              <w:jc w:val="left"/>
              <w:rPr>
                <w:rFonts w:cs="Arial"/>
                <w:sz w:val="20"/>
                <w:szCs w:val="20"/>
              </w:rPr>
            </w:pPr>
            <w:r w:rsidRPr="00F53E80">
              <w:rPr>
                <w:rFonts w:cs="Arial"/>
                <w:sz w:val="20"/>
                <w:szCs w:val="20"/>
              </w:rPr>
              <w:t>Fauna</w:t>
            </w:r>
          </w:p>
        </w:tc>
        <w:tc>
          <w:tcPr>
            <w:tcW w:w="4677" w:type="dxa"/>
            <w:tcBorders>
              <w:top w:val="nil"/>
              <w:left w:val="nil"/>
              <w:bottom w:val="single" w:sz="4" w:space="0" w:color="auto"/>
              <w:right w:val="single" w:sz="4" w:space="0" w:color="auto"/>
            </w:tcBorders>
            <w:shd w:val="clear" w:color="auto" w:fill="auto"/>
            <w:hideMark/>
          </w:tcPr>
          <w:p w14:paraId="2C72C212" w14:textId="77777777" w:rsidR="00AB689D" w:rsidRPr="00F53E80" w:rsidRDefault="00AB689D" w:rsidP="004063F7">
            <w:pPr>
              <w:spacing w:after="60" w:line="240" w:lineRule="auto"/>
              <w:jc w:val="left"/>
              <w:rPr>
                <w:rFonts w:cs="Arial"/>
                <w:sz w:val="20"/>
                <w:szCs w:val="20"/>
              </w:rPr>
            </w:pPr>
            <w:r w:rsidRPr="00F53E80">
              <w:rPr>
                <w:rFonts w:cs="Arial"/>
                <w:sz w:val="20"/>
                <w:szCs w:val="20"/>
              </w:rPr>
              <w:t>Umsiedlung von Arten</w:t>
            </w:r>
          </w:p>
        </w:tc>
        <w:tc>
          <w:tcPr>
            <w:tcW w:w="851" w:type="dxa"/>
            <w:tcBorders>
              <w:top w:val="nil"/>
              <w:left w:val="nil"/>
              <w:bottom w:val="single" w:sz="4" w:space="0" w:color="auto"/>
              <w:right w:val="single" w:sz="4" w:space="0" w:color="auto"/>
            </w:tcBorders>
            <w:shd w:val="clear" w:color="auto" w:fill="auto"/>
            <w:hideMark/>
          </w:tcPr>
          <w:p w14:paraId="498BE51C"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2E3F0E59"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ABA8494" w14:textId="77777777" w:rsidR="00AB689D" w:rsidRPr="00F53E80" w:rsidRDefault="00AB689D" w:rsidP="004063F7">
            <w:pPr>
              <w:spacing w:after="60" w:line="240" w:lineRule="auto"/>
              <w:jc w:val="left"/>
              <w:rPr>
                <w:rFonts w:cs="Arial"/>
                <w:sz w:val="20"/>
                <w:szCs w:val="20"/>
              </w:rPr>
            </w:pPr>
            <w:r w:rsidRPr="00F53E80">
              <w:rPr>
                <w:rFonts w:cs="Arial"/>
                <w:sz w:val="20"/>
                <w:szCs w:val="20"/>
              </w:rPr>
              <w:t>Fauna</w:t>
            </w:r>
          </w:p>
        </w:tc>
        <w:tc>
          <w:tcPr>
            <w:tcW w:w="4677" w:type="dxa"/>
            <w:tcBorders>
              <w:top w:val="nil"/>
              <w:left w:val="nil"/>
              <w:bottom w:val="single" w:sz="4" w:space="0" w:color="auto"/>
              <w:right w:val="single" w:sz="4" w:space="0" w:color="auto"/>
            </w:tcBorders>
            <w:shd w:val="clear" w:color="auto" w:fill="auto"/>
            <w:hideMark/>
          </w:tcPr>
          <w:p w14:paraId="407D0977" w14:textId="77777777" w:rsidR="00AB689D" w:rsidRPr="00F53E80" w:rsidRDefault="00AB689D" w:rsidP="004063F7">
            <w:pPr>
              <w:spacing w:after="60" w:line="240" w:lineRule="auto"/>
              <w:jc w:val="left"/>
              <w:rPr>
                <w:rFonts w:cs="Arial"/>
                <w:sz w:val="20"/>
                <w:szCs w:val="20"/>
              </w:rPr>
            </w:pPr>
            <w:r w:rsidRPr="00F53E80">
              <w:rPr>
                <w:rFonts w:cs="Arial"/>
                <w:sz w:val="20"/>
                <w:szCs w:val="20"/>
              </w:rPr>
              <w:t>Prädatorenmanagement</w:t>
            </w:r>
          </w:p>
        </w:tc>
        <w:tc>
          <w:tcPr>
            <w:tcW w:w="851" w:type="dxa"/>
            <w:tcBorders>
              <w:top w:val="nil"/>
              <w:left w:val="nil"/>
              <w:bottom w:val="single" w:sz="4" w:space="0" w:color="auto"/>
              <w:right w:val="single" w:sz="4" w:space="0" w:color="auto"/>
            </w:tcBorders>
            <w:shd w:val="clear" w:color="auto" w:fill="auto"/>
            <w:hideMark/>
          </w:tcPr>
          <w:p w14:paraId="17E1030F"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r>
      <w:tr w:rsidR="00AB689D" w:rsidRPr="00F53E80" w14:paraId="31FB66F5"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44163324" w14:textId="77777777" w:rsidR="00AB689D" w:rsidRPr="00F53E80" w:rsidRDefault="00AB689D" w:rsidP="004063F7">
            <w:pPr>
              <w:spacing w:after="60" w:line="240" w:lineRule="auto"/>
              <w:jc w:val="left"/>
              <w:rPr>
                <w:rFonts w:cs="Arial"/>
                <w:sz w:val="20"/>
                <w:szCs w:val="20"/>
              </w:rPr>
            </w:pPr>
            <w:r w:rsidRPr="00F53E80">
              <w:rPr>
                <w:rFonts w:cs="Arial"/>
                <w:sz w:val="20"/>
                <w:szCs w:val="20"/>
              </w:rPr>
              <w:t>Fauna</w:t>
            </w:r>
          </w:p>
        </w:tc>
        <w:tc>
          <w:tcPr>
            <w:tcW w:w="4677" w:type="dxa"/>
            <w:tcBorders>
              <w:top w:val="nil"/>
              <w:left w:val="nil"/>
              <w:bottom w:val="single" w:sz="4" w:space="0" w:color="auto"/>
              <w:right w:val="single" w:sz="4" w:space="0" w:color="auto"/>
            </w:tcBorders>
            <w:shd w:val="clear" w:color="auto" w:fill="auto"/>
            <w:hideMark/>
          </w:tcPr>
          <w:p w14:paraId="22B4B882" w14:textId="77777777" w:rsidR="00AB689D" w:rsidRPr="00F53E80" w:rsidRDefault="00AB689D" w:rsidP="004063F7">
            <w:pPr>
              <w:spacing w:after="60" w:line="240" w:lineRule="auto"/>
              <w:jc w:val="left"/>
              <w:rPr>
                <w:rFonts w:cs="Arial"/>
                <w:sz w:val="20"/>
                <w:szCs w:val="20"/>
              </w:rPr>
            </w:pPr>
            <w:r w:rsidRPr="00F53E80">
              <w:rPr>
                <w:rFonts w:cs="Arial"/>
                <w:sz w:val="20"/>
                <w:szCs w:val="20"/>
              </w:rPr>
              <w:t>Leiteinrichtungen</w:t>
            </w:r>
          </w:p>
        </w:tc>
        <w:tc>
          <w:tcPr>
            <w:tcW w:w="851" w:type="dxa"/>
            <w:tcBorders>
              <w:top w:val="nil"/>
              <w:left w:val="nil"/>
              <w:bottom w:val="single" w:sz="4" w:space="0" w:color="auto"/>
              <w:right w:val="single" w:sz="4" w:space="0" w:color="auto"/>
            </w:tcBorders>
            <w:shd w:val="clear" w:color="auto" w:fill="auto"/>
            <w:hideMark/>
          </w:tcPr>
          <w:p w14:paraId="0A171132"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77DDF08B"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14A99CE6" w14:textId="77777777" w:rsidR="00AB689D" w:rsidRPr="00F53E80" w:rsidRDefault="00AB689D" w:rsidP="004063F7">
            <w:pPr>
              <w:spacing w:after="60" w:line="240" w:lineRule="auto"/>
              <w:jc w:val="left"/>
              <w:rPr>
                <w:rFonts w:cs="Arial"/>
                <w:sz w:val="20"/>
                <w:szCs w:val="20"/>
              </w:rPr>
            </w:pPr>
            <w:r w:rsidRPr="00F53E80">
              <w:rPr>
                <w:rFonts w:cs="Arial"/>
                <w:sz w:val="20"/>
                <w:szCs w:val="20"/>
              </w:rPr>
              <w:t>Flora</w:t>
            </w:r>
          </w:p>
        </w:tc>
        <w:tc>
          <w:tcPr>
            <w:tcW w:w="4677" w:type="dxa"/>
            <w:tcBorders>
              <w:top w:val="nil"/>
              <w:left w:val="nil"/>
              <w:bottom w:val="single" w:sz="4" w:space="0" w:color="auto"/>
              <w:right w:val="single" w:sz="4" w:space="0" w:color="auto"/>
            </w:tcBorders>
            <w:shd w:val="clear" w:color="auto" w:fill="auto"/>
            <w:hideMark/>
          </w:tcPr>
          <w:p w14:paraId="49F4D981" w14:textId="77777777" w:rsidR="00AB689D" w:rsidRPr="00F53E80" w:rsidRDefault="00AB689D" w:rsidP="004063F7">
            <w:pPr>
              <w:spacing w:after="60" w:line="240" w:lineRule="auto"/>
              <w:jc w:val="left"/>
              <w:rPr>
                <w:rFonts w:cs="Arial"/>
                <w:sz w:val="20"/>
                <w:szCs w:val="20"/>
              </w:rPr>
            </w:pPr>
            <w:r w:rsidRPr="00F53E80">
              <w:rPr>
                <w:rFonts w:cs="Arial"/>
                <w:sz w:val="20"/>
                <w:szCs w:val="20"/>
              </w:rPr>
              <w:t>Ansiedlung von Arten</w:t>
            </w:r>
          </w:p>
        </w:tc>
        <w:tc>
          <w:tcPr>
            <w:tcW w:w="851" w:type="dxa"/>
            <w:tcBorders>
              <w:top w:val="nil"/>
              <w:left w:val="nil"/>
              <w:bottom w:val="single" w:sz="4" w:space="0" w:color="auto"/>
              <w:right w:val="single" w:sz="4" w:space="0" w:color="auto"/>
            </w:tcBorders>
            <w:shd w:val="clear" w:color="auto" w:fill="auto"/>
            <w:hideMark/>
          </w:tcPr>
          <w:p w14:paraId="5148FB4F"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368DB70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18620573" w14:textId="77777777" w:rsidR="00AB689D" w:rsidRPr="00F53E80" w:rsidRDefault="00AB689D" w:rsidP="004063F7">
            <w:pPr>
              <w:spacing w:after="60" w:line="240" w:lineRule="auto"/>
              <w:jc w:val="left"/>
              <w:rPr>
                <w:rFonts w:cs="Arial"/>
                <w:sz w:val="20"/>
                <w:szCs w:val="20"/>
              </w:rPr>
            </w:pPr>
            <w:r w:rsidRPr="00F53E80">
              <w:rPr>
                <w:rFonts w:cs="Arial"/>
                <w:sz w:val="20"/>
                <w:szCs w:val="20"/>
              </w:rPr>
              <w:t>Flora</w:t>
            </w:r>
          </w:p>
        </w:tc>
        <w:tc>
          <w:tcPr>
            <w:tcW w:w="4677" w:type="dxa"/>
            <w:tcBorders>
              <w:top w:val="nil"/>
              <w:left w:val="nil"/>
              <w:bottom w:val="single" w:sz="4" w:space="0" w:color="auto"/>
              <w:right w:val="single" w:sz="4" w:space="0" w:color="auto"/>
            </w:tcBorders>
            <w:shd w:val="clear" w:color="auto" w:fill="auto"/>
            <w:hideMark/>
          </w:tcPr>
          <w:p w14:paraId="0377D77C" w14:textId="77777777" w:rsidR="00AB689D" w:rsidRPr="00F53E80" w:rsidRDefault="00AB689D" w:rsidP="004063F7">
            <w:pPr>
              <w:spacing w:after="60" w:line="240" w:lineRule="auto"/>
              <w:jc w:val="left"/>
              <w:rPr>
                <w:rFonts w:cs="Arial"/>
                <w:sz w:val="20"/>
                <w:szCs w:val="20"/>
              </w:rPr>
            </w:pPr>
            <w:r w:rsidRPr="00F53E80">
              <w:rPr>
                <w:rFonts w:cs="Arial"/>
                <w:sz w:val="20"/>
                <w:szCs w:val="20"/>
              </w:rPr>
              <w:t>Schutz- und Pflegemaßnahmen</w:t>
            </w:r>
          </w:p>
        </w:tc>
        <w:tc>
          <w:tcPr>
            <w:tcW w:w="851" w:type="dxa"/>
            <w:tcBorders>
              <w:top w:val="nil"/>
              <w:left w:val="nil"/>
              <w:bottom w:val="single" w:sz="4" w:space="0" w:color="auto"/>
              <w:right w:val="single" w:sz="4" w:space="0" w:color="auto"/>
            </w:tcBorders>
            <w:shd w:val="clear" w:color="auto" w:fill="auto"/>
            <w:hideMark/>
          </w:tcPr>
          <w:p w14:paraId="27926732"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07A22E6D"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75B2E3B9" w14:textId="77777777" w:rsidR="00AB689D" w:rsidRPr="00F53E80" w:rsidRDefault="00AB689D" w:rsidP="004063F7">
            <w:pPr>
              <w:spacing w:after="60" w:line="240" w:lineRule="auto"/>
              <w:jc w:val="left"/>
              <w:rPr>
                <w:rFonts w:cs="Arial"/>
                <w:sz w:val="20"/>
                <w:szCs w:val="20"/>
              </w:rPr>
            </w:pPr>
            <w:r w:rsidRPr="00F53E80">
              <w:rPr>
                <w:rFonts w:cs="Arial"/>
                <w:sz w:val="20"/>
                <w:szCs w:val="20"/>
              </w:rPr>
              <w:t>Flora</w:t>
            </w:r>
          </w:p>
        </w:tc>
        <w:tc>
          <w:tcPr>
            <w:tcW w:w="4677" w:type="dxa"/>
            <w:tcBorders>
              <w:top w:val="nil"/>
              <w:left w:val="nil"/>
              <w:bottom w:val="single" w:sz="4" w:space="0" w:color="auto"/>
              <w:right w:val="single" w:sz="4" w:space="0" w:color="auto"/>
            </w:tcBorders>
            <w:shd w:val="clear" w:color="auto" w:fill="auto"/>
            <w:hideMark/>
          </w:tcPr>
          <w:p w14:paraId="6AD73727" w14:textId="77777777" w:rsidR="00AB689D" w:rsidRPr="00F53E80" w:rsidRDefault="00AB689D" w:rsidP="004063F7">
            <w:pPr>
              <w:spacing w:after="60" w:line="240" w:lineRule="auto"/>
              <w:jc w:val="left"/>
              <w:rPr>
                <w:rFonts w:cs="Arial"/>
                <w:sz w:val="20"/>
                <w:szCs w:val="20"/>
              </w:rPr>
            </w:pPr>
            <w:r w:rsidRPr="00F53E80">
              <w:rPr>
                <w:rFonts w:cs="Arial"/>
                <w:sz w:val="20"/>
                <w:szCs w:val="20"/>
              </w:rPr>
              <w:t>Umsiedlung von Arten</w:t>
            </w:r>
          </w:p>
        </w:tc>
        <w:tc>
          <w:tcPr>
            <w:tcW w:w="851" w:type="dxa"/>
            <w:tcBorders>
              <w:top w:val="nil"/>
              <w:left w:val="nil"/>
              <w:bottom w:val="single" w:sz="4" w:space="0" w:color="auto"/>
              <w:right w:val="single" w:sz="4" w:space="0" w:color="auto"/>
            </w:tcBorders>
            <w:shd w:val="clear" w:color="auto" w:fill="auto"/>
            <w:hideMark/>
          </w:tcPr>
          <w:p w14:paraId="5D6BB240"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590E9A8C"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73DBB1A9"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Gehölz-Neuanlage</w:t>
            </w:r>
          </w:p>
        </w:tc>
        <w:tc>
          <w:tcPr>
            <w:tcW w:w="4677" w:type="dxa"/>
            <w:tcBorders>
              <w:top w:val="nil"/>
              <w:left w:val="nil"/>
              <w:bottom w:val="single" w:sz="4" w:space="0" w:color="auto"/>
              <w:right w:val="single" w:sz="4" w:space="0" w:color="auto"/>
            </w:tcBorders>
            <w:shd w:val="clear" w:color="auto" w:fill="auto"/>
          </w:tcPr>
          <w:p w14:paraId="4E3B84B9" w14:textId="77777777" w:rsidR="00AB689D" w:rsidRPr="00015BAD" w:rsidRDefault="00AB689D" w:rsidP="004063F7">
            <w:pPr>
              <w:spacing w:after="60" w:line="240" w:lineRule="auto"/>
              <w:jc w:val="left"/>
              <w:rPr>
                <w:rFonts w:cs="Arial"/>
                <w:sz w:val="20"/>
                <w:szCs w:val="20"/>
                <w:highlight w:val="cyan"/>
              </w:rPr>
            </w:pPr>
          </w:p>
        </w:tc>
        <w:tc>
          <w:tcPr>
            <w:tcW w:w="851" w:type="dxa"/>
            <w:tcBorders>
              <w:top w:val="nil"/>
              <w:left w:val="nil"/>
              <w:bottom w:val="single" w:sz="4" w:space="0" w:color="auto"/>
              <w:right w:val="single" w:sz="4" w:space="0" w:color="auto"/>
            </w:tcBorders>
            <w:shd w:val="clear" w:color="auto" w:fill="auto"/>
            <w:hideMark/>
          </w:tcPr>
          <w:p w14:paraId="5C5F8F70"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0BDE10A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204BC50D"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Gehölz-Neuanlage</w:t>
            </w:r>
          </w:p>
        </w:tc>
        <w:tc>
          <w:tcPr>
            <w:tcW w:w="4677" w:type="dxa"/>
            <w:tcBorders>
              <w:top w:val="nil"/>
              <w:left w:val="nil"/>
              <w:bottom w:val="single" w:sz="4" w:space="0" w:color="auto"/>
              <w:right w:val="single" w:sz="4" w:space="0" w:color="auto"/>
            </w:tcBorders>
            <w:shd w:val="clear" w:color="auto" w:fill="auto"/>
          </w:tcPr>
          <w:p w14:paraId="15D3558C" w14:textId="77777777" w:rsidR="00AB689D" w:rsidRPr="001C1564" w:rsidRDefault="00AB689D" w:rsidP="004063F7">
            <w:pPr>
              <w:spacing w:after="60" w:line="240" w:lineRule="auto"/>
              <w:jc w:val="left"/>
              <w:rPr>
                <w:rFonts w:cs="Arial"/>
                <w:sz w:val="20"/>
                <w:szCs w:val="20"/>
                <w:highlight w:val="cyan"/>
              </w:rPr>
            </w:pPr>
          </w:p>
        </w:tc>
        <w:tc>
          <w:tcPr>
            <w:tcW w:w="851" w:type="dxa"/>
            <w:tcBorders>
              <w:top w:val="nil"/>
              <w:left w:val="nil"/>
              <w:bottom w:val="single" w:sz="4" w:space="0" w:color="auto"/>
              <w:right w:val="single" w:sz="4" w:space="0" w:color="auto"/>
            </w:tcBorders>
            <w:shd w:val="clear" w:color="auto" w:fill="auto"/>
            <w:hideMark/>
          </w:tcPr>
          <w:p w14:paraId="67859CD2" w14:textId="4BB75FBF"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739FDAC7"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13109B7"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Gehölz-Entwicklung</w:t>
            </w:r>
          </w:p>
        </w:tc>
        <w:tc>
          <w:tcPr>
            <w:tcW w:w="4677" w:type="dxa"/>
            <w:tcBorders>
              <w:top w:val="nil"/>
              <w:left w:val="nil"/>
              <w:bottom w:val="single" w:sz="4" w:space="0" w:color="auto"/>
              <w:right w:val="single" w:sz="4" w:space="0" w:color="auto"/>
            </w:tcBorders>
            <w:shd w:val="clear" w:color="auto" w:fill="auto"/>
          </w:tcPr>
          <w:p w14:paraId="314E9CC7" w14:textId="77777777" w:rsidR="00AB689D" w:rsidRPr="00015BAD" w:rsidRDefault="00AB689D" w:rsidP="004063F7">
            <w:pPr>
              <w:spacing w:after="60" w:line="240" w:lineRule="auto"/>
              <w:jc w:val="left"/>
              <w:rPr>
                <w:rFonts w:cs="Arial"/>
                <w:sz w:val="20"/>
                <w:szCs w:val="20"/>
                <w:highlight w:val="cyan"/>
              </w:rPr>
            </w:pPr>
          </w:p>
        </w:tc>
        <w:tc>
          <w:tcPr>
            <w:tcW w:w="851" w:type="dxa"/>
            <w:tcBorders>
              <w:top w:val="nil"/>
              <w:left w:val="nil"/>
              <w:bottom w:val="single" w:sz="4" w:space="0" w:color="auto"/>
              <w:right w:val="single" w:sz="4" w:space="0" w:color="auto"/>
            </w:tcBorders>
            <w:shd w:val="clear" w:color="auto" w:fill="auto"/>
            <w:hideMark/>
          </w:tcPr>
          <w:p w14:paraId="2FE15C54"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7B749121"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6990372"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Gehölz-Entwicklung</w:t>
            </w:r>
          </w:p>
        </w:tc>
        <w:tc>
          <w:tcPr>
            <w:tcW w:w="4677" w:type="dxa"/>
            <w:tcBorders>
              <w:top w:val="nil"/>
              <w:left w:val="nil"/>
              <w:bottom w:val="single" w:sz="4" w:space="0" w:color="auto"/>
              <w:right w:val="single" w:sz="4" w:space="0" w:color="auto"/>
            </w:tcBorders>
            <w:shd w:val="clear" w:color="auto" w:fill="auto"/>
            <w:hideMark/>
          </w:tcPr>
          <w:p w14:paraId="47260FB2" w14:textId="77777777" w:rsidR="00AB689D" w:rsidRPr="00F53E80" w:rsidRDefault="00AB689D" w:rsidP="004063F7">
            <w:pPr>
              <w:spacing w:after="60" w:line="240" w:lineRule="auto"/>
              <w:jc w:val="left"/>
              <w:rPr>
                <w:rFonts w:cs="Arial"/>
                <w:sz w:val="20"/>
                <w:szCs w:val="20"/>
              </w:rPr>
            </w:pPr>
            <w:r w:rsidRPr="00F53E80">
              <w:rPr>
                <w:rFonts w:cs="Arial"/>
                <w:sz w:val="20"/>
                <w:szCs w:val="20"/>
              </w:rPr>
              <w:t>Ergänzungspflanzung</w:t>
            </w:r>
          </w:p>
        </w:tc>
        <w:tc>
          <w:tcPr>
            <w:tcW w:w="851" w:type="dxa"/>
            <w:tcBorders>
              <w:top w:val="nil"/>
              <w:left w:val="nil"/>
              <w:bottom w:val="single" w:sz="4" w:space="0" w:color="auto"/>
              <w:right w:val="single" w:sz="4" w:space="0" w:color="auto"/>
            </w:tcBorders>
            <w:shd w:val="clear" w:color="auto" w:fill="auto"/>
            <w:hideMark/>
          </w:tcPr>
          <w:p w14:paraId="1A34ECFE" w14:textId="557E3726"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0026DBD7"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41F09C6B"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Gehölz-Erhalt</w:t>
            </w:r>
          </w:p>
        </w:tc>
        <w:tc>
          <w:tcPr>
            <w:tcW w:w="4677" w:type="dxa"/>
            <w:tcBorders>
              <w:top w:val="nil"/>
              <w:left w:val="nil"/>
              <w:bottom w:val="single" w:sz="4" w:space="0" w:color="auto"/>
              <w:right w:val="single" w:sz="4" w:space="0" w:color="auto"/>
            </w:tcBorders>
            <w:shd w:val="clear" w:color="auto" w:fill="auto"/>
            <w:hideMark/>
          </w:tcPr>
          <w:p w14:paraId="46AD9168" w14:textId="77777777" w:rsidR="00AB689D" w:rsidRPr="00F53E80" w:rsidRDefault="00AB689D" w:rsidP="004063F7">
            <w:pPr>
              <w:spacing w:after="60" w:line="240" w:lineRule="auto"/>
              <w:jc w:val="left"/>
              <w:rPr>
                <w:rFonts w:cs="Arial"/>
                <w:sz w:val="20"/>
                <w:szCs w:val="20"/>
              </w:rPr>
            </w:pPr>
            <w:r w:rsidRPr="00F53E80">
              <w:rPr>
                <w:rFonts w:cs="Arial"/>
                <w:sz w:val="20"/>
                <w:szCs w:val="20"/>
              </w:rPr>
              <w:t>Baumsanierung</w:t>
            </w:r>
          </w:p>
        </w:tc>
        <w:tc>
          <w:tcPr>
            <w:tcW w:w="851" w:type="dxa"/>
            <w:tcBorders>
              <w:top w:val="nil"/>
              <w:left w:val="nil"/>
              <w:bottom w:val="single" w:sz="4" w:space="0" w:color="auto"/>
              <w:right w:val="single" w:sz="4" w:space="0" w:color="auto"/>
            </w:tcBorders>
            <w:shd w:val="clear" w:color="auto" w:fill="auto"/>
            <w:hideMark/>
          </w:tcPr>
          <w:p w14:paraId="0BB02923" w14:textId="090D1B8F"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145DA49F"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DCC7C74"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Gehölz-Erhalt</w:t>
            </w:r>
          </w:p>
        </w:tc>
        <w:tc>
          <w:tcPr>
            <w:tcW w:w="4677" w:type="dxa"/>
            <w:tcBorders>
              <w:top w:val="nil"/>
              <w:left w:val="nil"/>
              <w:bottom w:val="single" w:sz="4" w:space="0" w:color="auto"/>
              <w:right w:val="single" w:sz="4" w:space="0" w:color="auto"/>
            </w:tcBorders>
            <w:shd w:val="clear" w:color="auto" w:fill="auto"/>
            <w:hideMark/>
          </w:tcPr>
          <w:p w14:paraId="58CF5491" w14:textId="77777777" w:rsidR="00AB689D" w:rsidRPr="00F53E80" w:rsidRDefault="00AB689D" w:rsidP="004063F7">
            <w:pPr>
              <w:spacing w:after="60" w:line="240" w:lineRule="auto"/>
              <w:jc w:val="left"/>
              <w:rPr>
                <w:rFonts w:cs="Arial"/>
                <w:sz w:val="20"/>
                <w:szCs w:val="20"/>
              </w:rPr>
            </w:pPr>
            <w:r w:rsidRPr="00F53E80">
              <w:rPr>
                <w:rFonts w:cs="Arial"/>
                <w:sz w:val="20"/>
                <w:szCs w:val="20"/>
              </w:rPr>
              <w:t>Schnitt</w:t>
            </w:r>
          </w:p>
        </w:tc>
        <w:tc>
          <w:tcPr>
            <w:tcW w:w="851" w:type="dxa"/>
            <w:tcBorders>
              <w:top w:val="nil"/>
              <w:left w:val="nil"/>
              <w:bottom w:val="single" w:sz="4" w:space="0" w:color="auto"/>
              <w:right w:val="single" w:sz="4" w:space="0" w:color="auto"/>
            </w:tcBorders>
            <w:shd w:val="clear" w:color="auto" w:fill="auto"/>
            <w:hideMark/>
          </w:tcPr>
          <w:p w14:paraId="24EC3298" w14:textId="725511C7"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06AA8AA7"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7813277"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Gehölz-Erhalt</w:t>
            </w:r>
          </w:p>
        </w:tc>
        <w:tc>
          <w:tcPr>
            <w:tcW w:w="4677" w:type="dxa"/>
            <w:tcBorders>
              <w:top w:val="nil"/>
              <w:left w:val="nil"/>
              <w:bottom w:val="single" w:sz="4" w:space="0" w:color="auto"/>
              <w:right w:val="single" w:sz="4" w:space="0" w:color="auto"/>
            </w:tcBorders>
            <w:shd w:val="clear" w:color="auto" w:fill="auto"/>
            <w:hideMark/>
          </w:tcPr>
          <w:p w14:paraId="6279DCBD" w14:textId="77777777" w:rsidR="00AB689D" w:rsidRPr="00F53E80" w:rsidRDefault="00AB689D" w:rsidP="004063F7">
            <w:pPr>
              <w:spacing w:after="60" w:line="240" w:lineRule="auto"/>
              <w:jc w:val="left"/>
              <w:rPr>
                <w:rFonts w:cs="Arial"/>
                <w:sz w:val="20"/>
                <w:szCs w:val="20"/>
              </w:rPr>
            </w:pPr>
            <w:r w:rsidRPr="00F53E80">
              <w:rPr>
                <w:rFonts w:cs="Arial"/>
                <w:sz w:val="20"/>
                <w:szCs w:val="20"/>
              </w:rPr>
              <w:t>Sicherung</w:t>
            </w:r>
          </w:p>
        </w:tc>
        <w:tc>
          <w:tcPr>
            <w:tcW w:w="851" w:type="dxa"/>
            <w:tcBorders>
              <w:top w:val="nil"/>
              <w:left w:val="nil"/>
              <w:bottom w:val="single" w:sz="4" w:space="0" w:color="auto"/>
              <w:right w:val="single" w:sz="4" w:space="0" w:color="auto"/>
            </w:tcBorders>
            <w:shd w:val="clear" w:color="auto" w:fill="auto"/>
            <w:hideMark/>
          </w:tcPr>
          <w:p w14:paraId="781632DF" w14:textId="163FDC2A"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7E0342F9"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795E309"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Gehölz-Erhalt</w:t>
            </w:r>
          </w:p>
        </w:tc>
        <w:tc>
          <w:tcPr>
            <w:tcW w:w="4677" w:type="dxa"/>
            <w:tcBorders>
              <w:top w:val="nil"/>
              <w:left w:val="nil"/>
              <w:bottom w:val="single" w:sz="4" w:space="0" w:color="auto"/>
              <w:right w:val="single" w:sz="4" w:space="0" w:color="auto"/>
            </w:tcBorders>
            <w:shd w:val="clear" w:color="auto" w:fill="auto"/>
            <w:hideMark/>
          </w:tcPr>
          <w:p w14:paraId="2C33BD38" w14:textId="77777777" w:rsidR="00AB689D" w:rsidRPr="00F53E80" w:rsidRDefault="00AB689D" w:rsidP="004063F7">
            <w:pPr>
              <w:spacing w:after="60" w:line="240" w:lineRule="auto"/>
              <w:jc w:val="left"/>
              <w:rPr>
                <w:rFonts w:cs="Arial"/>
                <w:sz w:val="20"/>
                <w:szCs w:val="20"/>
              </w:rPr>
            </w:pPr>
            <w:r w:rsidRPr="00F53E80">
              <w:rPr>
                <w:rFonts w:cs="Arial"/>
                <w:sz w:val="20"/>
                <w:szCs w:val="20"/>
              </w:rPr>
              <w:t>Verpflanzung</w:t>
            </w:r>
          </w:p>
        </w:tc>
        <w:tc>
          <w:tcPr>
            <w:tcW w:w="851" w:type="dxa"/>
            <w:tcBorders>
              <w:top w:val="nil"/>
              <w:left w:val="nil"/>
              <w:bottom w:val="single" w:sz="4" w:space="0" w:color="auto"/>
              <w:right w:val="single" w:sz="4" w:space="0" w:color="auto"/>
            </w:tcBorders>
            <w:shd w:val="clear" w:color="auto" w:fill="auto"/>
            <w:hideMark/>
          </w:tcPr>
          <w:p w14:paraId="57EEC4DD" w14:textId="06EB0219" w:rsidR="00AB689D" w:rsidRPr="00F53E80" w:rsidRDefault="00D07E65" w:rsidP="004063F7">
            <w:pPr>
              <w:spacing w:after="60" w:line="240" w:lineRule="auto"/>
              <w:jc w:val="left"/>
              <w:rPr>
                <w:rFonts w:cs="Arial"/>
                <w:sz w:val="20"/>
                <w:szCs w:val="20"/>
              </w:rPr>
            </w:pPr>
            <w:r>
              <w:rPr>
                <w:rFonts w:cs="Arial"/>
                <w:sz w:val="20"/>
                <w:szCs w:val="20"/>
              </w:rPr>
              <w:t>Stck</w:t>
            </w:r>
          </w:p>
        </w:tc>
      </w:tr>
      <w:tr w:rsidR="00AB689D" w:rsidRPr="00F53E80" w14:paraId="2F933642"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E2D51DA" w14:textId="77777777" w:rsidR="00AB689D" w:rsidRPr="00F53E80" w:rsidRDefault="00AB689D" w:rsidP="004063F7">
            <w:pPr>
              <w:spacing w:after="60" w:line="240" w:lineRule="auto"/>
              <w:jc w:val="left"/>
              <w:rPr>
                <w:rFonts w:cs="Arial"/>
                <w:sz w:val="20"/>
                <w:szCs w:val="20"/>
              </w:rPr>
            </w:pPr>
            <w:r w:rsidRPr="00F53E80">
              <w:rPr>
                <w:rFonts w:cs="Arial"/>
                <w:sz w:val="20"/>
                <w:szCs w:val="20"/>
              </w:rPr>
              <w:t>Gehölz-Erhalt</w:t>
            </w:r>
          </w:p>
        </w:tc>
        <w:tc>
          <w:tcPr>
            <w:tcW w:w="4677" w:type="dxa"/>
            <w:tcBorders>
              <w:top w:val="nil"/>
              <w:left w:val="nil"/>
              <w:bottom w:val="single" w:sz="4" w:space="0" w:color="auto"/>
              <w:right w:val="single" w:sz="4" w:space="0" w:color="auto"/>
            </w:tcBorders>
            <w:shd w:val="clear" w:color="auto" w:fill="auto"/>
            <w:hideMark/>
          </w:tcPr>
          <w:p w14:paraId="0BA9FABB" w14:textId="77777777" w:rsidR="00AB689D" w:rsidRPr="00F53E80" w:rsidRDefault="00AB689D" w:rsidP="004063F7">
            <w:pPr>
              <w:spacing w:after="60" w:line="240" w:lineRule="auto"/>
              <w:jc w:val="left"/>
              <w:rPr>
                <w:rFonts w:cs="Arial"/>
                <w:sz w:val="20"/>
                <w:szCs w:val="20"/>
              </w:rPr>
            </w:pPr>
            <w:r w:rsidRPr="00F53E80">
              <w:rPr>
                <w:rFonts w:cs="Arial"/>
                <w:sz w:val="20"/>
                <w:szCs w:val="20"/>
              </w:rPr>
              <w:t>Auf-den-Stock-setzen</w:t>
            </w:r>
          </w:p>
        </w:tc>
        <w:tc>
          <w:tcPr>
            <w:tcW w:w="851" w:type="dxa"/>
            <w:tcBorders>
              <w:top w:val="nil"/>
              <w:left w:val="nil"/>
              <w:bottom w:val="single" w:sz="4" w:space="0" w:color="auto"/>
              <w:right w:val="single" w:sz="4" w:space="0" w:color="auto"/>
            </w:tcBorders>
            <w:shd w:val="clear" w:color="auto" w:fill="auto"/>
            <w:hideMark/>
          </w:tcPr>
          <w:p w14:paraId="130485F1"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14270D0B"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D95554C" w14:textId="77777777" w:rsidR="00AB689D" w:rsidRPr="00F53E80" w:rsidRDefault="00AB689D" w:rsidP="004063F7">
            <w:pPr>
              <w:spacing w:after="60" w:line="240" w:lineRule="auto"/>
              <w:jc w:val="left"/>
              <w:rPr>
                <w:rFonts w:cs="Arial"/>
                <w:sz w:val="20"/>
                <w:szCs w:val="20"/>
              </w:rPr>
            </w:pPr>
            <w:r w:rsidRPr="00F53E80">
              <w:rPr>
                <w:rFonts w:cs="Arial"/>
                <w:sz w:val="20"/>
                <w:szCs w:val="20"/>
              </w:rPr>
              <w:t>Gewässer-Neuanlage</w:t>
            </w:r>
          </w:p>
        </w:tc>
        <w:tc>
          <w:tcPr>
            <w:tcW w:w="4677" w:type="dxa"/>
            <w:tcBorders>
              <w:top w:val="nil"/>
              <w:left w:val="nil"/>
              <w:bottom w:val="single" w:sz="4" w:space="0" w:color="auto"/>
              <w:right w:val="single" w:sz="4" w:space="0" w:color="auto"/>
            </w:tcBorders>
            <w:shd w:val="clear" w:color="auto" w:fill="auto"/>
            <w:hideMark/>
          </w:tcPr>
          <w:p w14:paraId="24F61DDA" w14:textId="77777777" w:rsidR="00AB689D" w:rsidRPr="00F53E80" w:rsidRDefault="00AB689D" w:rsidP="004063F7">
            <w:pPr>
              <w:spacing w:after="60" w:line="240" w:lineRule="auto"/>
              <w:jc w:val="left"/>
              <w:rPr>
                <w:rFonts w:cs="Arial"/>
                <w:sz w:val="20"/>
                <w:szCs w:val="20"/>
              </w:rPr>
            </w:pPr>
            <w:r w:rsidRPr="00F53E80">
              <w:rPr>
                <w:rFonts w:cs="Arial"/>
                <w:sz w:val="20"/>
                <w:szCs w:val="20"/>
              </w:rPr>
              <w:t>Stillgewässer</w:t>
            </w:r>
          </w:p>
        </w:tc>
        <w:tc>
          <w:tcPr>
            <w:tcW w:w="851" w:type="dxa"/>
            <w:tcBorders>
              <w:top w:val="nil"/>
              <w:left w:val="nil"/>
              <w:bottom w:val="single" w:sz="4" w:space="0" w:color="auto"/>
              <w:right w:val="single" w:sz="4" w:space="0" w:color="auto"/>
            </w:tcBorders>
            <w:shd w:val="clear" w:color="auto" w:fill="auto"/>
            <w:hideMark/>
          </w:tcPr>
          <w:p w14:paraId="10E3F47D"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5DB2706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92C2A3A" w14:textId="77777777" w:rsidR="00AB689D" w:rsidRPr="00F53E80" w:rsidRDefault="00AB689D" w:rsidP="004063F7">
            <w:pPr>
              <w:spacing w:after="60" w:line="240" w:lineRule="auto"/>
              <w:jc w:val="left"/>
              <w:rPr>
                <w:rFonts w:cs="Arial"/>
                <w:sz w:val="20"/>
                <w:szCs w:val="20"/>
              </w:rPr>
            </w:pPr>
            <w:r w:rsidRPr="00F53E80">
              <w:rPr>
                <w:rFonts w:cs="Arial"/>
                <w:sz w:val="20"/>
                <w:szCs w:val="20"/>
              </w:rPr>
              <w:t>Gewässer-Neuanlage</w:t>
            </w:r>
          </w:p>
        </w:tc>
        <w:tc>
          <w:tcPr>
            <w:tcW w:w="4677" w:type="dxa"/>
            <w:tcBorders>
              <w:top w:val="nil"/>
              <w:left w:val="nil"/>
              <w:bottom w:val="single" w:sz="4" w:space="0" w:color="auto"/>
              <w:right w:val="single" w:sz="4" w:space="0" w:color="auto"/>
            </w:tcBorders>
            <w:shd w:val="clear" w:color="auto" w:fill="auto"/>
            <w:hideMark/>
          </w:tcPr>
          <w:p w14:paraId="6E5CB4A1" w14:textId="77777777" w:rsidR="00AB689D" w:rsidRPr="00F53E80" w:rsidRDefault="00AB689D" w:rsidP="004063F7">
            <w:pPr>
              <w:spacing w:after="60" w:line="240" w:lineRule="auto"/>
              <w:jc w:val="left"/>
              <w:rPr>
                <w:rFonts w:cs="Arial"/>
                <w:sz w:val="20"/>
                <w:szCs w:val="20"/>
              </w:rPr>
            </w:pPr>
            <w:r w:rsidRPr="00F53E80">
              <w:rPr>
                <w:rFonts w:cs="Arial"/>
                <w:sz w:val="20"/>
                <w:szCs w:val="20"/>
              </w:rPr>
              <w:t>Verlegung</w:t>
            </w:r>
          </w:p>
        </w:tc>
        <w:tc>
          <w:tcPr>
            <w:tcW w:w="851" w:type="dxa"/>
            <w:tcBorders>
              <w:top w:val="nil"/>
              <w:left w:val="nil"/>
              <w:bottom w:val="single" w:sz="4" w:space="0" w:color="auto"/>
              <w:right w:val="single" w:sz="4" w:space="0" w:color="auto"/>
            </w:tcBorders>
            <w:shd w:val="clear" w:color="auto" w:fill="auto"/>
            <w:hideMark/>
          </w:tcPr>
          <w:p w14:paraId="758A8237"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44B827F9"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218E8246" w14:textId="77777777" w:rsidR="00AB689D" w:rsidRPr="00F53E80" w:rsidRDefault="00AB689D" w:rsidP="004063F7">
            <w:pPr>
              <w:spacing w:after="60" w:line="240" w:lineRule="auto"/>
              <w:jc w:val="left"/>
              <w:rPr>
                <w:rFonts w:cs="Arial"/>
                <w:sz w:val="20"/>
                <w:szCs w:val="20"/>
              </w:rPr>
            </w:pPr>
            <w:r w:rsidRPr="00F53E80">
              <w:rPr>
                <w:rFonts w:cs="Arial"/>
                <w:sz w:val="20"/>
                <w:szCs w:val="20"/>
              </w:rPr>
              <w:t>Gewässer-Entwicklung</w:t>
            </w:r>
          </w:p>
        </w:tc>
        <w:tc>
          <w:tcPr>
            <w:tcW w:w="4677" w:type="dxa"/>
            <w:tcBorders>
              <w:top w:val="nil"/>
              <w:left w:val="nil"/>
              <w:bottom w:val="single" w:sz="4" w:space="0" w:color="auto"/>
              <w:right w:val="single" w:sz="4" w:space="0" w:color="auto"/>
            </w:tcBorders>
            <w:shd w:val="clear" w:color="auto" w:fill="auto"/>
            <w:hideMark/>
          </w:tcPr>
          <w:p w14:paraId="73287804" w14:textId="77777777" w:rsidR="00AB689D" w:rsidRPr="00F53E80" w:rsidRDefault="00AB689D" w:rsidP="004063F7">
            <w:pPr>
              <w:spacing w:after="60" w:line="240" w:lineRule="auto"/>
              <w:jc w:val="left"/>
              <w:rPr>
                <w:rFonts w:cs="Arial"/>
                <w:sz w:val="20"/>
                <w:szCs w:val="20"/>
              </w:rPr>
            </w:pPr>
            <w:r w:rsidRPr="00F53E80">
              <w:rPr>
                <w:rFonts w:cs="Arial"/>
                <w:sz w:val="20"/>
                <w:szCs w:val="20"/>
              </w:rPr>
              <w:t>Flachwasserbereich</w:t>
            </w:r>
          </w:p>
        </w:tc>
        <w:tc>
          <w:tcPr>
            <w:tcW w:w="851" w:type="dxa"/>
            <w:tcBorders>
              <w:top w:val="nil"/>
              <w:left w:val="nil"/>
              <w:bottom w:val="single" w:sz="4" w:space="0" w:color="auto"/>
              <w:right w:val="single" w:sz="4" w:space="0" w:color="auto"/>
            </w:tcBorders>
            <w:shd w:val="clear" w:color="auto" w:fill="auto"/>
            <w:hideMark/>
          </w:tcPr>
          <w:p w14:paraId="72912151"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59467B9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7E2458F" w14:textId="77777777" w:rsidR="00AB689D" w:rsidRPr="00F53E80" w:rsidRDefault="00AB689D" w:rsidP="004063F7">
            <w:pPr>
              <w:spacing w:after="60" w:line="240" w:lineRule="auto"/>
              <w:jc w:val="left"/>
              <w:rPr>
                <w:rFonts w:cs="Arial"/>
                <w:sz w:val="20"/>
                <w:szCs w:val="20"/>
              </w:rPr>
            </w:pPr>
            <w:r w:rsidRPr="00F53E80">
              <w:rPr>
                <w:rFonts w:cs="Arial"/>
                <w:sz w:val="20"/>
                <w:szCs w:val="20"/>
              </w:rPr>
              <w:t>Gewässer-Entwicklung</w:t>
            </w:r>
          </w:p>
        </w:tc>
        <w:tc>
          <w:tcPr>
            <w:tcW w:w="4677" w:type="dxa"/>
            <w:tcBorders>
              <w:top w:val="nil"/>
              <w:left w:val="nil"/>
              <w:bottom w:val="single" w:sz="4" w:space="0" w:color="auto"/>
              <w:right w:val="single" w:sz="4" w:space="0" w:color="auto"/>
            </w:tcBorders>
            <w:shd w:val="clear" w:color="auto" w:fill="auto"/>
            <w:hideMark/>
          </w:tcPr>
          <w:p w14:paraId="6E937170" w14:textId="77777777" w:rsidR="00AB689D" w:rsidRPr="00F53E80" w:rsidRDefault="00AB689D" w:rsidP="004063F7">
            <w:pPr>
              <w:spacing w:after="60" w:line="240" w:lineRule="auto"/>
              <w:jc w:val="left"/>
              <w:rPr>
                <w:rFonts w:cs="Arial"/>
                <w:sz w:val="20"/>
                <w:szCs w:val="20"/>
              </w:rPr>
            </w:pPr>
            <w:r w:rsidRPr="00F53E80">
              <w:rPr>
                <w:rFonts w:cs="Arial"/>
                <w:sz w:val="20"/>
                <w:szCs w:val="20"/>
              </w:rPr>
              <w:t>Pflegemaßnahmen</w:t>
            </w:r>
          </w:p>
        </w:tc>
        <w:tc>
          <w:tcPr>
            <w:tcW w:w="851" w:type="dxa"/>
            <w:tcBorders>
              <w:top w:val="nil"/>
              <w:left w:val="nil"/>
              <w:bottom w:val="single" w:sz="4" w:space="0" w:color="auto"/>
              <w:right w:val="single" w:sz="4" w:space="0" w:color="auto"/>
            </w:tcBorders>
            <w:shd w:val="clear" w:color="auto" w:fill="auto"/>
            <w:hideMark/>
          </w:tcPr>
          <w:p w14:paraId="2973C482"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7D9B7E06"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7FFFBA1F" w14:textId="77777777" w:rsidR="00AB689D" w:rsidRPr="00F53E80" w:rsidRDefault="00AB689D" w:rsidP="004063F7">
            <w:pPr>
              <w:spacing w:after="60" w:line="240" w:lineRule="auto"/>
              <w:jc w:val="left"/>
              <w:rPr>
                <w:rFonts w:cs="Arial"/>
                <w:sz w:val="20"/>
                <w:szCs w:val="20"/>
              </w:rPr>
            </w:pPr>
            <w:r w:rsidRPr="00F53E80">
              <w:rPr>
                <w:rFonts w:cs="Arial"/>
                <w:sz w:val="20"/>
                <w:szCs w:val="20"/>
              </w:rPr>
              <w:t>Gewässer-Entwicklung</w:t>
            </w:r>
          </w:p>
        </w:tc>
        <w:tc>
          <w:tcPr>
            <w:tcW w:w="4677" w:type="dxa"/>
            <w:tcBorders>
              <w:top w:val="nil"/>
              <w:left w:val="nil"/>
              <w:bottom w:val="single" w:sz="4" w:space="0" w:color="auto"/>
              <w:right w:val="single" w:sz="4" w:space="0" w:color="auto"/>
            </w:tcBorders>
            <w:shd w:val="clear" w:color="auto" w:fill="auto"/>
            <w:hideMark/>
          </w:tcPr>
          <w:p w14:paraId="109443E8" w14:textId="77777777" w:rsidR="00AB689D" w:rsidRPr="00F53E80" w:rsidRDefault="00AB689D" w:rsidP="004063F7">
            <w:pPr>
              <w:spacing w:after="60" w:line="240" w:lineRule="auto"/>
              <w:jc w:val="left"/>
              <w:rPr>
                <w:rFonts w:cs="Arial"/>
                <w:sz w:val="20"/>
                <w:szCs w:val="20"/>
              </w:rPr>
            </w:pPr>
            <w:r w:rsidRPr="00F53E80">
              <w:rPr>
                <w:rFonts w:cs="Arial"/>
                <w:sz w:val="20"/>
                <w:szCs w:val="20"/>
              </w:rPr>
              <w:t>Renaturierung</w:t>
            </w:r>
          </w:p>
        </w:tc>
        <w:tc>
          <w:tcPr>
            <w:tcW w:w="851" w:type="dxa"/>
            <w:tcBorders>
              <w:top w:val="nil"/>
              <w:left w:val="nil"/>
              <w:bottom w:val="single" w:sz="4" w:space="0" w:color="auto"/>
              <w:right w:val="single" w:sz="4" w:space="0" w:color="auto"/>
            </w:tcBorders>
            <w:shd w:val="clear" w:color="auto" w:fill="auto"/>
            <w:hideMark/>
          </w:tcPr>
          <w:p w14:paraId="22FDCC83"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6251697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13EB479" w14:textId="77777777" w:rsidR="00AB689D" w:rsidRPr="00F53E80" w:rsidRDefault="00AB689D" w:rsidP="004063F7">
            <w:pPr>
              <w:spacing w:after="60" w:line="240" w:lineRule="auto"/>
              <w:jc w:val="left"/>
              <w:rPr>
                <w:rFonts w:cs="Arial"/>
                <w:sz w:val="20"/>
                <w:szCs w:val="20"/>
              </w:rPr>
            </w:pPr>
            <w:r w:rsidRPr="00F53E80">
              <w:rPr>
                <w:rFonts w:cs="Arial"/>
                <w:sz w:val="20"/>
                <w:szCs w:val="20"/>
              </w:rPr>
              <w:t>Gewässer-Entwicklung</w:t>
            </w:r>
          </w:p>
        </w:tc>
        <w:tc>
          <w:tcPr>
            <w:tcW w:w="4677" w:type="dxa"/>
            <w:tcBorders>
              <w:top w:val="nil"/>
              <w:left w:val="nil"/>
              <w:bottom w:val="single" w:sz="4" w:space="0" w:color="auto"/>
              <w:right w:val="single" w:sz="4" w:space="0" w:color="auto"/>
            </w:tcBorders>
            <w:shd w:val="clear" w:color="auto" w:fill="auto"/>
            <w:hideMark/>
          </w:tcPr>
          <w:p w14:paraId="6D9E6F61" w14:textId="77777777" w:rsidR="00AB689D" w:rsidRPr="00F53E80" w:rsidRDefault="00AB689D" w:rsidP="004063F7">
            <w:pPr>
              <w:spacing w:after="60" w:line="240" w:lineRule="auto"/>
              <w:jc w:val="left"/>
              <w:rPr>
                <w:rFonts w:cs="Arial"/>
                <w:sz w:val="20"/>
                <w:szCs w:val="20"/>
              </w:rPr>
            </w:pPr>
            <w:r w:rsidRPr="00F53E80">
              <w:rPr>
                <w:rFonts w:cs="Arial"/>
                <w:sz w:val="20"/>
                <w:szCs w:val="20"/>
              </w:rPr>
              <w:t>Rückbau</w:t>
            </w:r>
          </w:p>
        </w:tc>
        <w:tc>
          <w:tcPr>
            <w:tcW w:w="851" w:type="dxa"/>
            <w:tcBorders>
              <w:top w:val="nil"/>
              <w:left w:val="nil"/>
              <w:bottom w:val="single" w:sz="4" w:space="0" w:color="auto"/>
              <w:right w:val="single" w:sz="4" w:space="0" w:color="auto"/>
            </w:tcBorders>
            <w:shd w:val="clear" w:color="auto" w:fill="auto"/>
            <w:hideMark/>
          </w:tcPr>
          <w:p w14:paraId="7223CBE1"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366E55" w14:paraId="7486423B"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8476493" w14:textId="77777777" w:rsidR="00AB689D" w:rsidRPr="00366E55" w:rsidRDefault="00AB689D" w:rsidP="004063F7">
            <w:pPr>
              <w:spacing w:after="60" w:line="240" w:lineRule="auto"/>
              <w:jc w:val="left"/>
              <w:rPr>
                <w:rFonts w:cs="Arial"/>
                <w:sz w:val="20"/>
                <w:szCs w:val="20"/>
              </w:rPr>
            </w:pPr>
            <w:r w:rsidRPr="00366E55">
              <w:rPr>
                <w:rFonts w:cs="Arial"/>
                <w:sz w:val="20"/>
                <w:szCs w:val="20"/>
              </w:rPr>
              <w:t>Offenland-Neuanlage</w:t>
            </w:r>
          </w:p>
        </w:tc>
        <w:tc>
          <w:tcPr>
            <w:tcW w:w="4677" w:type="dxa"/>
            <w:tcBorders>
              <w:top w:val="nil"/>
              <w:left w:val="nil"/>
              <w:bottom w:val="single" w:sz="4" w:space="0" w:color="auto"/>
              <w:right w:val="single" w:sz="4" w:space="0" w:color="auto"/>
            </w:tcBorders>
            <w:shd w:val="clear" w:color="auto" w:fill="auto"/>
            <w:hideMark/>
          </w:tcPr>
          <w:p w14:paraId="15EA48A7" w14:textId="77777777" w:rsidR="00AB689D" w:rsidRPr="00366E55" w:rsidRDefault="00AB689D" w:rsidP="004063F7">
            <w:pPr>
              <w:spacing w:after="60" w:line="240" w:lineRule="auto"/>
              <w:jc w:val="left"/>
              <w:rPr>
                <w:rFonts w:cs="Arial"/>
                <w:sz w:val="20"/>
                <w:szCs w:val="20"/>
              </w:rPr>
            </w:pPr>
            <w:r w:rsidRPr="00366E55">
              <w:rPr>
                <w:rFonts w:cs="Arial"/>
                <w:sz w:val="20"/>
                <w:szCs w:val="20"/>
              </w:rPr>
              <w:t> </w:t>
            </w:r>
          </w:p>
        </w:tc>
        <w:tc>
          <w:tcPr>
            <w:tcW w:w="851" w:type="dxa"/>
            <w:tcBorders>
              <w:top w:val="nil"/>
              <w:left w:val="nil"/>
              <w:bottom w:val="single" w:sz="4" w:space="0" w:color="auto"/>
              <w:right w:val="single" w:sz="4" w:space="0" w:color="auto"/>
            </w:tcBorders>
            <w:shd w:val="clear" w:color="auto" w:fill="auto"/>
            <w:hideMark/>
          </w:tcPr>
          <w:p w14:paraId="57F1DBB3" w14:textId="77777777" w:rsidR="00AB689D" w:rsidRPr="00366E55" w:rsidRDefault="00AB689D" w:rsidP="004063F7">
            <w:pPr>
              <w:spacing w:after="60" w:line="240" w:lineRule="auto"/>
              <w:jc w:val="left"/>
              <w:rPr>
                <w:rFonts w:cs="Arial"/>
                <w:sz w:val="20"/>
                <w:szCs w:val="20"/>
              </w:rPr>
            </w:pPr>
            <w:r w:rsidRPr="00366E55">
              <w:rPr>
                <w:rFonts w:cs="Arial"/>
                <w:sz w:val="20"/>
                <w:szCs w:val="20"/>
              </w:rPr>
              <w:t>m²</w:t>
            </w:r>
          </w:p>
        </w:tc>
      </w:tr>
      <w:tr w:rsidR="00AB689D" w:rsidRPr="00366E55" w14:paraId="206F6D33"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DA7DA53" w14:textId="77777777" w:rsidR="00AB689D" w:rsidRPr="00366E55" w:rsidRDefault="00AB689D" w:rsidP="004063F7">
            <w:pPr>
              <w:spacing w:after="60" w:line="240" w:lineRule="auto"/>
              <w:jc w:val="left"/>
              <w:rPr>
                <w:rFonts w:cs="Arial"/>
                <w:sz w:val="20"/>
                <w:szCs w:val="20"/>
              </w:rPr>
            </w:pPr>
            <w:r w:rsidRPr="00366E55">
              <w:rPr>
                <w:rFonts w:cs="Arial"/>
                <w:sz w:val="20"/>
                <w:szCs w:val="20"/>
              </w:rPr>
              <w:t>Offenland-Neuanlage</w:t>
            </w:r>
          </w:p>
        </w:tc>
        <w:tc>
          <w:tcPr>
            <w:tcW w:w="4677" w:type="dxa"/>
            <w:tcBorders>
              <w:top w:val="nil"/>
              <w:left w:val="nil"/>
              <w:bottom w:val="single" w:sz="4" w:space="0" w:color="auto"/>
              <w:right w:val="single" w:sz="4" w:space="0" w:color="auto"/>
            </w:tcBorders>
            <w:shd w:val="clear" w:color="auto" w:fill="auto"/>
            <w:hideMark/>
          </w:tcPr>
          <w:p w14:paraId="0B6F9CF7" w14:textId="77777777" w:rsidR="00AB689D" w:rsidRPr="00366E55" w:rsidRDefault="00AB689D" w:rsidP="004063F7">
            <w:pPr>
              <w:spacing w:after="60" w:line="240" w:lineRule="auto"/>
              <w:jc w:val="left"/>
              <w:rPr>
                <w:rFonts w:cs="Arial"/>
                <w:sz w:val="20"/>
                <w:szCs w:val="20"/>
              </w:rPr>
            </w:pPr>
            <w:r w:rsidRPr="00366E55">
              <w:rPr>
                <w:rFonts w:cs="Arial"/>
                <w:sz w:val="20"/>
                <w:szCs w:val="20"/>
              </w:rPr>
              <w:t>Sukzession</w:t>
            </w:r>
          </w:p>
        </w:tc>
        <w:tc>
          <w:tcPr>
            <w:tcW w:w="851" w:type="dxa"/>
            <w:tcBorders>
              <w:top w:val="nil"/>
              <w:left w:val="nil"/>
              <w:bottom w:val="single" w:sz="4" w:space="0" w:color="auto"/>
              <w:right w:val="single" w:sz="4" w:space="0" w:color="auto"/>
            </w:tcBorders>
            <w:shd w:val="clear" w:color="auto" w:fill="auto"/>
            <w:hideMark/>
          </w:tcPr>
          <w:p w14:paraId="53E5580A" w14:textId="77777777" w:rsidR="00AB689D" w:rsidRPr="00366E55" w:rsidRDefault="00AB689D" w:rsidP="004063F7">
            <w:pPr>
              <w:spacing w:after="60" w:line="240" w:lineRule="auto"/>
              <w:jc w:val="left"/>
              <w:rPr>
                <w:rFonts w:cs="Arial"/>
                <w:sz w:val="20"/>
                <w:szCs w:val="20"/>
              </w:rPr>
            </w:pPr>
            <w:r w:rsidRPr="00366E55">
              <w:rPr>
                <w:rFonts w:cs="Arial"/>
                <w:sz w:val="20"/>
                <w:szCs w:val="20"/>
              </w:rPr>
              <w:t>m²</w:t>
            </w:r>
          </w:p>
        </w:tc>
      </w:tr>
      <w:tr w:rsidR="00AB689D" w:rsidRPr="00366E55" w14:paraId="3D17A7E2"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DBCF0C7" w14:textId="77777777" w:rsidR="00AB689D" w:rsidRPr="00366E55" w:rsidRDefault="00AB689D" w:rsidP="004063F7">
            <w:pPr>
              <w:spacing w:after="60" w:line="240" w:lineRule="auto"/>
              <w:jc w:val="left"/>
              <w:rPr>
                <w:rFonts w:cs="Arial"/>
                <w:sz w:val="20"/>
                <w:szCs w:val="20"/>
              </w:rPr>
            </w:pPr>
            <w:r w:rsidRPr="00366E55">
              <w:rPr>
                <w:rFonts w:cs="Arial"/>
                <w:sz w:val="20"/>
                <w:szCs w:val="20"/>
              </w:rPr>
              <w:t>Offenland-Entwicklung</w:t>
            </w:r>
          </w:p>
        </w:tc>
        <w:tc>
          <w:tcPr>
            <w:tcW w:w="4677" w:type="dxa"/>
            <w:tcBorders>
              <w:top w:val="nil"/>
              <w:left w:val="nil"/>
              <w:bottom w:val="single" w:sz="4" w:space="0" w:color="auto"/>
              <w:right w:val="single" w:sz="4" w:space="0" w:color="auto"/>
            </w:tcBorders>
            <w:shd w:val="clear" w:color="auto" w:fill="auto"/>
            <w:hideMark/>
          </w:tcPr>
          <w:p w14:paraId="046DE56D" w14:textId="77777777" w:rsidR="00AB689D" w:rsidRPr="00366E55" w:rsidRDefault="00AB689D" w:rsidP="004063F7">
            <w:pPr>
              <w:spacing w:after="60" w:line="240" w:lineRule="auto"/>
              <w:jc w:val="left"/>
              <w:rPr>
                <w:rFonts w:cs="Arial"/>
                <w:sz w:val="20"/>
                <w:szCs w:val="20"/>
              </w:rPr>
            </w:pPr>
          </w:p>
        </w:tc>
        <w:tc>
          <w:tcPr>
            <w:tcW w:w="851" w:type="dxa"/>
            <w:tcBorders>
              <w:top w:val="nil"/>
              <w:left w:val="nil"/>
              <w:bottom w:val="single" w:sz="4" w:space="0" w:color="auto"/>
              <w:right w:val="single" w:sz="4" w:space="0" w:color="auto"/>
            </w:tcBorders>
            <w:shd w:val="clear" w:color="auto" w:fill="auto"/>
            <w:hideMark/>
          </w:tcPr>
          <w:p w14:paraId="07074611" w14:textId="77777777" w:rsidR="00AB689D" w:rsidRPr="00366E55" w:rsidRDefault="00AB689D" w:rsidP="004063F7">
            <w:pPr>
              <w:spacing w:after="60" w:line="240" w:lineRule="auto"/>
              <w:jc w:val="left"/>
              <w:rPr>
                <w:rFonts w:cs="Arial"/>
                <w:sz w:val="20"/>
                <w:szCs w:val="20"/>
              </w:rPr>
            </w:pPr>
            <w:r w:rsidRPr="00366E55">
              <w:rPr>
                <w:rFonts w:cs="Arial"/>
                <w:sz w:val="20"/>
                <w:szCs w:val="20"/>
              </w:rPr>
              <w:t>m²</w:t>
            </w:r>
          </w:p>
        </w:tc>
      </w:tr>
      <w:tr w:rsidR="00AB689D" w:rsidRPr="00F53E80" w14:paraId="39867DB3"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4F905B4C" w14:textId="77777777" w:rsidR="00AB689D" w:rsidRPr="00F53E80" w:rsidRDefault="00AB689D" w:rsidP="004063F7">
            <w:pPr>
              <w:spacing w:after="60" w:line="240" w:lineRule="auto"/>
              <w:jc w:val="left"/>
              <w:rPr>
                <w:rFonts w:cs="Arial"/>
                <w:sz w:val="20"/>
                <w:szCs w:val="20"/>
              </w:rPr>
            </w:pPr>
            <w:r w:rsidRPr="00F53E80">
              <w:rPr>
                <w:rFonts w:cs="Arial"/>
                <w:sz w:val="20"/>
                <w:szCs w:val="20"/>
              </w:rPr>
              <w:t>Offenland-Entwicklung</w:t>
            </w:r>
          </w:p>
        </w:tc>
        <w:tc>
          <w:tcPr>
            <w:tcW w:w="4677" w:type="dxa"/>
            <w:tcBorders>
              <w:top w:val="nil"/>
              <w:left w:val="nil"/>
              <w:bottom w:val="single" w:sz="4" w:space="0" w:color="auto"/>
              <w:right w:val="single" w:sz="4" w:space="0" w:color="auto"/>
            </w:tcBorders>
            <w:shd w:val="clear" w:color="auto" w:fill="auto"/>
            <w:hideMark/>
          </w:tcPr>
          <w:p w14:paraId="700B5669" w14:textId="77777777" w:rsidR="00AB689D" w:rsidRPr="00F53E80" w:rsidRDefault="00AB689D" w:rsidP="004063F7">
            <w:pPr>
              <w:spacing w:after="60" w:line="240" w:lineRule="auto"/>
              <w:jc w:val="left"/>
              <w:rPr>
                <w:rFonts w:cs="Arial"/>
                <w:sz w:val="20"/>
                <w:szCs w:val="20"/>
              </w:rPr>
            </w:pPr>
            <w:r w:rsidRPr="00F53E80">
              <w:rPr>
                <w:rFonts w:cs="Arial"/>
                <w:sz w:val="20"/>
                <w:szCs w:val="20"/>
              </w:rPr>
              <w:t>Entbuschung</w:t>
            </w:r>
          </w:p>
        </w:tc>
        <w:tc>
          <w:tcPr>
            <w:tcW w:w="851" w:type="dxa"/>
            <w:tcBorders>
              <w:top w:val="nil"/>
              <w:left w:val="nil"/>
              <w:bottom w:val="single" w:sz="4" w:space="0" w:color="auto"/>
              <w:right w:val="single" w:sz="4" w:space="0" w:color="auto"/>
            </w:tcBorders>
            <w:shd w:val="clear" w:color="auto" w:fill="auto"/>
            <w:hideMark/>
          </w:tcPr>
          <w:p w14:paraId="7DFEF83F"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2284AB56"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77911CC2" w14:textId="77777777" w:rsidR="00AB689D" w:rsidRPr="00F53E80" w:rsidRDefault="00AB689D" w:rsidP="004063F7">
            <w:pPr>
              <w:spacing w:after="60" w:line="240" w:lineRule="auto"/>
              <w:jc w:val="left"/>
              <w:rPr>
                <w:rFonts w:cs="Arial"/>
                <w:sz w:val="20"/>
                <w:szCs w:val="20"/>
              </w:rPr>
            </w:pPr>
            <w:r w:rsidRPr="00F53E80">
              <w:rPr>
                <w:rFonts w:cs="Arial"/>
                <w:sz w:val="20"/>
                <w:szCs w:val="20"/>
              </w:rPr>
              <w:t>Offenland-Entwicklung</w:t>
            </w:r>
          </w:p>
        </w:tc>
        <w:tc>
          <w:tcPr>
            <w:tcW w:w="4677" w:type="dxa"/>
            <w:tcBorders>
              <w:top w:val="nil"/>
              <w:left w:val="nil"/>
              <w:bottom w:val="single" w:sz="4" w:space="0" w:color="auto"/>
              <w:right w:val="single" w:sz="4" w:space="0" w:color="auto"/>
            </w:tcBorders>
            <w:shd w:val="clear" w:color="auto" w:fill="auto"/>
            <w:hideMark/>
          </w:tcPr>
          <w:p w14:paraId="15092B6D" w14:textId="77777777" w:rsidR="00AB689D" w:rsidRPr="00F53E80" w:rsidRDefault="00AB689D" w:rsidP="004063F7">
            <w:pPr>
              <w:spacing w:after="60" w:line="240" w:lineRule="auto"/>
              <w:jc w:val="left"/>
              <w:rPr>
                <w:rFonts w:cs="Arial"/>
                <w:sz w:val="20"/>
                <w:szCs w:val="20"/>
              </w:rPr>
            </w:pPr>
            <w:r w:rsidRPr="00F53E80">
              <w:rPr>
                <w:rFonts w:cs="Arial"/>
                <w:sz w:val="20"/>
                <w:szCs w:val="20"/>
              </w:rPr>
              <w:t>Sukzession</w:t>
            </w:r>
          </w:p>
        </w:tc>
        <w:tc>
          <w:tcPr>
            <w:tcW w:w="851" w:type="dxa"/>
            <w:tcBorders>
              <w:top w:val="nil"/>
              <w:left w:val="nil"/>
              <w:bottom w:val="single" w:sz="4" w:space="0" w:color="auto"/>
              <w:right w:val="single" w:sz="4" w:space="0" w:color="auto"/>
            </w:tcBorders>
            <w:shd w:val="clear" w:color="auto" w:fill="auto"/>
            <w:hideMark/>
          </w:tcPr>
          <w:p w14:paraId="1BD3AC46"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7605255A"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6ADB4AB" w14:textId="77777777" w:rsidR="00AB689D" w:rsidRPr="00F53E80" w:rsidRDefault="00AB689D" w:rsidP="004063F7">
            <w:pPr>
              <w:spacing w:after="60" w:line="240" w:lineRule="auto"/>
              <w:jc w:val="left"/>
              <w:rPr>
                <w:rFonts w:cs="Arial"/>
                <w:sz w:val="20"/>
                <w:szCs w:val="20"/>
              </w:rPr>
            </w:pPr>
            <w:r w:rsidRPr="00F53E80">
              <w:rPr>
                <w:rFonts w:cs="Arial"/>
                <w:sz w:val="20"/>
                <w:szCs w:val="20"/>
              </w:rPr>
              <w:t>Offenland-Entwicklung</w:t>
            </w:r>
          </w:p>
        </w:tc>
        <w:tc>
          <w:tcPr>
            <w:tcW w:w="4677" w:type="dxa"/>
            <w:tcBorders>
              <w:top w:val="nil"/>
              <w:left w:val="nil"/>
              <w:bottom w:val="single" w:sz="4" w:space="0" w:color="auto"/>
              <w:right w:val="single" w:sz="4" w:space="0" w:color="auto"/>
            </w:tcBorders>
            <w:shd w:val="clear" w:color="auto" w:fill="auto"/>
            <w:hideMark/>
          </w:tcPr>
          <w:p w14:paraId="60F8E753" w14:textId="77777777" w:rsidR="00AB689D" w:rsidRPr="00F53E80" w:rsidRDefault="00AB689D" w:rsidP="004063F7">
            <w:pPr>
              <w:spacing w:after="60" w:line="240" w:lineRule="auto"/>
              <w:jc w:val="left"/>
              <w:rPr>
                <w:rFonts w:cs="Arial"/>
                <w:sz w:val="20"/>
                <w:szCs w:val="20"/>
              </w:rPr>
            </w:pPr>
            <w:r w:rsidRPr="00F53E80">
              <w:rPr>
                <w:rFonts w:cs="Arial"/>
                <w:sz w:val="20"/>
                <w:szCs w:val="20"/>
              </w:rPr>
              <w:t>Deaktivierung Drainage</w:t>
            </w:r>
          </w:p>
        </w:tc>
        <w:tc>
          <w:tcPr>
            <w:tcW w:w="851" w:type="dxa"/>
            <w:tcBorders>
              <w:top w:val="nil"/>
              <w:left w:val="nil"/>
              <w:bottom w:val="single" w:sz="4" w:space="0" w:color="auto"/>
              <w:right w:val="single" w:sz="4" w:space="0" w:color="auto"/>
            </w:tcBorders>
            <w:shd w:val="clear" w:color="auto" w:fill="auto"/>
            <w:hideMark/>
          </w:tcPr>
          <w:p w14:paraId="47CF47E0" w14:textId="77777777" w:rsidR="00AB689D" w:rsidRPr="00F53E80" w:rsidRDefault="00AB689D" w:rsidP="004063F7">
            <w:pPr>
              <w:spacing w:after="60" w:line="240" w:lineRule="auto"/>
              <w:jc w:val="left"/>
              <w:rPr>
                <w:rFonts w:cs="Arial"/>
                <w:sz w:val="20"/>
                <w:szCs w:val="20"/>
              </w:rPr>
            </w:pPr>
            <w:r w:rsidRPr="00F53E80">
              <w:rPr>
                <w:rFonts w:cs="Arial"/>
                <w:sz w:val="20"/>
                <w:szCs w:val="20"/>
              </w:rPr>
              <w:t>m</w:t>
            </w:r>
          </w:p>
        </w:tc>
      </w:tr>
      <w:tr w:rsidR="00AB689D" w:rsidRPr="00F53E80" w14:paraId="38AED278"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E76EAC0" w14:textId="77777777" w:rsidR="00AB689D" w:rsidRPr="00F53E80" w:rsidRDefault="00AB689D" w:rsidP="004063F7">
            <w:pPr>
              <w:spacing w:after="60" w:line="240" w:lineRule="auto"/>
              <w:jc w:val="left"/>
              <w:rPr>
                <w:rFonts w:cs="Arial"/>
                <w:sz w:val="20"/>
                <w:szCs w:val="20"/>
              </w:rPr>
            </w:pPr>
            <w:r w:rsidRPr="00F53E80">
              <w:rPr>
                <w:rFonts w:cs="Arial"/>
                <w:sz w:val="20"/>
                <w:szCs w:val="20"/>
              </w:rPr>
              <w:t>Offenland-Erhalt</w:t>
            </w:r>
          </w:p>
        </w:tc>
        <w:tc>
          <w:tcPr>
            <w:tcW w:w="4677" w:type="dxa"/>
            <w:tcBorders>
              <w:top w:val="nil"/>
              <w:left w:val="nil"/>
              <w:bottom w:val="single" w:sz="4" w:space="0" w:color="auto"/>
              <w:right w:val="single" w:sz="4" w:space="0" w:color="auto"/>
            </w:tcBorders>
            <w:shd w:val="clear" w:color="auto" w:fill="auto"/>
            <w:hideMark/>
          </w:tcPr>
          <w:p w14:paraId="7318A7BB" w14:textId="77777777" w:rsidR="00AB689D" w:rsidRPr="00F53E80" w:rsidRDefault="00AB689D" w:rsidP="004063F7">
            <w:pPr>
              <w:spacing w:after="60" w:line="240" w:lineRule="auto"/>
              <w:jc w:val="left"/>
              <w:rPr>
                <w:rFonts w:cs="Arial"/>
                <w:sz w:val="20"/>
                <w:szCs w:val="20"/>
              </w:rPr>
            </w:pPr>
            <w:r w:rsidRPr="00F53E80">
              <w:rPr>
                <w:rFonts w:cs="Arial"/>
                <w:sz w:val="20"/>
                <w:szCs w:val="20"/>
              </w:rPr>
              <w:t>Pflegemaßnahme</w:t>
            </w:r>
          </w:p>
        </w:tc>
        <w:tc>
          <w:tcPr>
            <w:tcW w:w="851" w:type="dxa"/>
            <w:tcBorders>
              <w:top w:val="nil"/>
              <w:left w:val="nil"/>
              <w:bottom w:val="single" w:sz="4" w:space="0" w:color="auto"/>
              <w:right w:val="single" w:sz="4" w:space="0" w:color="auto"/>
            </w:tcBorders>
            <w:shd w:val="clear" w:color="auto" w:fill="auto"/>
            <w:hideMark/>
          </w:tcPr>
          <w:p w14:paraId="13E7A4ED"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209E0CA9" w14:textId="77777777" w:rsidTr="002A4604">
        <w:trPr>
          <w:trHeight w:val="237"/>
        </w:trPr>
        <w:tc>
          <w:tcPr>
            <w:tcW w:w="3256" w:type="dxa"/>
            <w:tcBorders>
              <w:top w:val="nil"/>
              <w:left w:val="single" w:sz="4" w:space="0" w:color="auto"/>
              <w:bottom w:val="single" w:sz="4" w:space="0" w:color="auto"/>
              <w:right w:val="single" w:sz="4" w:space="0" w:color="auto"/>
            </w:tcBorders>
            <w:shd w:val="clear" w:color="auto" w:fill="auto"/>
            <w:hideMark/>
          </w:tcPr>
          <w:p w14:paraId="25CD0C2E" w14:textId="77777777" w:rsidR="00AB689D" w:rsidRPr="00F53E80" w:rsidRDefault="00AB689D" w:rsidP="004063F7">
            <w:pPr>
              <w:spacing w:after="60" w:line="240" w:lineRule="auto"/>
              <w:jc w:val="left"/>
              <w:rPr>
                <w:rFonts w:cs="Arial"/>
                <w:sz w:val="20"/>
                <w:szCs w:val="20"/>
              </w:rPr>
            </w:pPr>
            <w:r w:rsidRPr="00F53E80">
              <w:rPr>
                <w:rFonts w:cs="Arial"/>
                <w:sz w:val="20"/>
                <w:szCs w:val="20"/>
              </w:rPr>
              <w:t>Säume-Neuanlage</w:t>
            </w:r>
          </w:p>
        </w:tc>
        <w:tc>
          <w:tcPr>
            <w:tcW w:w="4677" w:type="dxa"/>
            <w:tcBorders>
              <w:top w:val="nil"/>
              <w:left w:val="nil"/>
              <w:bottom w:val="single" w:sz="4" w:space="0" w:color="auto"/>
              <w:right w:val="single" w:sz="4" w:space="0" w:color="auto"/>
            </w:tcBorders>
            <w:shd w:val="clear" w:color="auto" w:fill="auto"/>
            <w:hideMark/>
          </w:tcPr>
          <w:p w14:paraId="4658F83C"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c>
          <w:tcPr>
            <w:tcW w:w="851" w:type="dxa"/>
            <w:tcBorders>
              <w:top w:val="nil"/>
              <w:left w:val="nil"/>
              <w:bottom w:val="single" w:sz="4" w:space="0" w:color="auto"/>
              <w:right w:val="single" w:sz="4" w:space="0" w:color="auto"/>
            </w:tcBorders>
            <w:shd w:val="clear" w:color="auto" w:fill="auto"/>
            <w:hideMark/>
          </w:tcPr>
          <w:p w14:paraId="5E37E020"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643A6946" w14:textId="77777777" w:rsidTr="002A4604">
        <w:trPr>
          <w:trHeight w:val="263"/>
        </w:trPr>
        <w:tc>
          <w:tcPr>
            <w:tcW w:w="3256" w:type="dxa"/>
            <w:tcBorders>
              <w:top w:val="nil"/>
              <w:left w:val="single" w:sz="4" w:space="0" w:color="auto"/>
              <w:bottom w:val="single" w:sz="4" w:space="0" w:color="auto"/>
              <w:right w:val="single" w:sz="4" w:space="0" w:color="auto"/>
            </w:tcBorders>
            <w:shd w:val="clear" w:color="auto" w:fill="auto"/>
            <w:hideMark/>
          </w:tcPr>
          <w:p w14:paraId="6A586B7C" w14:textId="77777777" w:rsidR="00AB689D" w:rsidRPr="00F53E80" w:rsidRDefault="00AB689D" w:rsidP="004063F7">
            <w:pPr>
              <w:spacing w:after="60" w:line="240" w:lineRule="auto"/>
              <w:jc w:val="left"/>
              <w:rPr>
                <w:rFonts w:cs="Arial"/>
                <w:sz w:val="20"/>
                <w:szCs w:val="20"/>
              </w:rPr>
            </w:pPr>
            <w:r w:rsidRPr="00F53E80">
              <w:rPr>
                <w:rFonts w:cs="Arial"/>
                <w:sz w:val="20"/>
                <w:szCs w:val="20"/>
              </w:rPr>
              <w:t>Säume-Entwicklung</w:t>
            </w:r>
          </w:p>
        </w:tc>
        <w:tc>
          <w:tcPr>
            <w:tcW w:w="4677" w:type="dxa"/>
            <w:tcBorders>
              <w:top w:val="nil"/>
              <w:left w:val="nil"/>
              <w:bottom w:val="single" w:sz="4" w:space="0" w:color="auto"/>
              <w:right w:val="single" w:sz="4" w:space="0" w:color="auto"/>
            </w:tcBorders>
            <w:shd w:val="clear" w:color="auto" w:fill="auto"/>
            <w:hideMark/>
          </w:tcPr>
          <w:p w14:paraId="5D2067CF"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c>
          <w:tcPr>
            <w:tcW w:w="851" w:type="dxa"/>
            <w:tcBorders>
              <w:top w:val="nil"/>
              <w:left w:val="nil"/>
              <w:bottom w:val="single" w:sz="4" w:space="0" w:color="auto"/>
              <w:right w:val="single" w:sz="4" w:space="0" w:color="auto"/>
            </w:tcBorders>
            <w:shd w:val="clear" w:color="auto" w:fill="auto"/>
            <w:hideMark/>
          </w:tcPr>
          <w:p w14:paraId="3F3B6264"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383DC8DB"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2FE57F31" w14:textId="77777777" w:rsidR="00AB689D" w:rsidRPr="00F53E80" w:rsidRDefault="00AB689D" w:rsidP="004063F7">
            <w:pPr>
              <w:spacing w:after="60" w:line="240" w:lineRule="auto"/>
              <w:jc w:val="left"/>
              <w:rPr>
                <w:rFonts w:cs="Arial"/>
                <w:sz w:val="20"/>
                <w:szCs w:val="20"/>
              </w:rPr>
            </w:pPr>
            <w:r w:rsidRPr="00F53E80">
              <w:rPr>
                <w:rFonts w:cs="Arial"/>
                <w:sz w:val="20"/>
                <w:szCs w:val="20"/>
              </w:rPr>
              <w:t>Sonstige</w:t>
            </w:r>
          </w:p>
        </w:tc>
        <w:tc>
          <w:tcPr>
            <w:tcW w:w="4677" w:type="dxa"/>
            <w:tcBorders>
              <w:top w:val="nil"/>
              <w:left w:val="nil"/>
              <w:bottom w:val="single" w:sz="4" w:space="0" w:color="auto"/>
              <w:right w:val="single" w:sz="4" w:space="0" w:color="auto"/>
            </w:tcBorders>
            <w:shd w:val="clear" w:color="auto" w:fill="auto"/>
            <w:hideMark/>
          </w:tcPr>
          <w:p w14:paraId="124D4FB3" w14:textId="77777777" w:rsidR="00AB689D" w:rsidRPr="00F53E80" w:rsidRDefault="00AB689D" w:rsidP="004063F7">
            <w:pPr>
              <w:spacing w:after="60" w:line="240" w:lineRule="auto"/>
              <w:jc w:val="left"/>
              <w:rPr>
                <w:rFonts w:cs="Arial"/>
                <w:sz w:val="20"/>
                <w:szCs w:val="20"/>
              </w:rPr>
            </w:pPr>
            <w:r w:rsidRPr="00F53E80">
              <w:rPr>
                <w:rFonts w:cs="Arial"/>
                <w:sz w:val="20"/>
                <w:szCs w:val="20"/>
              </w:rPr>
              <w:t>Geschwindigkeitsreduzierung</w:t>
            </w:r>
          </w:p>
        </w:tc>
        <w:tc>
          <w:tcPr>
            <w:tcW w:w="851" w:type="dxa"/>
            <w:tcBorders>
              <w:top w:val="nil"/>
              <w:left w:val="nil"/>
              <w:bottom w:val="single" w:sz="4" w:space="0" w:color="auto"/>
              <w:right w:val="single" w:sz="4" w:space="0" w:color="auto"/>
            </w:tcBorders>
            <w:shd w:val="clear" w:color="auto" w:fill="auto"/>
            <w:hideMark/>
          </w:tcPr>
          <w:p w14:paraId="3AF731C9"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r>
      <w:tr w:rsidR="00AB689D" w:rsidRPr="00F53E80" w14:paraId="38000211"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54F556C"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Wald-Neuanlage</w:t>
            </w:r>
          </w:p>
        </w:tc>
        <w:tc>
          <w:tcPr>
            <w:tcW w:w="4677" w:type="dxa"/>
            <w:tcBorders>
              <w:top w:val="nil"/>
              <w:left w:val="nil"/>
              <w:bottom w:val="single" w:sz="4" w:space="0" w:color="auto"/>
              <w:right w:val="single" w:sz="4" w:space="0" w:color="auto"/>
            </w:tcBorders>
            <w:shd w:val="clear" w:color="auto" w:fill="auto"/>
            <w:hideMark/>
          </w:tcPr>
          <w:p w14:paraId="3F8CDE3C"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c>
          <w:tcPr>
            <w:tcW w:w="851" w:type="dxa"/>
            <w:tcBorders>
              <w:top w:val="nil"/>
              <w:left w:val="nil"/>
              <w:bottom w:val="single" w:sz="4" w:space="0" w:color="auto"/>
              <w:right w:val="single" w:sz="4" w:space="0" w:color="auto"/>
            </w:tcBorders>
            <w:shd w:val="clear" w:color="auto" w:fill="auto"/>
            <w:hideMark/>
          </w:tcPr>
          <w:p w14:paraId="1A368103"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27D89B92"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735C25EE"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Wald-Neuanlage</w:t>
            </w:r>
          </w:p>
        </w:tc>
        <w:tc>
          <w:tcPr>
            <w:tcW w:w="4677" w:type="dxa"/>
            <w:tcBorders>
              <w:top w:val="nil"/>
              <w:left w:val="nil"/>
              <w:bottom w:val="single" w:sz="4" w:space="0" w:color="auto"/>
              <w:right w:val="single" w:sz="4" w:space="0" w:color="auto"/>
            </w:tcBorders>
            <w:shd w:val="clear" w:color="auto" w:fill="auto"/>
            <w:hideMark/>
          </w:tcPr>
          <w:p w14:paraId="312820E9" w14:textId="77777777" w:rsidR="00AB689D" w:rsidRPr="00F53E80" w:rsidRDefault="00AB689D" w:rsidP="004063F7">
            <w:pPr>
              <w:spacing w:after="60" w:line="240" w:lineRule="auto"/>
              <w:jc w:val="left"/>
              <w:rPr>
                <w:rFonts w:cs="Arial"/>
                <w:sz w:val="20"/>
                <w:szCs w:val="20"/>
              </w:rPr>
            </w:pPr>
            <w:r w:rsidRPr="00F53E80">
              <w:rPr>
                <w:rFonts w:cs="Arial"/>
                <w:sz w:val="20"/>
                <w:szCs w:val="20"/>
              </w:rPr>
              <w:t>Sukzession</w:t>
            </w:r>
          </w:p>
        </w:tc>
        <w:tc>
          <w:tcPr>
            <w:tcW w:w="851" w:type="dxa"/>
            <w:tcBorders>
              <w:top w:val="nil"/>
              <w:left w:val="nil"/>
              <w:bottom w:val="single" w:sz="4" w:space="0" w:color="auto"/>
              <w:right w:val="single" w:sz="4" w:space="0" w:color="auto"/>
            </w:tcBorders>
            <w:shd w:val="clear" w:color="auto" w:fill="auto"/>
            <w:hideMark/>
          </w:tcPr>
          <w:p w14:paraId="6B835173"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569CA9A4"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3BD4EE01"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Wald-Neuanlage</w:t>
            </w:r>
          </w:p>
        </w:tc>
        <w:tc>
          <w:tcPr>
            <w:tcW w:w="4677" w:type="dxa"/>
            <w:tcBorders>
              <w:top w:val="nil"/>
              <w:left w:val="nil"/>
              <w:bottom w:val="single" w:sz="4" w:space="0" w:color="auto"/>
              <w:right w:val="single" w:sz="4" w:space="0" w:color="auto"/>
            </w:tcBorders>
            <w:shd w:val="clear" w:color="auto" w:fill="auto"/>
            <w:hideMark/>
          </w:tcPr>
          <w:p w14:paraId="72BB7E84"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Waldrand</w:t>
            </w:r>
          </w:p>
        </w:tc>
        <w:tc>
          <w:tcPr>
            <w:tcW w:w="851" w:type="dxa"/>
            <w:tcBorders>
              <w:top w:val="nil"/>
              <w:left w:val="nil"/>
              <w:bottom w:val="single" w:sz="4" w:space="0" w:color="auto"/>
              <w:right w:val="single" w:sz="4" w:space="0" w:color="auto"/>
            </w:tcBorders>
            <w:shd w:val="clear" w:color="auto" w:fill="auto"/>
            <w:hideMark/>
          </w:tcPr>
          <w:p w14:paraId="1DF18C36"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6DCFFBD6"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324D0FE"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Wald-Entwicklung</w:t>
            </w:r>
          </w:p>
        </w:tc>
        <w:tc>
          <w:tcPr>
            <w:tcW w:w="4677" w:type="dxa"/>
            <w:tcBorders>
              <w:top w:val="nil"/>
              <w:left w:val="nil"/>
              <w:bottom w:val="single" w:sz="4" w:space="0" w:color="auto"/>
              <w:right w:val="single" w:sz="4" w:space="0" w:color="auto"/>
            </w:tcBorders>
            <w:shd w:val="clear" w:color="auto" w:fill="auto"/>
            <w:hideMark/>
          </w:tcPr>
          <w:p w14:paraId="46728700" w14:textId="77777777" w:rsidR="00AB689D" w:rsidRPr="00F53E80" w:rsidRDefault="00AB689D" w:rsidP="004063F7">
            <w:pPr>
              <w:spacing w:after="60" w:line="240" w:lineRule="auto"/>
              <w:jc w:val="left"/>
              <w:rPr>
                <w:rFonts w:cs="Arial"/>
                <w:sz w:val="20"/>
                <w:szCs w:val="20"/>
              </w:rPr>
            </w:pPr>
            <w:r w:rsidRPr="00F53E80">
              <w:rPr>
                <w:rFonts w:cs="Arial"/>
                <w:sz w:val="20"/>
                <w:szCs w:val="20"/>
              </w:rPr>
              <w:t> </w:t>
            </w:r>
          </w:p>
        </w:tc>
        <w:tc>
          <w:tcPr>
            <w:tcW w:w="851" w:type="dxa"/>
            <w:tcBorders>
              <w:top w:val="nil"/>
              <w:left w:val="nil"/>
              <w:bottom w:val="single" w:sz="4" w:space="0" w:color="auto"/>
              <w:right w:val="single" w:sz="4" w:space="0" w:color="auto"/>
            </w:tcBorders>
            <w:shd w:val="clear" w:color="auto" w:fill="auto"/>
            <w:hideMark/>
          </w:tcPr>
          <w:p w14:paraId="32B1E5F7"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4F3A9FA5"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EFD290A"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Wald-Entwicklung</w:t>
            </w:r>
          </w:p>
        </w:tc>
        <w:tc>
          <w:tcPr>
            <w:tcW w:w="4677" w:type="dxa"/>
            <w:tcBorders>
              <w:top w:val="nil"/>
              <w:left w:val="nil"/>
              <w:bottom w:val="single" w:sz="4" w:space="0" w:color="auto"/>
              <w:right w:val="single" w:sz="4" w:space="0" w:color="auto"/>
            </w:tcBorders>
            <w:shd w:val="clear" w:color="auto" w:fill="auto"/>
            <w:hideMark/>
          </w:tcPr>
          <w:p w14:paraId="311C5ED8" w14:textId="77777777" w:rsidR="00AB689D" w:rsidRPr="00F53E80" w:rsidRDefault="00AB689D" w:rsidP="004063F7">
            <w:pPr>
              <w:spacing w:after="60" w:line="240" w:lineRule="auto"/>
              <w:jc w:val="left"/>
              <w:rPr>
                <w:rFonts w:cs="Arial"/>
                <w:sz w:val="20"/>
                <w:szCs w:val="20"/>
              </w:rPr>
            </w:pPr>
            <w:r w:rsidRPr="00F53E80">
              <w:rPr>
                <w:rFonts w:cs="Arial"/>
                <w:sz w:val="20"/>
                <w:szCs w:val="20"/>
              </w:rPr>
              <w:t>Altholzsicherung</w:t>
            </w:r>
          </w:p>
        </w:tc>
        <w:tc>
          <w:tcPr>
            <w:tcW w:w="851" w:type="dxa"/>
            <w:tcBorders>
              <w:top w:val="nil"/>
              <w:left w:val="nil"/>
              <w:bottom w:val="single" w:sz="4" w:space="0" w:color="auto"/>
              <w:right w:val="single" w:sz="4" w:space="0" w:color="auto"/>
            </w:tcBorders>
            <w:shd w:val="clear" w:color="auto" w:fill="auto"/>
            <w:hideMark/>
          </w:tcPr>
          <w:p w14:paraId="286F41C3"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7E38B4C9"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170B5390"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Wald-Entwicklung</w:t>
            </w:r>
          </w:p>
        </w:tc>
        <w:tc>
          <w:tcPr>
            <w:tcW w:w="4677" w:type="dxa"/>
            <w:tcBorders>
              <w:top w:val="nil"/>
              <w:left w:val="nil"/>
              <w:bottom w:val="single" w:sz="4" w:space="0" w:color="auto"/>
              <w:right w:val="single" w:sz="4" w:space="0" w:color="auto"/>
            </w:tcBorders>
            <w:shd w:val="clear" w:color="auto" w:fill="auto"/>
            <w:hideMark/>
          </w:tcPr>
          <w:p w14:paraId="28916DE4" w14:textId="77777777" w:rsidR="00AB689D" w:rsidRPr="00F53E80" w:rsidRDefault="00AB689D" w:rsidP="004063F7">
            <w:pPr>
              <w:spacing w:after="60" w:line="240" w:lineRule="auto"/>
              <w:jc w:val="left"/>
              <w:rPr>
                <w:rFonts w:cs="Arial"/>
                <w:sz w:val="20"/>
                <w:szCs w:val="20"/>
              </w:rPr>
            </w:pPr>
            <w:r w:rsidRPr="00F53E80">
              <w:rPr>
                <w:rFonts w:cs="Arial"/>
                <w:sz w:val="20"/>
                <w:szCs w:val="20"/>
              </w:rPr>
              <w:t>Auflichtung</w:t>
            </w:r>
          </w:p>
        </w:tc>
        <w:tc>
          <w:tcPr>
            <w:tcW w:w="851" w:type="dxa"/>
            <w:tcBorders>
              <w:top w:val="nil"/>
              <w:left w:val="nil"/>
              <w:bottom w:val="single" w:sz="4" w:space="0" w:color="auto"/>
              <w:right w:val="single" w:sz="4" w:space="0" w:color="auto"/>
            </w:tcBorders>
            <w:shd w:val="clear" w:color="auto" w:fill="auto"/>
            <w:hideMark/>
          </w:tcPr>
          <w:p w14:paraId="6E318E9B"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7F96B235"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607C732F"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Wald-Entwicklung</w:t>
            </w:r>
          </w:p>
        </w:tc>
        <w:tc>
          <w:tcPr>
            <w:tcW w:w="4677" w:type="dxa"/>
            <w:tcBorders>
              <w:top w:val="nil"/>
              <w:left w:val="nil"/>
              <w:bottom w:val="single" w:sz="4" w:space="0" w:color="auto"/>
              <w:right w:val="single" w:sz="4" w:space="0" w:color="auto"/>
            </w:tcBorders>
            <w:shd w:val="clear" w:color="auto" w:fill="auto"/>
            <w:hideMark/>
          </w:tcPr>
          <w:p w14:paraId="215BCF22" w14:textId="77777777" w:rsidR="00AB689D" w:rsidRPr="00F53E80" w:rsidRDefault="00AB689D" w:rsidP="004063F7">
            <w:pPr>
              <w:spacing w:after="60" w:line="240" w:lineRule="auto"/>
              <w:jc w:val="left"/>
              <w:rPr>
                <w:rFonts w:cs="Arial"/>
                <w:sz w:val="20"/>
                <w:szCs w:val="20"/>
              </w:rPr>
            </w:pPr>
            <w:r w:rsidRPr="00F53E80">
              <w:rPr>
                <w:rFonts w:cs="Arial"/>
                <w:sz w:val="20"/>
                <w:szCs w:val="20"/>
              </w:rPr>
              <w:t>Sukzession</w:t>
            </w:r>
          </w:p>
        </w:tc>
        <w:tc>
          <w:tcPr>
            <w:tcW w:w="851" w:type="dxa"/>
            <w:tcBorders>
              <w:top w:val="nil"/>
              <w:left w:val="nil"/>
              <w:bottom w:val="single" w:sz="4" w:space="0" w:color="auto"/>
              <w:right w:val="single" w:sz="4" w:space="0" w:color="auto"/>
            </w:tcBorders>
            <w:shd w:val="clear" w:color="auto" w:fill="auto"/>
            <w:hideMark/>
          </w:tcPr>
          <w:p w14:paraId="5A2604E5"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06AC8E7A"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533FA678"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Wald-Entwicklung</w:t>
            </w:r>
          </w:p>
        </w:tc>
        <w:tc>
          <w:tcPr>
            <w:tcW w:w="4677" w:type="dxa"/>
            <w:tcBorders>
              <w:top w:val="nil"/>
              <w:left w:val="nil"/>
              <w:bottom w:val="single" w:sz="4" w:space="0" w:color="auto"/>
              <w:right w:val="single" w:sz="4" w:space="0" w:color="auto"/>
            </w:tcBorders>
            <w:shd w:val="clear" w:color="auto" w:fill="auto"/>
            <w:hideMark/>
          </w:tcPr>
          <w:p w14:paraId="4BE23650" w14:textId="77777777" w:rsidR="00AB689D" w:rsidRPr="00F53E80" w:rsidRDefault="00AB689D" w:rsidP="004063F7">
            <w:pPr>
              <w:spacing w:after="60" w:line="240" w:lineRule="auto"/>
              <w:jc w:val="left"/>
              <w:rPr>
                <w:rFonts w:cs="Arial"/>
                <w:sz w:val="20"/>
                <w:szCs w:val="20"/>
              </w:rPr>
            </w:pPr>
            <w:r w:rsidRPr="00F53E80">
              <w:rPr>
                <w:rFonts w:cs="Arial"/>
                <w:sz w:val="20"/>
                <w:szCs w:val="20"/>
              </w:rPr>
              <w:t>Umbau</w:t>
            </w:r>
          </w:p>
        </w:tc>
        <w:tc>
          <w:tcPr>
            <w:tcW w:w="851" w:type="dxa"/>
            <w:tcBorders>
              <w:top w:val="nil"/>
              <w:left w:val="nil"/>
              <w:bottom w:val="single" w:sz="4" w:space="0" w:color="auto"/>
              <w:right w:val="single" w:sz="4" w:space="0" w:color="auto"/>
            </w:tcBorders>
            <w:shd w:val="clear" w:color="auto" w:fill="auto"/>
            <w:hideMark/>
          </w:tcPr>
          <w:p w14:paraId="404A8A68"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r w:rsidR="00AB689D" w:rsidRPr="00F53E80" w14:paraId="56CAD502" w14:textId="77777777" w:rsidTr="002A4604">
        <w:trPr>
          <w:trHeight w:val="300"/>
        </w:trPr>
        <w:tc>
          <w:tcPr>
            <w:tcW w:w="3256" w:type="dxa"/>
            <w:tcBorders>
              <w:top w:val="nil"/>
              <w:left w:val="single" w:sz="4" w:space="0" w:color="auto"/>
              <w:bottom w:val="single" w:sz="4" w:space="0" w:color="auto"/>
              <w:right w:val="single" w:sz="4" w:space="0" w:color="auto"/>
            </w:tcBorders>
            <w:shd w:val="clear" w:color="auto" w:fill="auto"/>
            <w:hideMark/>
          </w:tcPr>
          <w:p w14:paraId="24E297DE"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Wald-Entwicklung</w:t>
            </w:r>
          </w:p>
        </w:tc>
        <w:tc>
          <w:tcPr>
            <w:tcW w:w="4677" w:type="dxa"/>
            <w:tcBorders>
              <w:top w:val="nil"/>
              <w:left w:val="nil"/>
              <w:bottom w:val="single" w:sz="4" w:space="0" w:color="auto"/>
              <w:right w:val="single" w:sz="4" w:space="0" w:color="auto"/>
            </w:tcBorders>
            <w:shd w:val="clear" w:color="auto" w:fill="auto"/>
            <w:hideMark/>
          </w:tcPr>
          <w:p w14:paraId="23E8E64F" w14:textId="77777777" w:rsidR="00AB689D" w:rsidRPr="00F53E80" w:rsidRDefault="00AB689D" w:rsidP="004063F7">
            <w:pPr>
              <w:spacing w:after="60" w:line="240" w:lineRule="auto"/>
              <w:jc w:val="left"/>
              <w:rPr>
                <w:rFonts w:cs="Arial"/>
                <w:sz w:val="20"/>
                <w:szCs w:val="20"/>
              </w:rPr>
            </w:pPr>
            <w:r w:rsidRPr="00F53E80">
              <w:rPr>
                <w:rFonts w:cs="Arial"/>
                <w:sz w:val="20"/>
                <w:szCs w:val="20"/>
              </w:rPr>
              <w:t>Waldrand</w:t>
            </w:r>
          </w:p>
        </w:tc>
        <w:tc>
          <w:tcPr>
            <w:tcW w:w="851" w:type="dxa"/>
            <w:tcBorders>
              <w:top w:val="nil"/>
              <w:left w:val="nil"/>
              <w:bottom w:val="single" w:sz="4" w:space="0" w:color="auto"/>
              <w:right w:val="single" w:sz="4" w:space="0" w:color="auto"/>
            </w:tcBorders>
            <w:shd w:val="clear" w:color="auto" w:fill="auto"/>
            <w:hideMark/>
          </w:tcPr>
          <w:p w14:paraId="38D82331" w14:textId="77777777" w:rsidR="00AB689D" w:rsidRPr="00F53E80" w:rsidRDefault="00AB689D" w:rsidP="004063F7">
            <w:pPr>
              <w:spacing w:after="60" w:line="240" w:lineRule="auto"/>
              <w:jc w:val="left"/>
              <w:rPr>
                <w:rFonts w:cs="Arial"/>
                <w:sz w:val="20"/>
                <w:szCs w:val="20"/>
              </w:rPr>
            </w:pPr>
            <w:r w:rsidRPr="00F53E80">
              <w:rPr>
                <w:rFonts w:cs="Arial"/>
                <w:sz w:val="20"/>
                <w:szCs w:val="20"/>
              </w:rPr>
              <w:t>m²</w:t>
            </w:r>
          </w:p>
        </w:tc>
      </w:tr>
    </w:tbl>
    <w:p w14:paraId="206FDFDD" w14:textId="77777777" w:rsidR="002A74F8" w:rsidRDefault="002A74F8" w:rsidP="00710305">
      <w:pPr>
        <w:rPr>
          <w:b/>
          <w:szCs w:val="22"/>
        </w:rPr>
      </w:pPr>
    </w:p>
    <w:p w14:paraId="3A346D38" w14:textId="77777777" w:rsidR="00F453D3" w:rsidRDefault="00A344E2" w:rsidP="00C32D09">
      <w:pPr>
        <w:rPr>
          <w:b/>
          <w:szCs w:val="22"/>
        </w:rPr>
      </w:pPr>
      <w:r>
        <w:rPr>
          <w:b/>
          <w:szCs w:val="22"/>
        </w:rPr>
        <w:t>Umfang</w:t>
      </w:r>
      <w:r w:rsidR="00591795" w:rsidRPr="00015BAD">
        <w:rPr>
          <w:b/>
          <w:szCs w:val="22"/>
        </w:rPr>
        <w:t xml:space="preserve"> </w:t>
      </w:r>
      <w:r w:rsidR="00C61AEA" w:rsidRPr="00015BAD">
        <w:rPr>
          <w:b/>
          <w:szCs w:val="22"/>
        </w:rPr>
        <w:t xml:space="preserve">Teilmaßnahme, </w:t>
      </w:r>
      <w:r w:rsidR="00E772EE">
        <w:rPr>
          <w:b/>
          <w:szCs w:val="22"/>
        </w:rPr>
        <w:t>Umfang</w:t>
      </w:r>
      <w:r w:rsidR="00C61AEA" w:rsidRPr="00015BAD">
        <w:rPr>
          <w:b/>
          <w:szCs w:val="22"/>
        </w:rPr>
        <w:t xml:space="preserve"> Teilmaßnahme </w:t>
      </w:r>
      <w:r w:rsidR="005E2271" w:rsidRPr="00015BAD">
        <w:rPr>
          <w:b/>
          <w:szCs w:val="22"/>
        </w:rPr>
        <w:t>–</w:t>
      </w:r>
      <w:r w:rsidR="00C61AEA" w:rsidRPr="00015BAD">
        <w:rPr>
          <w:b/>
          <w:szCs w:val="22"/>
        </w:rPr>
        <w:t xml:space="preserve"> Einheit</w:t>
      </w:r>
    </w:p>
    <w:p w14:paraId="24EFAB65" w14:textId="203C8416" w:rsidR="00565AC0" w:rsidRPr="00DE1844" w:rsidRDefault="00591795" w:rsidP="00C32D09">
      <w:pPr>
        <w:rPr>
          <w:szCs w:val="22"/>
        </w:rPr>
      </w:pPr>
      <w:r w:rsidRPr="00015BAD">
        <w:rPr>
          <w:szCs w:val="22"/>
        </w:rPr>
        <w:t>Zur</w:t>
      </w:r>
      <w:r w:rsidRPr="00DE1844">
        <w:rPr>
          <w:szCs w:val="22"/>
        </w:rPr>
        <w:t xml:space="preserve"> oben gewählten Teilmaßnahme ist die </w:t>
      </w:r>
      <w:r w:rsidRPr="00C52E35">
        <w:rPr>
          <w:szCs w:val="22"/>
        </w:rPr>
        <w:t>Flächengröße</w:t>
      </w:r>
      <w:r w:rsidR="00565AC0" w:rsidRPr="00DE1844">
        <w:rPr>
          <w:szCs w:val="22"/>
        </w:rPr>
        <w:t xml:space="preserve"> in </w:t>
      </w:r>
      <w:r w:rsidR="00C52E35">
        <w:rPr>
          <w:szCs w:val="22"/>
        </w:rPr>
        <w:t xml:space="preserve">ha, </w:t>
      </w:r>
      <w:r w:rsidR="00565AC0" w:rsidRPr="00DE1844">
        <w:rPr>
          <w:szCs w:val="22"/>
        </w:rPr>
        <w:t>m, m² oder Stück anzugeben. Flächenbilanzierungen werden i.d.R. in m² ohne Nachkommastellen dargestellt. Sie sind i.d.R</w:t>
      </w:r>
      <w:r w:rsidR="00A344E2">
        <w:rPr>
          <w:szCs w:val="22"/>
        </w:rPr>
        <w:t>.</w:t>
      </w:r>
      <w:r w:rsidR="00565AC0" w:rsidRPr="00DE1844">
        <w:rPr>
          <w:szCs w:val="22"/>
        </w:rPr>
        <w:t xml:space="preserve"> in den GIS-Programmen genauestens zu ermitteln und sollen nicht auf höhere Werte gerundet werden. Die Werte müssen mit den Flächenangaben der Geometrien übereinstimmen, so dass es später zu keinen Differenzen z.B. im Flächenerfassungssystem FLISTRA</w:t>
      </w:r>
      <w:r w:rsidR="00565AC0" w:rsidRPr="00A344E2">
        <w:rPr>
          <w:i/>
          <w:szCs w:val="22"/>
        </w:rPr>
        <w:t>neo</w:t>
      </w:r>
      <w:r w:rsidR="00565AC0" w:rsidRPr="00DE1844">
        <w:rPr>
          <w:szCs w:val="22"/>
        </w:rPr>
        <w:t xml:space="preserve"> kommt.</w:t>
      </w:r>
      <w:r w:rsidR="006B3DEB">
        <w:rPr>
          <w:szCs w:val="22"/>
        </w:rPr>
        <w:t xml:space="preserve"> Ebenso müssen die Werte gleich sein mit den Z</w:t>
      </w:r>
      <w:r w:rsidR="00310C1C">
        <w:rPr>
          <w:szCs w:val="22"/>
        </w:rPr>
        <w:t>ahlen, die im Zuge der integrierten Biotopbewertung ermittelt wurden.</w:t>
      </w:r>
    </w:p>
    <w:p w14:paraId="39A3FCE2" w14:textId="77777777" w:rsidR="00DE1844" w:rsidRDefault="00DE1844" w:rsidP="00710305">
      <w:pPr>
        <w:rPr>
          <w:b/>
          <w:sz w:val="24"/>
        </w:rPr>
      </w:pPr>
    </w:p>
    <w:p w14:paraId="7EDAE233" w14:textId="4B5AF643" w:rsidR="00A344E2" w:rsidRDefault="00C61AEA" w:rsidP="0043460D">
      <w:pPr>
        <w:rPr>
          <w:b/>
          <w:sz w:val="24"/>
        </w:rPr>
      </w:pPr>
      <w:r w:rsidRPr="00C053FE">
        <w:rPr>
          <w:b/>
          <w:sz w:val="24"/>
        </w:rPr>
        <w:t>Lage der Maßnahme</w:t>
      </w:r>
    </w:p>
    <w:p w14:paraId="536E8200" w14:textId="553B959B" w:rsidR="0043460D" w:rsidRDefault="00C52E35" w:rsidP="0043460D">
      <w:pPr>
        <w:rPr>
          <w:szCs w:val="22"/>
        </w:rPr>
      </w:pPr>
      <w:r w:rsidRPr="00015BAD">
        <w:rPr>
          <w:szCs w:val="22"/>
        </w:rPr>
        <w:t>Hilfreich</w:t>
      </w:r>
      <w:r w:rsidRPr="00015BAD">
        <w:rPr>
          <w:sz w:val="24"/>
        </w:rPr>
        <w:t xml:space="preserve"> </w:t>
      </w:r>
      <w:r w:rsidRPr="00015BAD">
        <w:rPr>
          <w:szCs w:val="22"/>
        </w:rPr>
        <w:t>bei räumlich weit verteilten Maßnahmenflächen</w:t>
      </w:r>
      <w:r w:rsidR="00015BAD">
        <w:rPr>
          <w:szCs w:val="22"/>
        </w:rPr>
        <w:t>. Bei</w:t>
      </w:r>
      <w:r w:rsidRPr="00AE449E">
        <w:rPr>
          <w:szCs w:val="22"/>
        </w:rPr>
        <w:t xml:space="preserve"> </w:t>
      </w:r>
      <w:r w:rsidR="0043460D" w:rsidRPr="00AE449E">
        <w:rPr>
          <w:szCs w:val="22"/>
        </w:rPr>
        <w:t>Lage der Maßnahme nahe der Vorhabenstraße</w:t>
      </w:r>
      <w:r w:rsidR="0043460D">
        <w:rPr>
          <w:szCs w:val="22"/>
        </w:rPr>
        <w:t xml:space="preserve"> (Bau-km aus technischer Planung in LBP übernehmen)</w:t>
      </w:r>
      <w:r w:rsidR="0043460D" w:rsidRPr="00AE449E">
        <w:rPr>
          <w:szCs w:val="22"/>
        </w:rPr>
        <w:t xml:space="preserve"> oder im / außerhalb des Untersuchungsraumes / Planungsgebietes</w:t>
      </w:r>
      <w:r>
        <w:rPr>
          <w:szCs w:val="22"/>
        </w:rPr>
        <w:t>.</w:t>
      </w:r>
    </w:p>
    <w:p w14:paraId="69E74089" w14:textId="554F2DF9" w:rsidR="00F453D3" w:rsidRDefault="00F453D3" w:rsidP="0043460D">
      <w:pPr>
        <w:rPr>
          <w:szCs w:val="22"/>
        </w:rPr>
      </w:pPr>
    </w:p>
    <w:p w14:paraId="19AB1A7F" w14:textId="77777777" w:rsidR="00F453D3" w:rsidRDefault="00C61AEA" w:rsidP="00710305">
      <w:pPr>
        <w:rPr>
          <w:b/>
        </w:rPr>
      </w:pPr>
      <w:r w:rsidRPr="00C61AEA">
        <w:rPr>
          <w:b/>
        </w:rPr>
        <w:t>Ökokonto</w:t>
      </w:r>
    </w:p>
    <w:p w14:paraId="23B9C997" w14:textId="34A76BFD" w:rsidR="00C61AEA" w:rsidRPr="00A43775" w:rsidRDefault="0043460D" w:rsidP="00710305">
      <w:r w:rsidRPr="00A43775">
        <w:t>ggf. Benennung des Ökokontos</w:t>
      </w:r>
    </w:p>
    <w:p w14:paraId="6C279937" w14:textId="6F731404" w:rsidR="00D45A4A" w:rsidRDefault="00D45A4A">
      <w:pPr>
        <w:spacing w:after="0" w:line="240" w:lineRule="auto"/>
        <w:jc w:val="left"/>
        <w:rPr>
          <w:b/>
          <w:sz w:val="24"/>
        </w:rPr>
      </w:pPr>
    </w:p>
    <w:p w14:paraId="20533706" w14:textId="4DE1D7FB" w:rsidR="00C61AEA" w:rsidRPr="00C053FE" w:rsidRDefault="00C053FE" w:rsidP="00710305">
      <w:pPr>
        <w:rPr>
          <w:b/>
          <w:sz w:val="24"/>
        </w:rPr>
      </w:pPr>
      <w:r>
        <w:rPr>
          <w:b/>
          <w:sz w:val="24"/>
        </w:rPr>
        <w:t>Begründung der Maßnahme</w:t>
      </w:r>
    </w:p>
    <w:p w14:paraId="02178002" w14:textId="05CD72CD" w:rsidR="000B0F0F" w:rsidRDefault="00C61AEA" w:rsidP="00710305">
      <w:pPr>
        <w:rPr>
          <w:b/>
        </w:rPr>
      </w:pPr>
      <w:r w:rsidRPr="00C61AEA">
        <w:rPr>
          <w:b/>
        </w:rPr>
        <w:t>1.</w:t>
      </w:r>
      <w:r w:rsidR="000B0F0F" w:rsidRPr="008245EC">
        <w:rPr>
          <w:rStyle w:val="Funotenzeichen"/>
          <w:bCs/>
        </w:rPr>
        <w:footnoteReference w:id="85"/>
      </w:r>
      <w:r w:rsidRPr="00C61AEA">
        <w:rPr>
          <w:b/>
        </w:rPr>
        <w:t xml:space="preserve"> Auslösende Konflikte</w:t>
      </w:r>
    </w:p>
    <w:p w14:paraId="63EB9534" w14:textId="14EEB904" w:rsidR="00C61AEA" w:rsidRDefault="0043460D" w:rsidP="00710305">
      <w:r w:rsidRPr="00FD412F">
        <w:t>Angabe Konfliktnummer und Beschreibung des Konflikts</w:t>
      </w:r>
      <w:r w:rsidR="00FD412F">
        <w:t xml:space="preserve"> (s. Kap. </w:t>
      </w:r>
      <w:r w:rsidR="00FA03F6">
        <w:fldChar w:fldCharType="begin"/>
      </w:r>
      <w:r w:rsidR="00FA03F6">
        <w:instrText xml:space="preserve"> REF _Ref143591441 \r \h </w:instrText>
      </w:r>
      <w:r w:rsidR="00FA03F6">
        <w:fldChar w:fldCharType="separate"/>
      </w:r>
      <w:r w:rsidR="00E24AB8">
        <w:t>5.1</w:t>
      </w:r>
      <w:r w:rsidR="00FA03F6">
        <w:fldChar w:fldCharType="end"/>
      </w:r>
      <w:r w:rsidR="00FA03F6">
        <w:t>)</w:t>
      </w:r>
    </w:p>
    <w:p w14:paraId="33CD0F68" w14:textId="77777777" w:rsidR="00F453D3" w:rsidRPr="00C61AEA" w:rsidRDefault="00F453D3" w:rsidP="00710305">
      <w:pPr>
        <w:rPr>
          <w:b/>
        </w:rPr>
      </w:pPr>
    </w:p>
    <w:p w14:paraId="27406DF0" w14:textId="77777777" w:rsidR="000B0F0F" w:rsidRDefault="00C61AEA" w:rsidP="009C2F98">
      <w:r w:rsidRPr="00C61AEA">
        <w:rPr>
          <w:b/>
        </w:rPr>
        <w:t>2. Entwicklungsziel</w:t>
      </w:r>
    </w:p>
    <w:p w14:paraId="066D1734" w14:textId="377C63FD" w:rsidR="00C61AEA" w:rsidRDefault="00B938DB" w:rsidP="009C2F98">
      <w:r>
        <w:t xml:space="preserve">= Zielkonzeption der Maßnahme; </w:t>
      </w:r>
      <w:r w:rsidR="009C2F98">
        <w:t xml:space="preserve">Ableitung und Beschreibung der funktionalen und räumlichen Begründung der Maßnahmen; </w:t>
      </w:r>
      <w:r w:rsidRPr="00B938DB">
        <w:t>Beschreibung Ausgangszustand der Maßnahmenflächen und des Aufwertungspotenzials</w:t>
      </w:r>
      <w:r>
        <w:t xml:space="preserve">; </w:t>
      </w:r>
      <w:r w:rsidR="009C2F98" w:rsidRPr="009C2F98">
        <w:t xml:space="preserve">Benennung der Zielfunktionen  </w:t>
      </w:r>
    </w:p>
    <w:p w14:paraId="0FBC34AE" w14:textId="77777777" w:rsidR="00F453D3" w:rsidRPr="00C61AEA" w:rsidRDefault="00F453D3" w:rsidP="009C2F98"/>
    <w:p w14:paraId="7270260A" w14:textId="415AEF4C" w:rsidR="00C61AEA" w:rsidRPr="00C61AEA" w:rsidRDefault="00C053FE" w:rsidP="00710305">
      <w:pPr>
        <w:rPr>
          <w:b/>
          <w:szCs w:val="22"/>
        </w:rPr>
      </w:pPr>
      <w:r>
        <w:rPr>
          <w:b/>
          <w:szCs w:val="22"/>
        </w:rPr>
        <w:t xml:space="preserve">3. </w:t>
      </w:r>
      <w:r w:rsidR="00C61AEA">
        <w:rPr>
          <w:b/>
          <w:szCs w:val="22"/>
        </w:rPr>
        <w:t>Funktionale Zuordnung</w:t>
      </w:r>
      <w:r w:rsidR="00C52E35">
        <w:rPr>
          <w:b/>
          <w:szCs w:val="22"/>
        </w:rPr>
        <w:t xml:space="preserve"> </w:t>
      </w:r>
      <w:r w:rsidR="00F2490E">
        <w:rPr>
          <w:b/>
          <w:szCs w:val="22"/>
        </w:rPr>
        <w:t>Artenschutz</w:t>
      </w:r>
    </w:p>
    <w:p w14:paraId="5701BC6B" w14:textId="5B896D38" w:rsidR="00B938DB" w:rsidRPr="001A46DA" w:rsidRDefault="00B938DB" w:rsidP="00710305">
      <w:pPr>
        <w:rPr>
          <w:szCs w:val="22"/>
        </w:rPr>
      </w:pPr>
      <w:r w:rsidRPr="00F2490E">
        <w:rPr>
          <w:szCs w:val="22"/>
        </w:rPr>
        <w:t xml:space="preserve">Vermeidung: </w:t>
      </w:r>
      <w:r w:rsidR="00BA5832" w:rsidRPr="00F2490E">
        <w:rPr>
          <w:szCs w:val="22"/>
        </w:rPr>
        <w:t>Name weiterer planungsrelevanter Arten</w:t>
      </w:r>
      <w:r w:rsidR="001635F7">
        <w:rPr>
          <w:szCs w:val="22"/>
        </w:rPr>
        <w:t xml:space="preserve"> (außer unten genannte)</w:t>
      </w:r>
    </w:p>
    <w:p w14:paraId="52476F3E" w14:textId="052A0A47" w:rsidR="00B938DB" w:rsidRPr="00F2490E" w:rsidRDefault="00B938DB" w:rsidP="00710305">
      <w:pPr>
        <w:rPr>
          <w:szCs w:val="22"/>
        </w:rPr>
      </w:pPr>
      <w:r w:rsidRPr="00F2490E">
        <w:rPr>
          <w:szCs w:val="22"/>
        </w:rPr>
        <w:t xml:space="preserve">Ausgleich für Konflikt: </w:t>
      </w:r>
      <w:r w:rsidR="00BA5832" w:rsidRPr="00F2490E">
        <w:rPr>
          <w:szCs w:val="22"/>
        </w:rPr>
        <w:t>Name weiterer planungsrelevanter Arten</w:t>
      </w:r>
      <w:r w:rsidR="001635F7">
        <w:rPr>
          <w:szCs w:val="22"/>
        </w:rPr>
        <w:t xml:space="preserve"> (außer unten genannte)</w:t>
      </w:r>
    </w:p>
    <w:p w14:paraId="57926B48" w14:textId="4720F888" w:rsidR="00C91F02" w:rsidRDefault="00B938DB" w:rsidP="00710305">
      <w:pPr>
        <w:rPr>
          <w:szCs w:val="22"/>
        </w:rPr>
      </w:pPr>
      <w:r w:rsidRPr="00F2490E">
        <w:rPr>
          <w:szCs w:val="22"/>
        </w:rPr>
        <w:t xml:space="preserve">Ersatz für Konflikt: </w:t>
      </w:r>
      <w:r w:rsidR="00BA5832" w:rsidRPr="00F2490E">
        <w:rPr>
          <w:szCs w:val="22"/>
        </w:rPr>
        <w:t>Name weiterer planungsrelevanter Arten</w:t>
      </w:r>
      <w:r w:rsidR="001635F7">
        <w:rPr>
          <w:szCs w:val="22"/>
        </w:rPr>
        <w:t xml:space="preserve"> (außer unten genannte)</w:t>
      </w:r>
    </w:p>
    <w:p w14:paraId="2785A963" w14:textId="4AA11AA2" w:rsidR="00B938DB" w:rsidRDefault="00B938DB" w:rsidP="00710305">
      <w:pPr>
        <w:rPr>
          <w:szCs w:val="22"/>
        </w:rPr>
      </w:pPr>
      <w:r w:rsidRPr="00B938DB">
        <w:rPr>
          <w:szCs w:val="22"/>
        </w:rPr>
        <w:t>FFH-S-Maßnahme für: Name FFH-LRT, FFH-Anhang II- Art oder Vogelart</w:t>
      </w:r>
      <w:r w:rsidR="00733264">
        <w:rPr>
          <w:szCs w:val="22"/>
        </w:rPr>
        <w:t xml:space="preserve"> n. Art. 4 (2) VSR</w:t>
      </w:r>
    </w:p>
    <w:p w14:paraId="1600A625" w14:textId="1FF3E541" w:rsidR="00B938DB" w:rsidRDefault="00B938DB" w:rsidP="00710305">
      <w:pPr>
        <w:rPr>
          <w:szCs w:val="22"/>
        </w:rPr>
      </w:pPr>
      <w:r w:rsidRPr="00B938DB">
        <w:rPr>
          <w:szCs w:val="22"/>
        </w:rPr>
        <w:t>FFH-K-Maßnahme für: Name FFH-LRT, FFH-Anhang II- Art oder Vogelart</w:t>
      </w:r>
      <w:r w:rsidR="00733264" w:rsidRPr="00733264">
        <w:rPr>
          <w:szCs w:val="22"/>
        </w:rPr>
        <w:t xml:space="preserve"> </w:t>
      </w:r>
      <w:r w:rsidR="00733264">
        <w:rPr>
          <w:szCs w:val="22"/>
        </w:rPr>
        <w:t>n. Art. 4 (2) VSR</w:t>
      </w:r>
    </w:p>
    <w:p w14:paraId="5878453F" w14:textId="32E123FD" w:rsidR="00B938DB" w:rsidRDefault="00B938DB" w:rsidP="00710305">
      <w:pPr>
        <w:rPr>
          <w:szCs w:val="22"/>
        </w:rPr>
      </w:pPr>
      <w:r w:rsidRPr="00B938DB">
        <w:rPr>
          <w:szCs w:val="22"/>
        </w:rPr>
        <w:t>CEF-Maßnahme für: Name FFH-Anhang IV-Art oder Vogelart</w:t>
      </w:r>
    </w:p>
    <w:p w14:paraId="4F3420A1" w14:textId="2DFCA190" w:rsidR="00B938DB" w:rsidRDefault="00B938DB" w:rsidP="00710305">
      <w:pPr>
        <w:rPr>
          <w:szCs w:val="22"/>
        </w:rPr>
      </w:pPr>
      <w:r w:rsidRPr="00B938DB">
        <w:rPr>
          <w:szCs w:val="22"/>
        </w:rPr>
        <w:t>FCS-Maßnahme für: Name FFH-Anhang IV-Art oder Vogelart</w:t>
      </w:r>
    </w:p>
    <w:p w14:paraId="5E133F74" w14:textId="77777777" w:rsidR="008601C0" w:rsidRDefault="008601C0" w:rsidP="00C053FE">
      <w:pPr>
        <w:rPr>
          <w:b/>
          <w:sz w:val="24"/>
        </w:rPr>
      </w:pPr>
    </w:p>
    <w:p w14:paraId="03652DE8" w14:textId="73D3130D" w:rsidR="00C053FE" w:rsidRPr="00C053FE" w:rsidRDefault="00C053FE" w:rsidP="00C053FE">
      <w:pPr>
        <w:rPr>
          <w:b/>
          <w:sz w:val="24"/>
        </w:rPr>
      </w:pPr>
      <w:r>
        <w:rPr>
          <w:b/>
          <w:sz w:val="24"/>
        </w:rPr>
        <w:t>Umsetzung der Maßnahme</w:t>
      </w:r>
    </w:p>
    <w:p w14:paraId="2F12BD94" w14:textId="77777777" w:rsidR="000B0F0F" w:rsidRDefault="00C053FE" w:rsidP="00710305">
      <w:pPr>
        <w:rPr>
          <w:b/>
          <w:szCs w:val="22"/>
        </w:rPr>
      </w:pPr>
      <w:r>
        <w:rPr>
          <w:b/>
          <w:szCs w:val="22"/>
        </w:rPr>
        <w:t xml:space="preserve">4. </w:t>
      </w:r>
      <w:r w:rsidRPr="00C053FE">
        <w:rPr>
          <w:b/>
          <w:szCs w:val="22"/>
        </w:rPr>
        <w:t>Beschreibung der Maßnahmen</w:t>
      </w:r>
    </w:p>
    <w:p w14:paraId="6A2F295D" w14:textId="47D31D07" w:rsidR="00B938DB" w:rsidRDefault="00C91040" w:rsidP="00710305">
      <w:pPr>
        <w:rPr>
          <w:szCs w:val="22"/>
        </w:rPr>
      </w:pPr>
      <w:r w:rsidRPr="00001207">
        <w:rPr>
          <w:szCs w:val="22"/>
        </w:rPr>
        <w:t>Beschreibung der Maßnahmen zur Herstellung</w:t>
      </w:r>
    </w:p>
    <w:p w14:paraId="426D5E7C" w14:textId="77777777" w:rsidR="00F453D3" w:rsidRDefault="00F453D3" w:rsidP="00710305">
      <w:pPr>
        <w:rPr>
          <w:b/>
          <w:szCs w:val="22"/>
        </w:rPr>
      </w:pPr>
    </w:p>
    <w:p w14:paraId="0D8154A5" w14:textId="090D6066" w:rsidR="009C2F98" w:rsidRPr="00C053FE" w:rsidRDefault="00F2490E" w:rsidP="009C2F98">
      <w:pPr>
        <w:rPr>
          <w:b/>
          <w:szCs w:val="22"/>
        </w:rPr>
      </w:pPr>
      <w:r w:rsidRPr="00C053FE">
        <w:rPr>
          <w:b/>
          <w:szCs w:val="22"/>
        </w:rPr>
        <w:t>Ausgangsbiotop / Zusatzcode</w:t>
      </w:r>
      <w:r w:rsidR="00A344E2">
        <w:rPr>
          <w:b/>
          <w:szCs w:val="22"/>
        </w:rPr>
        <w:t xml:space="preserve"> </w:t>
      </w:r>
      <w:r w:rsidR="009C2F98">
        <w:rPr>
          <w:b/>
          <w:szCs w:val="22"/>
        </w:rPr>
        <w:t xml:space="preserve">und </w:t>
      </w:r>
      <w:r w:rsidRPr="00C053FE">
        <w:rPr>
          <w:b/>
          <w:szCs w:val="22"/>
        </w:rPr>
        <w:t>Zielbiotop / Zusatzcode</w:t>
      </w:r>
    </w:p>
    <w:p w14:paraId="31EB63AF" w14:textId="40584CE1" w:rsidR="009C2F98" w:rsidRDefault="009C2F98" w:rsidP="009C2F98">
      <w:pPr>
        <w:rPr>
          <w:szCs w:val="22"/>
        </w:rPr>
      </w:pPr>
      <w:r>
        <w:rPr>
          <w:szCs w:val="22"/>
        </w:rPr>
        <w:t xml:space="preserve">Für die Ausgangs- und Zielbiotope wurde </w:t>
      </w:r>
      <w:r w:rsidRPr="009001DA">
        <w:rPr>
          <w:szCs w:val="22"/>
        </w:rPr>
        <w:t>die vollständige Biotoptypenliste</w:t>
      </w:r>
      <w:r>
        <w:rPr>
          <w:szCs w:val="22"/>
        </w:rPr>
        <w:t xml:space="preserve"> von RLP hinterlegt. Diese stellt eine Erweiterung der offiziellen Kartieranleitung von RLP dar. </w:t>
      </w:r>
      <w:r w:rsidR="00001207">
        <w:rPr>
          <w:szCs w:val="22"/>
        </w:rPr>
        <w:t>Die Zielbiotope müssen zu den Teilmaßnahmen passen (s. Tab. oben).</w:t>
      </w:r>
    </w:p>
    <w:p w14:paraId="0411E918" w14:textId="3D5C10AC" w:rsidR="003B7D36" w:rsidRDefault="003B7D36" w:rsidP="003B7D36">
      <w:pPr>
        <w:spacing w:before="120" w:after="120"/>
      </w:pPr>
      <w:r>
        <w:t>Es ist immer nur ein Biotoptyp auswählbar; es soll der mit dem größten Flächenanteil ausgewählt werden. Sofern es unterschiedliche Ausgangsstadien gibt, die für die weitere Entwicklung und Pflege von Bedeutung sind, ist dies in der Maßnahmenbeschreibung zu erläutern.</w:t>
      </w:r>
    </w:p>
    <w:p w14:paraId="2E5BFE5A" w14:textId="2D7376A7" w:rsidR="009C2F98" w:rsidRDefault="009C2F98" w:rsidP="009C2F98">
      <w:pPr>
        <w:rPr>
          <w:szCs w:val="22"/>
        </w:rPr>
      </w:pPr>
      <w:r>
        <w:rPr>
          <w:szCs w:val="22"/>
        </w:rPr>
        <w:t>Die i</w:t>
      </w:r>
      <w:r w:rsidRPr="009E2C2F">
        <w:rPr>
          <w:szCs w:val="22"/>
        </w:rPr>
        <w:t xml:space="preserve">m Maßnahmenblatt verwendete Bezeichnung „Ausgangsbiotope“ </w:t>
      </w:r>
      <w:r>
        <w:rPr>
          <w:szCs w:val="22"/>
        </w:rPr>
        <w:t xml:space="preserve">ist </w:t>
      </w:r>
      <w:r w:rsidRPr="009E2C2F">
        <w:rPr>
          <w:szCs w:val="22"/>
        </w:rPr>
        <w:t>im Praxisleitfaden als „Kompensationsfläche im Ist-Zustand“ bezeichnet. Die „Zielbiotope“ der Maßnahmenblätter entsprechen den „Kompensationsfläche</w:t>
      </w:r>
      <w:r>
        <w:rPr>
          <w:szCs w:val="22"/>
        </w:rPr>
        <w:t>n</w:t>
      </w:r>
      <w:r w:rsidRPr="009E2C2F">
        <w:rPr>
          <w:szCs w:val="22"/>
        </w:rPr>
        <w:t xml:space="preserve"> im Ziel-Zustand“ gemäß </w:t>
      </w:r>
      <w:r w:rsidR="003813FD">
        <w:rPr>
          <w:szCs w:val="22"/>
        </w:rPr>
        <w:t>Praxisleitfaden</w:t>
      </w:r>
      <w:r>
        <w:rPr>
          <w:szCs w:val="22"/>
        </w:rPr>
        <w:t>.</w:t>
      </w:r>
      <w:r w:rsidRPr="009E2C2F">
        <w:rPr>
          <w:szCs w:val="22"/>
        </w:rPr>
        <w:t xml:space="preserve"> </w:t>
      </w:r>
    </w:p>
    <w:p w14:paraId="419BAC3A" w14:textId="77777777" w:rsidR="00F453D3" w:rsidRDefault="00F453D3" w:rsidP="009C2F98">
      <w:pPr>
        <w:rPr>
          <w:szCs w:val="22"/>
        </w:rPr>
      </w:pPr>
    </w:p>
    <w:p w14:paraId="54D57A38" w14:textId="6137EE23" w:rsidR="00C053FE" w:rsidRDefault="00C053FE" w:rsidP="00C053FE">
      <w:pPr>
        <w:rPr>
          <w:b/>
          <w:szCs w:val="22"/>
        </w:rPr>
      </w:pPr>
      <w:r>
        <w:rPr>
          <w:b/>
          <w:szCs w:val="22"/>
        </w:rPr>
        <w:t xml:space="preserve">5. </w:t>
      </w:r>
      <w:r w:rsidRPr="00C053FE">
        <w:rPr>
          <w:b/>
          <w:szCs w:val="22"/>
        </w:rPr>
        <w:t>Maßnahmen</w:t>
      </w:r>
      <w:r>
        <w:rPr>
          <w:b/>
          <w:szCs w:val="22"/>
        </w:rPr>
        <w:t>durchführung</w:t>
      </w:r>
    </w:p>
    <w:p w14:paraId="1A41508A" w14:textId="3851AD17" w:rsidR="00C053FE" w:rsidRPr="00A43775" w:rsidRDefault="00C053FE" w:rsidP="00C053FE">
      <w:pPr>
        <w:rPr>
          <w:szCs w:val="22"/>
        </w:rPr>
      </w:pPr>
      <w:r w:rsidRPr="00B23CBD">
        <w:rPr>
          <w:b/>
          <w:szCs w:val="22"/>
        </w:rPr>
        <w:t>Maßnahmen vor Beginn der Straßenbauarbeiten</w:t>
      </w:r>
      <w:r w:rsidR="00001207">
        <w:rPr>
          <w:b/>
          <w:szCs w:val="22"/>
        </w:rPr>
        <w:t xml:space="preserve">: </w:t>
      </w:r>
      <w:r w:rsidR="00001207" w:rsidRPr="00A43775">
        <w:rPr>
          <w:szCs w:val="22"/>
        </w:rPr>
        <w:t xml:space="preserve">Ankreuzen, wenn Maßnahme vorgezogen </w:t>
      </w:r>
      <w:r w:rsidR="00001207">
        <w:rPr>
          <w:szCs w:val="22"/>
        </w:rPr>
        <w:t xml:space="preserve">des Vorhabenbaus </w:t>
      </w:r>
      <w:r w:rsidR="00001207" w:rsidRPr="00A43775">
        <w:rPr>
          <w:szCs w:val="22"/>
        </w:rPr>
        <w:t>um</w:t>
      </w:r>
      <w:r w:rsidR="00001207">
        <w:rPr>
          <w:szCs w:val="22"/>
        </w:rPr>
        <w:t>zusetzen ist (z.B. CEF-Maßnahme)</w:t>
      </w:r>
    </w:p>
    <w:p w14:paraId="7CD2242A" w14:textId="7DC9E67F" w:rsidR="00001207" w:rsidRPr="005E4F9F" w:rsidRDefault="00B23CBD" w:rsidP="00001207">
      <w:pPr>
        <w:rPr>
          <w:szCs w:val="22"/>
        </w:rPr>
      </w:pPr>
      <w:r w:rsidRPr="00B23CBD">
        <w:rPr>
          <w:b/>
          <w:szCs w:val="22"/>
        </w:rPr>
        <w:t>Maßnahmen im Zuge der Straßenbauarbeiten</w:t>
      </w:r>
      <w:r w:rsidR="00001207">
        <w:rPr>
          <w:b/>
          <w:szCs w:val="22"/>
        </w:rPr>
        <w:t xml:space="preserve">: </w:t>
      </w:r>
      <w:r w:rsidR="00001207" w:rsidRPr="005E4F9F">
        <w:rPr>
          <w:szCs w:val="22"/>
        </w:rPr>
        <w:t xml:space="preserve">Ankreuzen, wenn Maßnahme </w:t>
      </w:r>
      <w:r w:rsidR="00001207">
        <w:rPr>
          <w:szCs w:val="22"/>
        </w:rPr>
        <w:t xml:space="preserve">während des Vorhabenbaus </w:t>
      </w:r>
      <w:r w:rsidR="00001207" w:rsidRPr="005E4F9F">
        <w:rPr>
          <w:szCs w:val="22"/>
        </w:rPr>
        <w:t>um</w:t>
      </w:r>
      <w:r w:rsidR="00001207">
        <w:rPr>
          <w:szCs w:val="22"/>
        </w:rPr>
        <w:t>zusetzen ist (z.B. Vermeidungsmaßnahme)</w:t>
      </w:r>
    </w:p>
    <w:p w14:paraId="682B0013" w14:textId="37664710" w:rsidR="00001207" w:rsidRPr="005E4F9F" w:rsidRDefault="00C053FE" w:rsidP="00001207">
      <w:pPr>
        <w:rPr>
          <w:szCs w:val="22"/>
        </w:rPr>
      </w:pPr>
      <w:r w:rsidRPr="00B23CBD">
        <w:rPr>
          <w:b/>
          <w:szCs w:val="22"/>
        </w:rPr>
        <w:t>Maßnahmen nach Abschluss der Straßenbauarbeiten</w:t>
      </w:r>
      <w:r w:rsidR="00001207">
        <w:rPr>
          <w:b/>
          <w:szCs w:val="22"/>
        </w:rPr>
        <w:t xml:space="preserve">: </w:t>
      </w:r>
      <w:r w:rsidR="00001207" w:rsidRPr="005E4F9F">
        <w:rPr>
          <w:szCs w:val="22"/>
        </w:rPr>
        <w:t xml:space="preserve">Ankreuzen, wenn Maßnahme </w:t>
      </w:r>
      <w:r w:rsidR="00001207">
        <w:rPr>
          <w:szCs w:val="22"/>
        </w:rPr>
        <w:t xml:space="preserve">nach Vorhabenbaus </w:t>
      </w:r>
      <w:r w:rsidR="00001207" w:rsidRPr="005E4F9F">
        <w:rPr>
          <w:szCs w:val="22"/>
        </w:rPr>
        <w:t>um</w:t>
      </w:r>
      <w:r w:rsidR="00001207">
        <w:rPr>
          <w:szCs w:val="22"/>
        </w:rPr>
        <w:t>zusetzen ist (z.B. Ersatzmaßnahme)</w:t>
      </w:r>
    </w:p>
    <w:p w14:paraId="2F19A8C8" w14:textId="4D9FA711" w:rsidR="00C053FE" w:rsidRDefault="00A43775" w:rsidP="00A43775">
      <w:pPr>
        <w:rPr>
          <w:szCs w:val="22"/>
        </w:rPr>
      </w:pPr>
      <w:r>
        <w:rPr>
          <w:b/>
          <w:szCs w:val="22"/>
        </w:rPr>
        <w:t xml:space="preserve">Freies Feld: </w:t>
      </w:r>
      <w:r w:rsidRPr="00A43775">
        <w:rPr>
          <w:szCs w:val="22"/>
        </w:rPr>
        <w:t>zusätzliche Angaben als Freitext möglich</w:t>
      </w:r>
      <w:r>
        <w:rPr>
          <w:szCs w:val="22"/>
        </w:rPr>
        <w:t xml:space="preserve"> </w:t>
      </w:r>
      <w:r w:rsidRPr="00A43775">
        <w:rPr>
          <w:szCs w:val="22"/>
        </w:rPr>
        <w:t>(insbesondere Vorlaufzeit bei vorgezogenen</w:t>
      </w:r>
      <w:r>
        <w:rPr>
          <w:szCs w:val="22"/>
        </w:rPr>
        <w:t xml:space="preserve"> </w:t>
      </w:r>
      <w:r w:rsidRPr="00A43775">
        <w:rPr>
          <w:szCs w:val="22"/>
        </w:rPr>
        <w:t>Maßnahmen)</w:t>
      </w:r>
    </w:p>
    <w:p w14:paraId="00D91DD5" w14:textId="77777777" w:rsidR="00F453D3" w:rsidRDefault="00F453D3" w:rsidP="00A43775">
      <w:pPr>
        <w:rPr>
          <w:szCs w:val="22"/>
        </w:rPr>
      </w:pPr>
    </w:p>
    <w:p w14:paraId="44D0F7BA" w14:textId="39B7A0B0" w:rsidR="00B23CBD" w:rsidRDefault="00B23CBD" w:rsidP="00B23CBD">
      <w:pPr>
        <w:rPr>
          <w:b/>
          <w:szCs w:val="22"/>
        </w:rPr>
      </w:pPr>
      <w:r>
        <w:rPr>
          <w:b/>
          <w:szCs w:val="22"/>
        </w:rPr>
        <w:t>6. Hinweise zur Liegenschaft</w:t>
      </w:r>
    </w:p>
    <w:p w14:paraId="144DFCAD" w14:textId="12ABCF64" w:rsidR="00C053FE" w:rsidRDefault="006E49BF" w:rsidP="00710305">
      <w:pPr>
        <w:rPr>
          <w:szCs w:val="22"/>
        </w:rPr>
      </w:pPr>
      <w:r w:rsidRPr="00CA2085">
        <w:rPr>
          <w:b/>
          <w:szCs w:val="22"/>
        </w:rPr>
        <w:t>Grunderwerb</w:t>
      </w:r>
      <w:r w:rsidR="0073423B">
        <w:rPr>
          <w:b/>
          <w:szCs w:val="22"/>
        </w:rPr>
        <w:t xml:space="preserve"> erforderlich</w:t>
      </w:r>
      <w:r w:rsidRPr="00CA2085">
        <w:rPr>
          <w:b/>
          <w:szCs w:val="22"/>
        </w:rPr>
        <w:t>:</w:t>
      </w:r>
      <w:r>
        <w:rPr>
          <w:szCs w:val="22"/>
        </w:rPr>
        <w:t xml:space="preserve"> </w:t>
      </w:r>
      <w:r w:rsidR="00555C73">
        <w:rPr>
          <w:szCs w:val="22"/>
        </w:rPr>
        <w:t>ankreuzen, wenn die F</w:t>
      </w:r>
      <w:r w:rsidR="00A905E5">
        <w:rPr>
          <w:szCs w:val="22"/>
        </w:rPr>
        <w:t>läche gekauft werden muss (möglichst bei Grundstücken Privater)</w:t>
      </w:r>
      <w:r w:rsidR="005D3770">
        <w:rPr>
          <w:szCs w:val="22"/>
        </w:rPr>
        <w:t>. Die Flächen sind nach RE 2012 in die Unterlagen 10 aufzunehmen.</w:t>
      </w:r>
    </w:p>
    <w:p w14:paraId="62920EBF" w14:textId="1BFB4886" w:rsidR="005D3770" w:rsidRDefault="006E49BF" w:rsidP="00710305">
      <w:pPr>
        <w:rPr>
          <w:szCs w:val="22"/>
        </w:rPr>
      </w:pPr>
      <w:r w:rsidRPr="00CA2085">
        <w:rPr>
          <w:b/>
          <w:szCs w:val="22"/>
        </w:rPr>
        <w:t xml:space="preserve">Grunddienstbarkeit: </w:t>
      </w:r>
      <w:r w:rsidR="00A905E5">
        <w:rPr>
          <w:szCs w:val="22"/>
        </w:rPr>
        <w:t xml:space="preserve">ankreuzen, wenn der Eintrag einer Grunddienstbarkeit als erforderlich erachtet wird (s. Kap. </w:t>
      </w:r>
      <w:r w:rsidR="0073423B">
        <w:rPr>
          <w:szCs w:val="22"/>
        </w:rPr>
        <w:fldChar w:fldCharType="begin"/>
      </w:r>
      <w:r w:rsidR="0073423B">
        <w:rPr>
          <w:szCs w:val="22"/>
        </w:rPr>
        <w:instrText xml:space="preserve"> REF _Ref142056086 \r \h </w:instrText>
      </w:r>
      <w:r w:rsidR="0073423B">
        <w:rPr>
          <w:szCs w:val="22"/>
        </w:rPr>
      </w:r>
      <w:r w:rsidR="0073423B">
        <w:rPr>
          <w:szCs w:val="22"/>
        </w:rPr>
        <w:fldChar w:fldCharType="separate"/>
      </w:r>
      <w:r w:rsidR="00E24AB8">
        <w:rPr>
          <w:szCs w:val="22"/>
        </w:rPr>
        <w:t>6.2.13</w:t>
      </w:r>
      <w:r w:rsidR="0073423B">
        <w:rPr>
          <w:szCs w:val="22"/>
        </w:rPr>
        <w:fldChar w:fldCharType="end"/>
      </w:r>
      <w:r w:rsidR="00A905E5">
        <w:rPr>
          <w:szCs w:val="22"/>
        </w:rPr>
        <w:t>)</w:t>
      </w:r>
      <w:r w:rsidR="005D3770">
        <w:rPr>
          <w:szCs w:val="22"/>
        </w:rPr>
        <w:t>. Die Flächen sind nach RE 2012 in die Unterlagen 10 aufzunehmen.</w:t>
      </w:r>
    </w:p>
    <w:p w14:paraId="0DDB19A7" w14:textId="263D3D40" w:rsidR="006E49BF" w:rsidRDefault="006E49BF" w:rsidP="00710305">
      <w:r>
        <w:rPr>
          <w:b/>
          <w:szCs w:val="22"/>
        </w:rPr>
        <w:t xml:space="preserve">Freies Feld: </w:t>
      </w:r>
      <w:r w:rsidRPr="00CA2085">
        <w:rPr>
          <w:szCs w:val="22"/>
        </w:rPr>
        <w:t xml:space="preserve">Hier kann angegeben werden, </w:t>
      </w:r>
      <w:r>
        <w:rPr>
          <w:szCs w:val="22"/>
        </w:rPr>
        <w:t>dass</w:t>
      </w:r>
      <w:r w:rsidRPr="00CA2085">
        <w:rPr>
          <w:szCs w:val="22"/>
        </w:rPr>
        <w:t xml:space="preserve"> sich die Fläche </w:t>
      </w:r>
      <w:r>
        <w:rPr>
          <w:szCs w:val="22"/>
        </w:rPr>
        <w:t xml:space="preserve">ggf. </w:t>
      </w:r>
      <w:r w:rsidRPr="00CA2085">
        <w:rPr>
          <w:szCs w:val="22"/>
        </w:rPr>
        <w:t>bereits im Eigentum des Baulastträgers befindet.</w:t>
      </w:r>
      <w:r w:rsidR="00555C73">
        <w:rPr>
          <w:szCs w:val="22"/>
        </w:rPr>
        <w:t xml:space="preserve"> </w:t>
      </w:r>
      <w:r w:rsidR="00555C73">
        <w:t>Weiterhin können Vereinbarungen mit Gemeinden für die Benutzung derer Flächen erwähnt werden. Ggf. Flurneuordnungsverfahren aufführen.</w:t>
      </w:r>
    </w:p>
    <w:p w14:paraId="1663778D" w14:textId="77777777" w:rsidR="00F453D3" w:rsidRPr="006E49BF" w:rsidRDefault="00F453D3" w:rsidP="00710305">
      <w:pPr>
        <w:rPr>
          <w:szCs w:val="22"/>
        </w:rPr>
      </w:pPr>
    </w:p>
    <w:p w14:paraId="16A2FE17" w14:textId="549C4FF6" w:rsidR="0073423B" w:rsidRDefault="00B23CBD" w:rsidP="00AB5AF1">
      <w:pPr>
        <w:rPr>
          <w:b/>
          <w:szCs w:val="22"/>
        </w:rPr>
      </w:pPr>
      <w:r>
        <w:rPr>
          <w:b/>
          <w:szCs w:val="22"/>
        </w:rPr>
        <w:t xml:space="preserve">7. Hinweise </w:t>
      </w:r>
      <w:r w:rsidR="0073423B">
        <w:rPr>
          <w:b/>
          <w:szCs w:val="22"/>
        </w:rPr>
        <w:t>für die</w:t>
      </w:r>
      <w:r>
        <w:rPr>
          <w:b/>
          <w:szCs w:val="22"/>
        </w:rPr>
        <w:t xml:space="preserve"> Ausführungsplanung</w:t>
      </w:r>
    </w:p>
    <w:p w14:paraId="1C00CA3D" w14:textId="0799AA24" w:rsidR="00B23CBD" w:rsidRDefault="00AB5AF1" w:rsidP="00AB5AF1">
      <w:pPr>
        <w:rPr>
          <w:szCs w:val="22"/>
        </w:rPr>
      </w:pPr>
      <w:r w:rsidRPr="00AB5AF1">
        <w:rPr>
          <w:szCs w:val="22"/>
        </w:rPr>
        <w:t xml:space="preserve">Hinweis, ob </w:t>
      </w:r>
      <w:r w:rsidR="00F2490E">
        <w:rPr>
          <w:szCs w:val="22"/>
        </w:rPr>
        <w:t xml:space="preserve">eine </w:t>
      </w:r>
      <w:r w:rsidRPr="00AB5AF1">
        <w:rPr>
          <w:szCs w:val="22"/>
        </w:rPr>
        <w:t xml:space="preserve">nähere Ausarbeitung im LAP erforderlich </w:t>
      </w:r>
      <w:r w:rsidR="00F2490E">
        <w:rPr>
          <w:szCs w:val="22"/>
        </w:rPr>
        <w:t>ist</w:t>
      </w:r>
      <w:r w:rsidR="000F0999">
        <w:rPr>
          <w:szCs w:val="22"/>
        </w:rPr>
        <w:t xml:space="preserve">; </w:t>
      </w:r>
      <w:r w:rsidR="00617F25">
        <w:rPr>
          <w:szCs w:val="22"/>
        </w:rPr>
        <w:t>ggf.</w:t>
      </w:r>
      <w:r w:rsidR="001635F7">
        <w:rPr>
          <w:szCs w:val="22"/>
        </w:rPr>
        <w:t xml:space="preserve"> sind </w:t>
      </w:r>
      <w:r w:rsidR="000F0999">
        <w:rPr>
          <w:szCs w:val="22"/>
        </w:rPr>
        <w:t>auch Beschreibungen des Leitfaden</w:t>
      </w:r>
      <w:r w:rsidR="00617F25">
        <w:rPr>
          <w:szCs w:val="22"/>
        </w:rPr>
        <w:t>s</w:t>
      </w:r>
      <w:r w:rsidR="000F0999">
        <w:rPr>
          <w:szCs w:val="22"/>
        </w:rPr>
        <w:t xml:space="preserve"> CEF-Maßnahmen für die Herstellung von Artenschutzmaßnahmen</w:t>
      </w:r>
      <w:r w:rsidR="00617F25">
        <w:rPr>
          <w:szCs w:val="22"/>
        </w:rPr>
        <w:t xml:space="preserve"> </w:t>
      </w:r>
      <w:r w:rsidR="001635F7">
        <w:rPr>
          <w:szCs w:val="22"/>
        </w:rPr>
        <w:t xml:space="preserve">zu </w:t>
      </w:r>
      <w:r w:rsidR="00617F25">
        <w:rPr>
          <w:szCs w:val="22"/>
        </w:rPr>
        <w:t>übernehmen</w:t>
      </w:r>
      <w:r>
        <w:rPr>
          <w:szCs w:val="22"/>
        </w:rPr>
        <w:t xml:space="preserve">; </w:t>
      </w:r>
      <w:r w:rsidRPr="00AB5AF1">
        <w:rPr>
          <w:szCs w:val="22"/>
        </w:rPr>
        <w:t>Hinweise zu zukünftigen Besitzern und Bewirtschaf</w:t>
      </w:r>
      <w:r>
        <w:rPr>
          <w:szCs w:val="22"/>
        </w:rPr>
        <w:t xml:space="preserve">tern (Absichtserklärungen); </w:t>
      </w:r>
      <w:r w:rsidRPr="00AB5AF1">
        <w:rPr>
          <w:szCs w:val="22"/>
        </w:rPr>
        <w:t>Hinweise zur Erreichbarkeit, ggf. erforderliche Wegerechte bei schwer zugänglichen Flächen</w:t>
      </w:r>
      <w:r w:rsidR="000F0999">
        <w:rPr>
          <w:szCs w:val="22"/>
        </w:rPr>
        <w:t>.</w:t>
      </w:r>
    </w:p>
    <w:p w14:paraId="2D20E7E4" w14:textId="77777777" w:rsidR="00C94F66" w:rsidRDefault="00C94F66" w:rsidP="00AB5AF1">
      <w:pPr>
        <w:rPr>
          <w:szCs w:val="22"/>
        </w:rPr>
      </w:pPr>
    </w:p>
    <w:p w14:paraId="042917F4" w14:textId="0BB469E9" w:rsidR="0073423B" w:rsidRDefault="00B23CBD" w:rsidP="00CA2085">
      <w:pPr>
        <w:rPr>
          <w:b/>
          <w:szCs w:val="22"/>
        </w:rPr>
      </w:pPr>
      <w:r>
        <w:rPr>
          <w:b/>
          <w:szCs w:val="22"/>
        </w:rPr>
        <w:t>8. Hinweise zur Unterhaltung</w:t>
      </w:r>
      <w:r w:rsidR="0073423B">
        <w:rPr>
          <w:b/>
          <w:szCs w:val="22"/>
        </w:rPr>
        <w:t>spflege</w:t>
      </w:r>
    </w:p>
    <w:p w14:paraId="35215796" w14:textId="0C8E6D1F" w:rsidR="00B23CBD" w:rsidRDefault="00A05D40" w:rsidP="00CA2085">
      <w:pPr>
        <w:rPr>
          <w:szCs w:val="22"/>
        </w:rPr>
      </w:pPr>
      <w:r>
        <w:rPr>
          <w:szCs w:val="22"/>
        </w:rPr>
        <w:t xml:space="preserve">Beschreibung der </w:t>
      </w:r>
      <w:r w:rsidR="002414C2">
        <w:t>Instandhaltungsleistungen zur Unterhaltung</w:t>
      </w:r>
      <w:r>
        <w:rPr>
          <w:szCs w:val="22"/>
        </w:rPr>
        <w:t xml:space="preserve"> </w:t>
      </w:r>
      <w:r w:rsidR="00617F25">
        <w:rPr>
          <w:szCs w:val="22"/>
        </w:rPr>
        <w:t>z.B. in Anlehnung an den</w:t>
      </w:r>
      <w:r>
        <w:rPr>
          <w:szCs w:val="22"/>
        </w:rPr>
        <w:t xml:space="preserve"> LBM</w:t>
      </w:r>
      <w:r w:rsidRPr="00A05D40">
        <w:rPr>
          <w:szCs w:val="22"/>
        </w:rPr>
        <w:t xml:space="preserve"> „Baukasten mit Pflegeanleitungen“</w:t>
      </w:r>
      <w:r>
        <w:rPr>
          <w:szCs w:val="22"/>
        </w:rPr>
        <w:t xml:space="preserve"> (s. Kap</w:t>
      </w:r>
      <w:r w:rsidR="00FA03F6">
        <w:rPr>
          <w:szCs w:val="22"/>
        </w:rPr>
        <w:t xml:space="preserve">. </w:t>
      </w:r>
      <w:r w:rsidR="00FA03F6">
        <w:rPr>
          <w:szCs w:val="22"/>
        </w:rPr>
        <w:fldChar w:fldCharType="begin"/>
      </w:r>
      <w:r w:rsidR="00FA03F6">
        <w:rPr>
          <w:szCs w:val="22"/>
        </w:rPr>
        <w:instrText xml:space="preserve"> REF _Ref142056086 \r \h </w:instrText>
      </w:r>
      <w:r w:rsidR="00FA03F6">
        <w:rPr>
          <w:szCs w:val="22"/>
        </w:rPr>
      </w:r>
      <w:r w:rsidR="00FA03F6">
        <w:rPr>
          <w:szCs w:val="22"/>
        </w:rPr>
        <w:fldChar w:fldCharType="separate"/>
      </w:r>
      <w:r w:rsidR="00E24AB8">
        <w:rPr>
          <w:szCs w:val="22"/>
        </w:rPr>
        <w:t>6.2.13</w:t>
      </w:r>
      <w:r w:rsidR="00FA03F6">
        <w:rPr>
          <w:szCs w:val="22"/>
        </w:rPr>
        <w:fldChar w:fldCharType="end"/>
      </w:r>
      <w:r>
        <w:rPr>
          <w:szCs w:val="22"/>
        </w:rPr>
        <w:t>)</w:t>
      </w:r>
      <w:r w:rsidRPr="00A05D40">
        <w:rPr>
          <w:szCs w:val="22"/>
        </w:rPr>
        <w:t xml:space="preserve">. </w:t>
      </w:r>
      <w:r>
        <w:rPr>
          <w:szCs w:val="22"/>
        </w:rPr>
        <w:t xml:space="preserve">Generell </w:t>
      </w:r>
      <w:r w:rsidR="00CA2085" w:rsidRPr="00CA2085">
        <w:rPr>
          <w:szCs w:val="22"/>
        </w:rPr>
        <w:t>Beschreibung von Art und Turnus der Pflegemaßnahmen (Pflege zum Erreichen / zur Erhaltung des</w:t>
      </w:r>
      <w:r w:rsidR="0030165B">
        <w:rPr>
          <w:szCs w:val="22"/>
        </w:rPr>
        <w:t xml:space="preserve"> </w:t>
      </w:r>
      <w:r w:rsidR="00CA2085" w:rsidRPr="00CA2085">
        <w:rPr>
          <w:szCs w:val="22"/>
        </w:rPr>
        <w:t>Entwicklungszieles)</w:t>
      </w:r>
      <w:r>
        <w:rPr>
          <w:szCs w:val="22"/>
        </w:rPr>
        <w:t xml:space="preserve">; </w:t>
      </w:r>
      <w:r w:rsidR="00CA2085" w:rsidRPr="00CA2085">
        <w:rPr>
          <w:szCs w:val="22"/>
        </w:rPr>
        <w:t>Dauer des erforderlichen Pflege- und Unterhaltungszeitraumes</w:t>
      </w:r>
      <w:r>
        <w:rPr>
          <w:szCs w:val="22"/>
        </w:rPr>
        <w:t xml:space="preserve">. </w:t>
      </w:r>
      <w:r w:rsidRPr="005E4F9F">
        <w:rPr>
          <w:szCs w:val="22"/>
        </w:rPr>
        <w:t>Gehen artenschutzrechtliche Anforderungen darüber hinaus, so sind die Maßnahmenbeschreibungen aus dem LBM Leitfaden CEF-Maßnahmen zu übernehmen.</w:t>
      </w:r>
    </w:p>
    <w:p w14:paraId="13DD7F98" w14:textId="41352797" w:rsidR="00F453D3" w:rsidRDefault="00F453D3" w:rsidP="00CA2085">
      <w:pPr>
        <w:rPr>
          <w:szCs w:val="22"/>
        </w:rPr>
      </w:pPr>
    </w:p>
    <w:p w14:paraId="2F3C9F67" w14:textId="77777777" w:rsidR="008601C0" w:rsidRDefault="008601C0" w:rsidP="00CA2085">
      <w:pPr>
        <w:rPr>
          <w:szCs w:val="22"/>
        </w:rPr>
      </w:pPr>
    </w:p>
    <w:p w14:paraId="0AAB9F65" w14:textId="202952A5" w:rsidR="00B23CBD" w:rsidRDefault="00B23CBD" w:rsidP="00B23CBD">
      <w:pPr>
        <w:rPr>
          <w:b/>
          <w:szCs w:val="22"/>
        </w:rPr>
      </w:pPr>
      <w:r>
        <w:rPr>
          <w:b/>
          <w:szCs w:val="22"/>
        </w:rPr>
        <w:t>9. Hinweise zur Kontrolle</w:t>
      </w:r>
    </w:p>
    <w:p w14:paraId="30C297ED" w14:textId="7BCA0E97" w:rsidR="00CA2085" w:rsidRPr="00CA2085" w:rsidRDefault="00CA2085" w:rsidP="00CA2085">
      <w:pPr>
        <w:rPr>
          <w:szCs w:val="22"/>
        </w:rPr>
      </w:pPr>
      <w:r w:rsidRPr="006E3C61">
        <w:rPr>
          <w:b/>
          <w:szCs w:val="22"/>
        </w:rPr>
        <w:t>Monitoring</w:t>
      </w:r>
      <w:r w:rsidR="006E3C61" w:rsidRPr="006E3C61">
        <w:rPr>
          <w:b/>
          <w:szCs w:val="22"/>
        </w:rPr>
        <w:t>:</w:t>
      </w:r>
      <w:r w:rsidR="006E3C61">
        <w:rPr>
          <w:szCs w:val="22"/>
        </w:rPr>
        <w:t xml:space="preserve"> ankreuzen, wenn ein Monitoring und / oder Risikomanagement </w:t>
      </w:r>
      <w:r w:rsidR="00617F25">
        <w:rPr>
          <w:szCs w:val="22"/>
        </w:rPr>
        <w:t>erforderlich ist</w:t>
      </w:r>
      <w:r w:rsidR="006E3C61">
        <w:rPr>
          <w:szCs w:val="22"/>
        </w:rPr>
        <w:t xml:space="preserve"> unter </w:t>
      </w:r>
      <w:r w:rsidRPr="00CA2085">
        <w:rPr>
          <w:szCs w:val="22"/>
        </w:rPr>
        <w:t>Angabe Zielart oder -zustand, Benennung der Voraussetzungen für die Zielerfüllung</w:t>
      </w:r>
      <w:r w:rsidR="006E3C61">
        <w:rPr>
          <w:szCs w:val="22"/>
        </w:rPr>
        <w:t xml:space="preserve"> sowie</w:t>
      </w:r>
      <w:r w:rsidRPr="00CA2085">
        <w:rPr>
          <w:szCs w:val="22"/>
        </w:rPr>
        <w:t xml:space="preserve"> des Monitoring</w:t>
      </w:r>
      <w:r w:rsidR="006E3C61">
        <w:rPr>
          <w:szCs w:val="22"/>
        </w:rPr>
        <w:t>z</w:t>
      </w:r>
      <w:r w:rsidRPr="00CA2085">
        <w:rPr>
          <w:szCs w:val="22"/>
        </w:rPr>
        <w:t>eitpunkt</w:t>
      </w:r>
      <w:r w:rsidR="006E3C61">
        <w:rPr>
          <w:szCs w:val="22"/>
        </w:rPr>
        <w:t>es</w:t>
      </w:r>
      <w:r w:rsidRPr="00CA2085">
        <w:rPr>
          <w:szCs w:val="22"/>
        </w:rPr>
        <w:t>, Mindestdauer, Mindestturni</w:t>
      </w:r>
      <w:r w:rsidR="006E3C61">
        <w:rPr>
          <w:szCs w:val="22"/>
        </w:rPr>
        <w:t>, Ergebnisvorlage</w:t>
      </w:r>
      <w:r w:rsidRPr="00CA2085">
        <w:rPr>
          <w:szCs w:val="22"/>
        </w:rPr>
        <w:t xml:space="preserve"> etc</w:t>
      </w:r>
      <w:r w:rsidR="006E3C61">
        <w:rPr>
          <w:szCs w:val="22"/>
        </w:rPr>
        <w:t>.</w:t>
      </w:r>
    </w:p>
    <w:p w14:paraId="050C17B9" w14:textId="22430DE8" w:rsidR="00B23CBD" w:rsidRDefault="00CA2085" w:rsidP="00CA2085">
      <w:pPr>
        <w:rPr>
          <w:szCs w:val="22"/>
        </w:rPr>
      </w:pPr>
      <w:r w:rsidRPr="00D52894">
        <w:rPr>
          <w:b/>
          <w:szCs w:val="22"/>
        </w:rPr>
        <w:t>andere Kontrollen</w:t>
      </w:r>
      <w:r w:rsidRPr="00CA2085">
        <w:rPr>
          <w:szCs w:val="22"/>
        </w:rPr>
        <w:t>:</w:t>
      </w:r>
      <w:r w:rsidR="006E3C61">
        <w:rPr>
          <w:szCs w:val="22"/>
        </w:rPr>
        <w:t xml:space="preserve"> Freitext möglich; die im Zuge der Fertigstellungs- und Entwicklungspflege sowie </w:t>
      </w:r>
      <w:r w:rsidR="002414C2">
        <w:t>Instandhaltungsleistungen zur Unterhaltung</w:t>
      </w:r>
      <w:r w:rsidR="006E3C61">
        <w:rPr>
          <w:szCs w:val="22"/>
        </w:rPr>
        <w:t xml:space="preserve"> erforderlichen Abnahme- und Funktionskontrollen müssen h</w:t>
      </w:r>
      <w:r w:rsidR="0030165B">
        <w:rPr>
          <w:szCs w:val="22"/>
        </w:rPr>
        <w:t>i</w:t>
      </w:r>
      <w:r w:rsidR="006E3C61">
        <w:rPr>
          <w:szCs w:val="22"/>
        </w:rPr>
        <w:t>er nicht erwähnt werden</w:t>
      </w:r>
      <w:r w:rsidR="0067298A">
        <w:rPr>
          <w:szCs w:val="22"/>
        </w:rPr>
        <w:t xml:space="preserve"> (DIN 18916 – 18919).</w:t>
      </w:r>
    </w:p>
    <w:p w14:paraId="01793F86" w14:textId="77777777" w:rsidR="00F453D3" w:rsidRDefault="00F453D3" w:rsidP="00CA2085">
      <w:pPr>
        <w:rPr>
          <w:szCs w:val="22"/>
        </w:rPr>
      </w:pPr>
    </w:p>
    <w:p w14:paraId="3CFB0B15" w14:textId="234FC572" w:rsidR="0073423B" w:rsidRDefault="00B23CBD" w:rsidP="005E2271">
      <w:pPr>
        <w:rPr>
          <w:b/>
          <w:szCs w:val="22"/>
        </w:rPr>
      </w:pPr>
      <w:r>
        <w:rPr>
          <w:b/>
          <w:szCs w:val="22"/>
        </w:rPr>
        <w:t xml:space="preserve">10. </w:t>
      </w:r>
      <w:r w:rsidR="005E2271" w:rsidRPr="001635F7">
        <w:rPr>
          <w:b/>
          <w:szCs w:val="22"/>
        </w:rPr>
        <w:t xml:space="preserve">Umfang aller Teilmaßnahmen </w:t>
      </w:r>
      <w:r w:rsidRPr="001635F7">
        <w:rPr>
          <w:b/>
          <w:szCs w:val="22"/>
        </w:rPr>
        <w:t>/ Einheit</w:t>
      </w:r>
    </w:p>
    <w:p w14:paraId="0E698376" w14:textId="5B0CA367" w:rsidR="005E2271" w:rsidRDefault="005E2271" w:rsidP="005E2271">
      <w:pPr>
        <w:rPr>
          <w:szCs w:val="22"/>
        </w:rPr>
      </w:pPr>
      <w:r w:rsidRPr="00D52894">
        <w:rPr>
          <w:szCs w:val="22"/>
        </w:rPr>
        <w:t xml:space="preserve">Hier wird </w:t>
      </w:r>
      <w:r w:rsidR="0073423B">
        <w:rPr>
          <w:szCs w:val="22"/>
        </w:rPr>
        <w:t>der</w:t>
      </w:r>
      <w:r w:rsidRPr="00D52894">
        <w:rPr>
          <w:szCs w:val="22"/>
        </w:rPr>
        <w:t xml:space="preserve"> </w:t>
      </w:r>
      <w:r>
        <w:rPr>
          <w:szCs w:val="22"/>
        </w:rPr>
        <w:t>Umfang</w:t>
      </w:r>
      <w:r w:rsidRPr="00D52894">
        <w:rPr>
          <w:szCs w:val="22"/>
        </w:rPr>
        <w:t xml:space="preserve"> aller Teilmaßnahmen angegeben</w:t>
      </w:r>
      <w:r w:rsidRPr="005E2271">
        <w:rPr>
          <w:szCs w:val="22"/>
        </w:rPr>
        <w:t xml:space="preserve"> in </w:t>
      </w:r>
      <w:r w:rsidR="003B3283">
        <w:rPr>
          <w:szCs w:val="22"/>
        </w:rPr>
        <w:t xml:space="preserve">ha, </w:t>
      </w:r>
      <w:r w:rsidRPr="005E2271">
        <w:rPr>
          <w:szCs w:val="22"/>
        </w:rPr>
        <w:t>m, m² oder Stück</w:t>
      </w:r>
      <w:r w:rsidRPr="00DE1844">
        <w:rPr>
          <w:szCs w:val="22"/>
        </w:rPr>
        <w:t>. Flächenbilanzierungen werden i.d.R. in m² ohne Nachkommastellen dargestellt. Sie sind i.d.R</w:t>
      </w:r>
      <w:r w:rsidR="0073423B">
        <w:rPr>
          <w:szCs w:val="22"/>
        </w:rPr>
        <w:t>.</w:t>
      </w:r>
      <w:r w:rsidRPr="00DE1844">
        <w:rPr>
          <w:szCs w:val="22"/>
        </w:rPr>
        <w:t xml:space="preserve"> in den GIS-Programmen genauestens zu ermitteln und sollen nicht auf höhere Werte gerundet werden. Die Werte müssen mit den Flächenangaben der Geometrien übereinstimmen, so dass es später zu keinen Differenzen z.B. im Flächenerfassungssystem FLISTRA</w:t>
      </w:r>
      <w:r w:rsidRPr="0073423B">
        <w:rPr>
          <w:i/>
          <w:szCs w:val="22"/>
        </w:rPr>
        <w:t>neo</w:t>
      </w:r>
      <w:r w:rsidRPr="00DE1844">
        <w:rPr>
          <w:szCs w:val="22"/>
        </w:rPr>
        <w:t xml:space="preserve"> kommt.</w:t>
      </w:r>
      <w:r>
        <w:rPr>
          <w:szCs w:val="22"/>
        </w:rPr>
        <w:t xml:space="preserve"> Ebenso müssen die Werte gleich sein mit den Zahlen, die im Zuge der integrierten Biotopbewertung ermittelt wurden.</w:t>
      </w:r>
    </w:p>
    <w:p w14:paraId="398154C0" w14:textId="07E98C1F" w:rsidR="00C35BA6" w:rsidRPr="0073423B" w:rsidRDefault="00C35BA6" w:rsidP="00C35BA6">
      <w:pPr>
        <w:rPr>
          <w:szCs w:val="22"/>
        </w:rPr>
      </w:pPr>
      <w:r w:rsidRPr="0073423B">
        <w:rPr>
          <w:szCs w:val="22"/>
        </w:rPr>
        <w:t xml:space="preserve">Durch das Ausfüllen der Maßnahmenblätter wird eine </w:t>
      </w:r>
      <w:r w:rsidRPr="0073423B">
        <w:rPr>
          <w:b/>
          <w:szCs w:val="22"/>
        </w:rPr>
        <w:t>Gesamttabelle</w:t>
      </w:r>
      <w:r w:rsidRPr="0073423B">
        <w:rPr>
          <w:szCs w:val="22"/>
        </w:rPr>
        <w:t xml:space="preserve"> mit den nachfolgenden Spalten erzeugt:</w:t>
      </w:r>
    </w:p>
    <w:p w14:paraId="742ECC3E" w14:textId="2D65AE36" w:rsidR="00C35BA6" w:rsidRPr="00BD059C" w:rsidRDefault="001635F7" w:rsidP="00181A63">
      <w:pPr>
        <w:pStyle w:val="Aufzhlung1fortlnach6pt"/>
        <w:spacing w:after="0"/>
      </w:pPr>
      <w:r>
        <w:t xml:space="preserve">Blatt </w:t>
      </w:r>
      <w:r w:rsidR="0073423B">
        <w:t>(</w:t>
      </w:r>
      <w:r w:rsidR="00C35BA6" w:rsidRPr="00BD059C">
        <w:t>LBP 1</w:t>
      </w:r>
      <w:r>
        <w:t xml:space="preserve"> usw.</w:t>
      </w:r>
      <w:r w:rsidR="0073423B">
        <w:t>)</w:t>
      </w:r>
    </w:p>
    <w:p w14:paraId="425E49BB" w14:textId="77777777" w:rsidR="00C35BA6" w:rsidRPr="00BD059C" w:rsidRDefault="00C35BA6" w:rsidP="00181A63">
      <w:pPr>
        <w:pStyle w:val="Aufzhlung1fortlnach6pt"/>
        <w:spacing w:after="0"/>
      </w:pPr>
      <w:r w:rsidRPr="00BD059C">
        <w:t>Maßnahmenkennung (vollständiger Code!)</w:t>
      </w:r>
    </w:p>
    <w:p w14:paraId="49374EC3" w14:textId="77777777" w:rsidR="00C35BA6" w:rsidRPr="00BD059C" w:rsidRDefault="00C35BA6" w:rsidP="00181A63">
      <w:pPr>
        <w:pStyle w:val="Aufzhlung1fortlnach6pt"/>
        <w:spacing w:after="0"/>
      </w:pPr>
      <w:r w:rsidRPr="00BD059C">
        <w:t>Bezeichnung der Maßnahme</w:t>
      </w:r>
    </w:p>
    <w:p w14:paraId="69D56EBF" w14:textId="77777777" w:rsidR="00C35BA6" w:rsidRPr="00BD059C" w:rsidRDefault="00C35BA6" w:rsidP="00181A63">
      <w:pPr>
        <w:pStyle w:val="Aufzhlung1fortlnach6pt"/>
        <w:spacing w:after="0"/>
      </w:pPr>
      <w:r w:rsidRPr="00BD059C">
        <w:t>Teilmaßnahmenart</w:t>
      </w:r>
    </w:p>
    <w:p w14:paraId="3C068268" w14:textId="77777777" w:rsidR="00C35BA6" w:rsidRPr="00BD059C" w:rsidRDefault="00C35BA6" w:rsidP="00181A63">
      <w:pPr>
        <w:pStyle w:val="Aufzhlung1fortlnach6pt"/>
        <w:spacing w:after="0"/>
      </w:pPr>
      <w:r w:rsidRPr="00BD059C">
        <w:t>Zusatz</w:t>
      </w:r>
    </w:p>
    <w:p w14:paraId="60C5B4A2" w14:textId="77777777" w:rsidR="00C35BA6" w:rsidRPr="00BD059C" w:rsidRDefault="00C35BA6" w:rsidP="00181A63">
      <w:pPr>
        <w:pStyle w:val="Aufzhlung1fortlnach6pt"/>
        <w:spacing w:after="0"/>
      </w:pPr>
      <w:r w:rsidRPr="00BD059C">
        <w:t>Ökokonto</w:t>
      </w:r>
    </w:p>
    <w:p w14:paraId="1BAF976D" w14:textId="3113B5C6" w:rsidR="00C35BA6" w:rsidRPr="00BD059C" w:rsidRDefault="0030165B" w:rsidP="00181A63">
      <w:pPr>
        <w:pStyle w:val="Aufzhlung1fortlnach6pt"/>
        <w:spacing w:after="0"/>
      </w:pPr>
      <w:r>
        <w:t>Umfang</w:t>
      </w:r>
      <w:r w:rsidRPr="00BD059C">
        <w:t xml:space="preserve"> </w:t>
      </w:r>
      <w:r w:rsidR="00C35BA6" w:rsidRPr="00BD059C">
        <w:t>Teilmaßnahme</w:t>
      </w:r>
    </w:p>
    <w:p w14:paraId="3A50EBA4" w14:textId="5849D295" w:rsidR="00C35BA6" w:rsidRDefault="00C35BA6" w:rsidP="00181A63">
      <w:pPr>
        <w:pStyle w:val="Aufzhlung1fortlnach6pt"/>
        <w:spacing w:after="0"/>
      </w:pPr>
      <w:r w:rsidRPr="00BD059C">
        <w:t>Flächeneinheit</w:t>
      </w:r>
    </w:p>
    <w:p w14:paraId="6E588950" w14:textId="77777777" w:rsidR="001635F7" w:rsidRPr="00BD059C" w:rsidRDefault="001635F7" w:rsidP="00181A63">
      <w:pPr>
        <w:pStyle w:val="Aufzhlung1fortlnach6pt"/>
        <w:spacing w:after="0"/>
      </w:pPr>
      <w:r w:rsidRPr="00BD059C">
        <w:t>Unterlage Nr.</w:t>
      </w:r>
    </w:p>
    <w:p w14:paraId="23208CA6" w14:textId="2100005A" w:rsidR="001635F7" w:rsidRPr="001635F7" w:rsidRDefault="001635F7" w:rsidP="0073423B">
      <w:pPr>
        <w:pStyle w:val="Aufzhlung1fortlnach6pt"/>
      </w:pPr>
      <w:r w:rsidRPr="001635F7">
        <w:t>Blatt Nr.</w:t>
      </w:r>
    </w:p>
    <w:p w14:paraId="6615768B" w14:textId="3B29CB5F" w:rsidR="00710305" w:rsidRDefault="00710305" w:rsidP="00644B38">
      <w:pPr>
        <w:pStyle w:val="Textkrperaltt"/>
      </w:pPr>
    </w:p>
    <w:p w14:paraId="268A467B" w14:textId="0D915932" w:rsidR="00C35BA6" w:rsidRDefault="00C35BA6" w:rsidP="00C35BA6">
      <w:pPr>
        <w:rPr>
          <w:szCs w:val="22"/>
        </w:rPr>
      </w:pPr>
      <w:r w:rsidRPr="0073423B">
        <w:rPr>
          <w:szCs w:val="22"/>
        </w:rPr>
        <w:t xml:space="preserve">Beispieleinträge zu den </w:t>
      </w:r>
      <w:r w:rsidR="0073423B">
        <w:rPr>
          <w:szCs w:val="22"/>
        </w:rPr>
        <w:t>M</w:t>
      </w:r>
      <w:r w:rsidRPr="0073423B">
        <w:rPr>
          <w:szCs w:val="22"/>
        </w:rPr>
        <w:t xml:space="preserve">aßnahmenblättern </w:t>
      </w:r>
      <w:r w:rsidR="00181A63">
        <w:rPr>
          <w:szCs w:val="22"/>
        </w:rPr>
        <w:t xml:space="preserve">LBP (sowie 1 LAP-Blatt) </w:t>
      </w:r>
      <w:r w:rsidR="0073423B">
        <w:rPr>
          <w:szCs w:val="22"/>
        </w:rPr>
        <w:t>wurden</w:t>
      </w:r>
      <w:r w:rsidRPr="0073423B">
        <w:rPr>
          <w:szCs w:val="22"/>
        </w:rPr>
        <w:t xml:space="preserve"> für das </w:t>
      </w:r>
      <w:r w:rsidRPr="0073423B">
        <w:rPr>
          <w:b/>
          <w:szCs w:val="22"/>
        </w:rPr>
        <w:t>Fallbeispiel</w:t>
      </w:r>
      <w:r w:rsidRPr="0073423B">
        <w:rPr>
          <w:szCs w:val="22"/>
        </w:rPr>
        <w:t xml:space="preserve"> zum Ausbau einer Landesstraße vorgenommen</w:t>
      </w:r>
      <w:r w:rsidR="0073423B">
        <w:rPr>
          <w:szCs w:val="22"/>
        </w:rPr>
        <w:t xml:space="preserve"> (vgl. AM 4)</w:t>
      </w:r>
      <w:r w:rsidRPr="0073423B">
        <w:rPr>
          <w:szCs w:val="22"/>
        </w:rPr>
        <w:t>.</w:t>
      </w:r>
    </w:p>
    <w:p w14:paraId="5CF07F71" w14:textId="77777777" w:rsidR="004C4EEF" w:rsidRDefault="004C4EEF" w:rsidP="004C4EEF">
      <w:pPr>
        <w:pStyle w:val="Textkrperaltt"/>
        <w:rPr>
          <w:szCs w:val="22"/>
        </w:rPr>
      </w:pPr>
      <w:r>
        <w:t xml:space="preserve">Das Formular wird als beiliegende </w:t>
      </w:r>
      <w:r w:rsidRPr="0073423B">
        <w:rPr>
          <w:b/>
        </w:rPr>
        <w:t>Excel-Datei</w:t>
      </w:r>
      <w:r>
        <w:t xml:space="preserve"> zur Verfügung gestellt. Darin </w:t>
      </w:r>
      <w:r>
        <w:rPr>
          <w:szCs w:val="22"/>
        </w:rPr>
        <w:t xml:space="preserve">ist neben den Tabellenblättern zum LBP und zum LAP ein Tabellenblatt „Erläuterungen“ zu finden zur Bedeutung der Farbgebung der Eingabefelder, zu Möglichkeiten der Vervielfältigung der Blätter sowie </w:t>
      </w:r>
      <w:r w:rsidRPr="00C45C28">
        <w:rPr>
          <w:szCs w:val="22"/>
        </w:rPr>
        <w:t>zur Ergänzung von Zeilen, wenn die vorgesehenen Eingabefelder nicht ausreichen.</w:t>
      </w:r>
    </w:p>
    <w:tbl>
      <w:tblPr>
        <w:tblStyle w:val="Tabellenraster"/>
        <w:tblW w:w="90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67"/>
      </w:tblGrid>
      <w:tr w:rsidR="00181A63" w14:paraId="47D2C217" w14:textId="77777777" w:rsidTr="008D1B92">
        <w:tc>
          <w:tcPr>
            <w:tcW w:w="9067" w:type="dxa"/>
            <w:shd w:val="clear" w:color="auto" w:fill="D9D9D9" w:themeFill="background1" w:themeFillShade="D9"/>
          </w:tcPr>
          <w:p w14:paraId="4ABD82EE" w14:textId="77777777" w:rsidR="00181A63" w:rsidRPr="00181A63" w:rsidRDefault="00181A63" w:rsidP="008D1B92">
            <w:pPr>
              <w:spacing w:before="120" w:after="120"/>
              <w:rPr>
                <w:b/>
                <w:bCs/>
              </w:rPr>
            </w:pPr>
            <w:r w:rsidRPr="00181A63">
              <w:rPr>
                <w:b/>
                <w:bCs/>
              </w:rPr>
              <w:t>Wichtig: Es müssen immer das LBP- und das dazugehörige LAP-Blatt gemeinsam kopiert werden, damit die Verlinkungen nicht verloren gehen.</w:t>
            </w:r>
          </w:p>
          <w:p w14:paraId="6354D095" w14:textId="77777777" w:rsidR="00181A63" w:rsidRDefault="00181A63" w:rsidP="008D1B92">
            <w:pPr>
              <w:spacing w:before="120" w:after="120"/>
            </w:pPr>
            <w:r>
              <w:t>Die Maßnahmenkennung wird anschließend als Bezeichnung für das Maßnahmenblatt übernommen.</w:t>
            </w:r>
          </w:p>
        </w:tc>
      </w:tr>
    </w:tbl>
    <w:p w14:paraId="15B48C95" w14:textId="77777777" w:rsidR="00181A63" w:rsidRDefault="00181A63" w:rsidP="00181A63">
      <w:pPr>
        <w:pStyle w:val="Textkrperaltt"/>
        <w:spacing w:before="240"/>
      </w:pPr>
      <w:r>
        <w:t xml:space="preserve">Tipp: </w:t>
      </w:r>
      <w:r w:rsidRPr="00181A63">
        <w:t>Das 1. LBP-Blatt sollte alle Angaben enthalten, die in allen Blättern gleich sind, bevor diese kopiert werden</w:t>
      </w:r>
      <w:r>
        <w:t>.</w:t>
      </w:r>
    </w:p>
    <w:p w14:paraId="3BB2232B" w14:textId="3E91E5DD" w:rsidR="00F9325B" w:rsidRDefault="0073423B" w:rsidP="00644B38">
      <w:pPr>
        <w:pStyle w:val="Textkrperaltt"/>
        <w:rPr>
          <w:szCs w:val="22"/>
        </w:rPr>
      </w:pPr>
      <w:r>
        <w:rPr>
          <w:szCs w:val="22"/>
        </w:rPr>
        <w:t>Das folgende Blankoformular zeigt den Aufbau des LBP-Maßnahmenblattes</w:t>
      </w:r>
      <w:r w:rsidR="00302E21">
        <w:rPr>
          <w:szCs w:val="22"/>
        </w:rPr>
        <w:t>:</w:t>
      </w:r>
    </w:p>
    <w:p w14:paraId="7E2C15A4" w14:textId="53CCAA90" w:rsidR="00F9325B" w:rsidRDefault="00F9325B">
      <w:pPr>
        <w:spacing w:after="0" w:line="240" w:lineRule="auto"/>
        <w:jc w:val="left"/>
        <w:rPr>
          <w:szCs w:val="22"/>
        </w:rPr>
      </w:pPr>
    </w:p>
    <w:p w14:paraId="1F3E92C9" w14:textId="04B357B7" w:rsidR="00F453D3" w:rsidRDefault="00F453D3" w:rsidP="00644B38">
      <w:pPr>
        <w:pStyle w:val="Textkrperaltt"/>
        <w:rPr>
          <w:szCs w:val="22"/>
        </w:rPr>
      </w:pPr>
    </w:p>
    <w:p w14:paraId="3E9218BE" w14:textId="77777777" w:rsidR="00F453D3" w:rsidRDefault="00F453D3">
      <w:pPr>
        <w:spacing w:after="0" w:line="240" w:lineRule="auto"/>
        <w:jc w:val="left"/>
        <w:rPr>
          <w:szCs w:val="22"/>
        </w:rPr>
      </w:pPr>
      <w:r>
        <w:rPr>
          <w:szCs w:val="22"/>
        </w:rPr>
        <w:br w:type="page"/>
      </w:r>
    </w:p>
    <w:p w14:paraId="6F0BF031" w14:textId="5D253137" w:rsidR="0073423B" w:rsidRDefault="0073423B" w:rsidP="0073423B">
      <w:pPr>
        <w:pStyle w:val="Zwischenberschrift"/>
      </w:pPr>
      <w:r>
        <w:t xml:space="preserve">Maßnahmenblatt LBP (blanko) </w:t>
      </w:r>
    </w:p>
    <w:p w14:paraId="5BADF10B" w14:textId="2B4E82A4" w:rsidR="00D51F92" w:rsidRDefault="00F453D3" w:rsidP="00644B38">
      <w:pPr>
        <w:pStyle w:val="Textkrperaltt"/>
        <w:rPr>
          <w:noProof/>
        </w:rPr>
      </w:pPr>
      <w:r>
        <w:rPr>
          <w:noProof/>
        </w:rPr>
        <w:drawing>
          <wp:inline distT="0" distB="0" distL="0" distR="0" wp14:anchorId="264B3345" wp14:editId="13A310A4">
            <wp:extent cx="5743183" cy="5346905"/>
            <wp:effectExtent l="0" t="0" r="0" b="635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0"/>
                    <a:srcRect l="50999" t="21175" r="25569" b="9009"/>
                    <a:stretch/>
                  </pic:blipFill>
                  <pic:spPr bwMode="auto">
                    <a:xfrm>
                      <a:off x="0" y="0"/>
                      <a:ext cx="5774333" cy="5375906"/>
                    </a:xfrm>
                    <a:prstGeom prst="rect">
                      <a:avLst/>
                    </a:prstGeom>
                    <a:ln>
                      <a:noFill/>
                    </a:ln>
                    <a:extLst>
                      <a:ext uri="{53640926-AAD7-44D8-BBD7-CCE9431645EC}">
                        <a14:shadowObscured xmlns:a14="http://schemas.microsoft.com/office/drawing/2010/main"/>
                      </a:ext>
                    </a:extLst>
                  </pic:spPr>
                </pic:pic>
              </a:graphicData>
            </a:graphic>
          </wp:inline>
        </w:drawing>
      </w:r>
      <w:r w:rsidDel="00F453D3">
        <w:rPr>
          <w:noProof/>
        </w:rPr>
        <w:t xml:space="preserve"> </w:t>
      </w:r>
      <w:r w:rsidR="00D51F92">
        <w:rPr>
          <w:noProof/>
        </w:rPr>
        <w:drawing>
          <wp:inline distT="0" distB="0" distL="0" distR="0" wp14:anchorId="4221E85F" wp14:editId="26D198EF">
            <wp:extent cx="5742940" cy="280162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1"/>
                    <a:srcRect l="51013" t="21100" r="25434" b="42130"/>
                    <a:stretch/>
                  </pic:blipFill>
                  <pic:spPr bwMode="auto">
                    <a:xfrm>
                      <a:off x="0" y="0"/>
                      <a:ext cx="5770816" cy="2815219"/>
                    </a:xfrm>
                    <a:prstGeom prst="rect">
                      <a:avLst/>
                    </a:prstGeom>
                    <a:ln>
                      <a:noFill/>
                    </a:ln>
                    <a:extLst>
                      <a:ext uri="{53640926-AAD7-44D8-BBD7-CCE9431645EC}">
                        <a14:shadowObscured xmlns:a14="http://schemas.microsoft.com/office/drawing/2010/main"/>
                      </a:ext>
                    </a:extLst>
                  </pic:spPr>
                </pic:pic>
              </a:graphicData>
            </a:graphic>
          </wp:inline>
        </w:drawing>
      </w:r>
      <w:r w:rsidR="00D51F92" w:rsidDel="00F453D3">
        <w:rPr>
          <w:noProof/>
        </w:rPr>
        <w:t xml:space="preserve"> </w:t>
      </w:r>
    </w:p>
    <w:p w14:paraId="3D0BE9C5" w14:textId="4D696393" w:rsidR="0073423B" w:rsidRDefault="00902D25" w:rsidP="00644B38">
      <w:pPr>
        <w:pStyle w:val="Textkrperaltt"/>
      </w:pPr>
      <w:r>
        <w:rPr>
          <w:noProof/>
        </w:rPr>
        <w:drawing>
          <wp:inline distT="0" distB="0" distL="0" distR="0" wp14:anchorId="34F4A6A2" wp14:editId="1D8D0169">
            <wp:extent cx="5759450" cy="5709965"/>
            <wp:effectExtent l="0" t="0" r="0" b="508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2"/>
                    <a:srcRect r="713" b="1064"/>
                    <a:stretch/>
                  </pic:blipFill>
                  <pic:spPr bwMode="auto">
                    <a:xfrm>
                      <a:off x="0" y="0"/>
                      <a:ext cx="5759825" cy="5710337"/>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73F4F2F4" wp14:editId="4FB4E3E0">
            <wp:extent cx="5759450" cy="2629154"/>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3"/>
                    <a:srcRect t="1372"/>
                    <a:stretch/>
                  </pic:blipFill>
                  <pic:spPr bwMode="auto">
                    <a:xfrm>
                      <a:off x="0" y="0"/>
                      <a:ext cx="5759450" cy="2629154"/>
                    </a:xfrm>
                    <a:prstGeom prst="rect">
                      <a:avLst/>
                    </a:prstGeom>
                    <a:ln>
                      <a:noFill/>
                    </a:ln>
                    <a:extLst>
                      <a:ext uri="{53640926-AAD7-44D8-BBD7-CCE9431645EC}">
                        <a14:shadowObscured xmlns:a14="http://schemas.microsoft.com/office/drawing/2010/main"/>
                      </a:ext>
                    </a:extLst>
                  </pic:spPr>
                </pic:pic>
              </a:graphicData>
            </a:graphic>
          </wp:inline>
        </w:drawing>
      </w:r>
    </w:p>
    <w:p w14:paraId="727B061F" w14:textId="4009305A" w:rsidR="004C4EEF" w:rsidRDefault="004C4EEF" w:rsidP="004C4EEF">
      <w:pPr>
        <w:pStyle w:val="Textkrperaltt"/>
      </w:pPr>
      <w:r>
        <w:t>Für das Erstellen einer PDF-Version (z.B. für die Abgabe des LBP) sind die Tabellenblätter, die nicht benötigt werden, auszublenden (z.B. Ausblenden der LAP-Blätter) (Tabellenblatt in Excel markieren, rechte Maustaste, dann ausblenden). Für das Tabellenblatt mit der Gesamttabelle ist der Druckbereich festzulegen. Bei den LBP- / LAP-Blättern ist oben die „Druckversion“ zu wählen. Dann kann die gesamte Arbeitsmappe als PDF exportiert oder über eine Software zur PDF-Erstellung gedruckt werden. Die Excel-Tabelle ist bei der Abgabe der LBP-Unterlagen mit abzuliefern, damit sie in der Ausführungsplanung weiterverwendet werden kann.</w:t>
      </w:r>
    </w:p>
    <w:p w14:paraId="3B90C484" w14:textId="77777777" w:rsidR="00646E91" w:rsidRDefault="00646E91" w:rsidP="004C4EEF">
      <w:pPr>
        <w:pStyle w:val="Textkrperaltt"/>
      </w:pPr>
    </w:p>
    <w:p w14:paraId="365B645E" w14:textId="214F610B" w:rsidR="0075324B" w:rsidRPr="001765CA" w:rsidRDefault="0075324B" w:rsidP="00181A63">
      <w:pPr>
        <w:keepNext/>
        <w:keepLines/>
        <w:rPr>
          <w:b/>
          <w:szCs w:val="22"/>
          <w:u w:val="single"/>
        </w:rPr>
      </w:pPr>
      <w:r>
        <w:rPr>
          <w:b/>
          <w:szCs w:val="22"/>
          <w:u w:val="single"/>
        </w:rPr>
        <w:t>LA</w:t>
      </w:r>
      <w:r w:rsidRPr="001765CA">
        <w:rPr>
          <w:b/>
          <w:szCs w:val="22"/>
          <w:u w:val="single"/>
        </w:rPr>
        <w:t>P Maßnahmenblatt</w:t>
      </w:r>
      <w:r>
        <w:rPr>
          <w:b/>
          <w:szCs w:val="22"/>
          <w:u w:val="single"/>
        </w:rPr>
        <w:t xml:space="preserve"> – Eingabefelder:</w:t>
      </w:r>
    </w:p>
    <w:p w14:paraId="6B26494E" w14:textId="7FCDE7E5" w:rsidR="0075324B" w:rsidRDefault="00577733" w:rsidP="00181A63">
      <w:pPr>
        <w:pStyle w:val="Textkrperaltt"/>
        <w:keepNext/>
        <w:keepLines/>
      </w:pPr>
      <w:r>
        <w:t>Ein LAP-Blatt ist für jede Teilmaßnahme und jede Teilfläche anzulegen.</w:t>
      </w:r>
    </w:p>
    <w:p w14:paraId="5468540C" w14:textId="01FA209B" w:rsidR="00A7301B" w:rsidRDefault="00577733" w:rsidP="00644B38">
      <w:pPr>
        <w:pStyle w:val="Textkrperaltt"/>
      </w:pPr>
      <w:r>
        <w:t>Die Angaben entsprechen gr</w:t>
      </w:r>
      <w:r w:rsidR="003B3283">
        <w:t>ö</w:t>
      </w:r>
      <w:r>
        <w:t>ß</w:t>
      </w:r>
      <w:r w:rsidR="003B3283">
        <w:t>ten</w:t>
      </w:r>
      <w:r>
        <w:t xml:space="preserve">teils dem LBP-Blatt. Sie sind bzgl. der Herstellung und Unterhaltung </w:t>
      </w:r>
      <w:r w:rsidR="009125D7">
        <w:t xml:space="preserve">weiter </w:t>
      </w:r>
      <w:r>
        <w:t>zu spezifizieren, so dass die Leistung auf Basis des LAP-Blattes und dazugehöriger Pläne ausgeschrieben werden kann.</w:t>
      </w:r>
    </w:p>
    <w:p w14:paraId="73C18DB5" w14:textId="04D148DF" w:rsidR="003B7D36" w:rsidRDefault="003B7D36" w:rsidP="00644B38">
      <w:pPr>
        <w:pStyle w:val="Textkrperaltt"/>
      </w:pPr>
      <w:r>
        <w:t>Wenn sich der Ausgangsbiotoptyp geändert hat (durch Verlagerung oder zeitliche Verschiebung), können hier durch Kopieren der Zeile mehrere Ausgangsbiotoptypen angegeben werden.</w:t>
      </w:r>
    </w:p>
    <w:p w14:paraId="0D2BCB19" w14:textId="368DA11B" w:rsidR="003B7D36" w:rsidRDefault="003B7D36" w:rsidP="003B7D36">
      <w:pPr>
        <w:spacing w:before="120" w:after="120"/>
      </w:pPr>
      <w:r>
        <w:t>Nummer 9 „Hinweise zur Pflege und Unterh</w:t>
      </w:r>
      <w:r w:rsidR="0073423B">
        <w:t>altung“ = Übernahme aus dem LBP</w:t>
      </w:r>
    </w:p>
    <w:p w14:paraId="3D55D5EE" w14:textId="274C5517" w:rsidR="003B7D36" w:rsidRDefault="003B7D36" w:rsidP="003B7D36">
      <w:pPr>
        <w:spacing w:before="120" w:after="120"/>
      </w:pPr>
      <w:r>
        <w:t>Nummer 10 „Beschreibung der dauerhaft notwendigen Unterhaltungspflege</w:t>
      </w:r>
      <w:r w:rsidR="0073423B">
        <w:t xml:space="preserve"> auf der Maßnahmenfläche</w:t>
      </w:r>
      <w:r>
        <w:t>“ = konkretisierende Angaben auf Ebene des LAP</w:t>
      </w:r>
    </w:p>
    <w:p w14:paraId="6BE53CAB" w14:textId="70B12C4A" w:rsidR="00646E91" w:rsidRDefault="000839C0">
      <w:pPr>
        <w:spacing w:after="0" w:line="240" w:lineRule="auto"/>
        <w:jc w:val="left"/>
      </w:pPr>
      <w:r>
        <w:br w:type="page"/>
      </w:r>
      <w:r w:rsidR="00646E91">
        <w:br w:type="page"/>
      </w:r>
    </w:p>
    <w:p w14:paraId="243F4CD9" w14:textId="6AFA857F" w:rsidR="0031298B" w:rsidRDefault="0031298B" w:rsidP="0031298B">
      <w:pPr>
        <w:pStyle w:val="berschrift3"/>
        <w:pageBreakBefore/>
        <w:spacing w:line="360" w:lineRule="auto"/>
        <w:ind w:left="1191" w:hanging="1191"/>
      </w:pPr>
      <w:bookmarkStart w:id="353" w:name="_Toc143588082"/>
      <w:bookmarkStart w:id="354" w:name="_Toc33721273"/>
      <w:r w:rsidRPr="003679AB">
        <w:t xml:space="preserve">Anlage </w:t>
      </w:r>
      <w:r>
        <w:t>III</w:t>
      </w:r>
      <w:r>
        <w:tab/>
      </w:r>
      <w:r w:rsidRPr="00597903">
        <w:t xml:space="preserve">Dokumentation der </w:t>
      </w:r>
      <w:r>
        <w:t>Begrünungsmaßnahmen auf Straßennebenflächen sowie der Wiederherstellungsmaßnahmen</w:t>
      </w:r>
      <w:bookmarkEnd w:id="353"/>
      <w:r>
        <w:t xml:space="preserve"> </w:t>
      </w:r>
    </w:p>
    <w:p w14:paraId="27E042DD" w14:textId="0C9659B7" w:rsidR="002D0E46" w:rsidRDefault="002D0E46" w:rsidP="002D0E46">
      <w:pPr>
        <w:pStyle w:val="Textkrper"/>
      </w:pPr>
      <w:r>
        <w:t xml:space="preserve">Für Begrünungsmaßnahmen auf Straßennebenflächen und Wiederherstellungsmaßnahmen werden keine Maßnahmenblätter angelegt. </w:t>
      </w:r>
      <w:r w:rsidRPr="002D0E46">
        <w:t xml:space="preserve">Stattdessen erfolgt eine Dokumentation der Begrünungsmaßnahmen auf Straßennebenflächen, </w:t>
      </w:r>
      <w:r>
        <w:t>für die die folgenden Musterformblätter herangezogen werden können</w:t>
      </w:r>
      <w:r w:rsidR="00012791">
        <w:t xml:space="preserve"> (s. auch separate Worddatei als Vorlage)</w:t>
      </w:r>
      <w:r>
        <w:t>.</w:t>
      </w:r>
      <w:r w:rsidR="00CF1477">
        <w:t xml:space="preserve"> Die Ausfüllhinweise der Anlage II gelten hier entsprechend.</w:t>
      </w:r>
      <w:r w:rsidR="00012791">
        <w:t xml:space="preserve"> </w:t>
      </w:r>
    </w:p>
    <w:p w14:paraId="2BCDCB0B" w14:textId="72ABDF05" w:rsidR="002D0E46" w:rsidRDefault="002D0E46" w:rsidP="002D0E46">
      <w:pPr>
        <w:pStyle w:val="Zwischenberschrift"/>
      </w:pPr>
      <w:r>
        <w:t>Begrünungsmaßnahmen auf Straßennebenflächen</w:t>
      </w:r>
    </w:p>
    <w:p w14:paraId="570086C3" w14:textId="5C05EC79" w:rsidR="00140816" w:rsidRDefault="002D0E46" w:rsidP="00140816">
      <w:r>
        <w:t xml:space="preserve">Die Dokumentation der Begrünungsmaßnahmen sollte Angaben zu prozentualen Anteile von Gehölzpflanzungen und Ansaaten enthalten. </w:t>
      </w:r>
      <w:r w:rsidR="00256297">
        <w:t xml:space="preserve">Auch Einzelbäume sind zu </w:t>
      </w:r>
      <w:r w:rsidR="00515CF0">
        <w:t>berücksichtigen</w:t>
      </w:r>
      <w:r w:rsidR="00256297">
        <w:t xml:space="preserve">, sofern sie als Begrünungsmaßnahme und nicht als Ausgleichs- oder Ersatzmaßnahmen geplant werden. </w:t>
      </w:r>
      <w:r>
        <w:t>Diese Größen sind relevant für die Kostenermittlung, in der die Begrünungsmaßnahmen zu berücksichtigen sind (vgl.</w:t>
      </w:r>
      <w:r w:rsidR="00472033">
        <w:t xml:space="preserve"> Kap.</w:t>
      </w:r>
      <w:r>
        <w:t xml:space="preserve"> </w:t>
      </w:r>
      <w:r w:rsidR="00472033">
        <w:fldChar w:fldCharType="begin"/>
      </w:r>
      <w:r w:rsidR="00472033">
        <w:instrText xml:space="preserve"> REF _Ref143504950 \r \h </w:instrText>
      </w:r>
      <w:r w:rsidR="00472033">
        <w:fldChar w:fldCharType="separate"/>
      </w:r>
      <w:r w:rsidR="00E24AB8">
        <w:t>8</w:t>
      </w:r>
      <w:r w:rsidR="00472033">
        <w:fldChar w:fldCharType="end"/>
      </w:r>
      <w:r w:rsidR="00472033">
        <w:t xml:space="preserve"> und </w:t>
      </w:r>
      <w:r>
        <w:t>Anlage VI). Angaben zur Pflanzenverwendung, Einsaaten und Pflanzqualitäten sind jedoch nicht erforderlich</w:t>
      </w:r>
      <w:r w:rsidR="001F7120" w:rsidRPr="00513366">
        <w:rPr>
          <w:szCs w:val="22"/>
        </w:rPr>
        <w:t>, können aber ggf. beispielhaft vorgeschlagen werden (</w:t>
      </w:r>
      <w:r w:rsidR="00256297">
        <w:t>z.B. Hinweis ob groß- oder kleinkronige Bäume</w:t>
      </w:r>
      <w:r w:rsidR="00472033">
        <w:t xml:space="preserve">). </w:t>
      </w:r>
    </w:p>
    <w:p w14:paraId="6FB98A1E" w14:textId="44B5E614" w:rsidR="00D92679" w:rsidRPr="00EE7D4C" w:rsidRDefault="00D92679" w:rsidP="00140816">
      <w:pPr>
        <w:rPr>
          <w:szCs w:val="22"/>
        </w:rPr>
      </w:pPr>
      <w:r w:rsidRPr="00D92679">
        <w:rPr>
          <w:szCs w:val="22"/>
        </w:rPr>
        <w:t xml:space="preserve">Bei Straßen sind im Mahdbereich der Straßen (4,5 m ab Straßenrand) unter Beachtung der RPS (Richtlinie für den passiven Schutz an Straßen) keine Bepflanzungen sowie wertvolle Saum-/Grabenbiotope anzulegen (s. </w:t>
      </w:r>
      <w:r w:rsidR="00256297">
        <w:rPr>
          <w:szCs w:val="22"/>
        </w:rPr>
        <w:t xml:space="preserve">auch </w:t>
      </w:r>
      <w:r w:rsidRPr="00D92679">
        <w:rPr>
          <w:szCs w:val="22"/>
        </w:rPr>
        <w:t xml:space="preserve">Kap. </w:t>
      </w:r>
      <w:r w:rsidR="00256297">
        <w:fldChar w:fldCharType="begin"/>
      </w:r>
      <w:r w:rsidR="00256297">
        <w:instrText xml:space="preserve"> REF _Ref142057134 \r \h </w:instrText>
      </w:r>
      <w:r w:rsidR="00256297">
        <w:fldChar w:fldCharType="separate"/>
      </w:r>
      <w:r w:rsidR="00E24AB8">
        <w:t>6.2.14</w:t>
      </w:r>
      <w:r w:rsidR="00256297">
        <w:fldChar w:fldCharType="end"/>
      </w:r>
      <w:r w:rsidR="00256297">
        <w:t>)</w:t>
      </w:r>
      <w:r w:rsidRPr="00D92679">
        <w:rPr>
          <w:szCs w:val="22"/>
        </w:rPr>
        <w:t>. Ausgenommen von dieser Vorschrift der RPS sind der Erhalt und die Pflanzung von Bäumen aufgrund zwingender gesetzlicher Vorschriften; hierzu zählen insbesondere Vorschriften des Gebiets- und Artenschutzes sowie des D</w:t>
      </w:r>
      <w:r w:rsidR="00256297">
        <w:rPr>
          <w:szCs w:val="22"/>
        </w:rPr>
        <w:t>enkmalschutzes</w:t>
      </w:r>
      <w:r w:rsidR="00256297">
        <w:rPr>
          <w:rStyle w:val="Funotenzeichen"/>
          <w:szCs w:val="22"/>
        </w:rPr>
        <w:footnoteReference w:id="86"/>
      </w:r>
      <w:r w:rsidR="00256297">
        <w:rPr>
          <w:szCs w:val="22"/>
        </w:rPr>
        <w:t>. Gemäß der ESAB</w:t>
      </w:r>
      <w:r w:rsidR="00256297">
        <w:rPr>
          <w:rStyle w:val="Funotenzeichen"/>
          <w:szCs w:val="22"/>
        </w:rPr>
        <w:footnoteReference w:id="87"/>
      </w:r>
      <w:r w:rsidRPr="00D92679">
        <w:rPr>
          <w:szCs w:val="22"/>
        </w:rPr>
        <w:t xml:space="preserve"> Bäume können zudem Bäume in vorhandenen Baumreihen / Alleen ergänzt</w:t>
      </w:r>
      <w:r w:rsidR="00256297">
        <w:rPr>
          <w:szCs w:val="22"/>
        </w:rPr>
        <w:t xml:space="preserve"> werden</w:t>
      </w:r>
      <w:r w:rsidRPr="00D92679">
        <w:rPr>
          <w:szCs w:val="22"/>
        </w:rPr>
        <w:t>. Sollten Schutzplanken an der Straße vorhanden oder geplant sein, dann kann auch näher gepflanzt werden. Auch ein Tempolimit ≤ 50 km/h erlaubt eine Pflanzung näher am Fahrbahnrand.</w:t>
      </w:r>
    </w:p>
    <w:p w14:paraId="460D5982" w14:textId="545BCF30" w:rsidR="00894AEA" w:rsidRDefault="00B16F44" w:rsidP="00B16F44">
      <w:pPr>
        <w:rPr>
          <w:szCs w:val="22"/>
        </w:rPr>
      </w:pPr>
      <w:r w:rsidRPr="00EE7D4C">
        <w:rPr>
          <w:szCs w:val="22"/>
        </w:rPr>
        <w:t xml:space="preserve">Begrünungsmaßnahmen </w:t>
      </w:r>
      <w:r w:rsidR="00D85CE8">
        <w:rPr>
          <w:szCs w:val="22"/>
        </w:rPr>
        <w:t>sind</w:t>
      </w:r>
      <w:r w:rsidRPr="00EE7D4C">
        <w:rPr>
          <w:szCs w:val="22"/>
        </w:rPr>
        <w:t xml:space="preserve"> auch an Regenrückhaltebecken etc. vor</w:t>
      </w:r>
      <w:r w:rsidR="00D85CE8">
        <w:rPr>
          <w:szCs w:val="22"/>
        </w:rPr>
        <w:t>zu</w:t>
      </w:r>
      <w:r w:rsidRPr="00EE7D4C">
        <w:rPr>
          <w:szCs w:val="22"/>
        </w:rPr>
        <w:t>sehen.</w:t>
      </w:r>
      <w:r w:rsidR="00D85CE8">
        <w:rPr>
          <w:szCs w:val="22"/>
        </w:rPr>
        <w:t xml:space="preserve"> Diese sind nachfolgend separat aufzuführen, damit das Dokumentation</w:t>
      </w:r>
      <w:r w:rsidR="0073423B">
        <w:rPr>
          <w:szCs w:val="22"/>
        </w:rPr>
        <w:t>s</w:t>
      </w:r>
      <w:r w:rsidR="00D85CE8">
        <w:rPr>
          <w:szCs w:val="22"/>
        </w:rPr>
        <w:t>blatt in das sogenannte „Beckenbuch“ (Bauwerksliste) für die spätere Unterhaltung übernommen wird.</w:t>
      </w:r>
    </w:p>
    <w:p w14:paraId="5413147C" w14:textId="77777777" w:rsidR="00210719" w:rsidRDefault="00210719" w:rsidP="00210719">
      <w:pPr>
        <w:pStyle w:val="Zwischenberschrift"/>
      </w:pPr>
      <w:r>
        <w:t>Wiederherstellungsmaßnahmen</w:t>
      </w:r>
    </w:p>
    <w:p w14:paraId="6F8C6721" w14:textId="6E634E3F" w:rsidR="00210719" w:rsidRDefault="00210719" w:rsidP="00210719">
      <w:pPr>
        <w:rPr>
          <w:szCs w:val="22"/>
        </w:rPr>
      </w:pPr>
      <w:r>
        <w:t>Die Dokumentation der Wiederherstellungsmaßnahmen sollte Angaben zu den für die Wiederherstellung des Ausgangszustandes auf Bauflächen erforderlichen Maßnahmen enthalten (z.B. zu Ansaaten etc.). Diese Größen sind relevant für die Kostenermittlung, in der die Wiederherstellungsmaßnahmen zu berücksichtigen sind (vgl. Anlage VI).</w:t>
      </w:r>
    </w:p>
    <w:p w14:paraId="6AEF2392" w14:textId="404AA8B8" w:rsidR="00894AEA" w:rsidRDefault="00894AEA">
      <w:pPr>
        <w:spacing w:after="0" w:line="240" w:lineRule="auto"/>
        <w:jc w:val="left"/>
        <w:rPr>
          <w:szCs w:val="22"/>
        </w:rPr>
      </w:pP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1134"/>
        <w:gridCol w:w="3828"/>
        <w:gridCol w:w="1701"/>
        <w:gridCol w:w="708"/>
      </w:tblGrid>
      <w:tr w:rsidR="005B5F71" w:rsidRPr="003C1B69" w14:paraId="0AEECE6D" w14:textId="77777777" w:rsidTr="005B5F71">
        <w:trPr>
          <w:tblHeader/>
        </w:trPr>
        <w:tc>
          <w:tcPr>
            <w:tcW w:w="9067" w:type="dxa"/>
            <w:gridSpan w:val="5"/>
            <w:tcBorders>
              <w:bottom w:val="single" w:sz="4" w:space="0" w:color="auto"/>
            </w:tcBorders>
            <w:shd w:val="clear" w:color="auto" w:fill="D9D9D9"/>
          </w:tcPr>
          <w:p w14:paraId="775B76F0" w14:textId="26C6388A" w:rsidR="005B5F71" w:rsidRPr="003C1B69" w:rsidRDefault="005B5F71" w:rsidP="0083021D">
            <w:pPr>
              <w:keepNext/>
              <w:spacing w:before="120" w:after="120" w:line="240" w:lineRule="auto"/>
              <w:jc w:val="left"/>
              <w:rPr>
                <w:b/>
              </w:rPr>
            </w:pPr>
            <w:r w:rsidRPr="003C1B69">
              <w:br w:type="page"/>
            </w:r>
            <w:r w:rsidR="00D90160">
              <w:rPr>
                <w:b/>
              </w:rPr>
              <w:t>Dokumentation der Begrünungsmaßnahmen auf Straßennebenflächen</w:t>
            </w:r>
            <w:r w:rsidR="00BE64A4">
              <w:rPr>
                <w:b/>
              </w:rPr>
              <w:t xml:space="preserve"> / an Regenrückhaltebecken etc.</w:t>
            </w:r>
          </w:p>
        </w:tc>
      </w:tr>
      <w:tr w:rsidR="005B5F71" w:rsidRPr="003C1B69" w14:paraId="01D6246E" w14:textId="77777777" w:rsidTr="0083021D">
        <w:trPr>
          <w:trHeight w:val="415"/>
          <w:tblHeader/>
        </w:trPr>
        <w:tc>
          <w:tcPr>
            <w:tcW w:w="2830" w:type="dxa"/>
            <w:gridSpan w:val="2"/>
            <w:tcBorders>
              <w:bottom w:val="nil"/>
            </w:tcBorders>
            <w:shd w:val="clear" w:color="auto" w:fill="D9D9D9"/>
          </w:tcPr>
          <w:p w14:paraId="0671DB2E" w14:textId="56706D0A" w:rsidR="005B5F71" w:rsidRPr="003C1B69" w:rsidRDefault="005B5F71" w:rsidP="00894AEA">
            <w:pPr>
              <w:spacing w:before="120" w:after="120" w:line="240" w:lineRule="auto"/>
              <w:rPr>
                <w:sz w:val="20"/>
                <w:szCs w:val="20"/>
              </w:rPr>
            </w:pPr>
            <w:r w:rsidRPr="0085011D">
              <w:rPr>
                <w:b/>
                <w:sz w:val="18"/>
                <w:szCs w:val="16"/>
              </w:rPr>
              <w:t>Projekt</w:t>
            </w:r>
            <w:r w:rsidR="00894AEA" w:rsidRPr="0085011D">
              <w:rPr>
                <w:b/>
                <w:sz w:val="18"/>
                <w:szCs w:val="16"/>
              </w:rPr>
              <w:t>text</w:t>
            </w:r>
          </w:p>
        </w:tc>
        <w:tc>
          <w:tcPr>
            <w:tcW w:w="3828" w:type="dxa"/>
            <w:tcBorders>
              <w:bottom w:val="nil"/>
            </w:tcBorders>
            <w:shd w:val="clear" w:color="auto" w:fill="D9D9D9"/>
          </w:tcPr>
          <w:p w14:paraId="58F2344C" w14:textId="41FF52BE" w:rsidR="005B5F71" w:rsidRPr="001B2E47" w:rsidRDefault="00894AEA" w:rsidP="00596169">
            <w:pPr>
              <w:spacing w:before="120" w:after="120" w:line="240" w:lineRule="auto"/>
              <w:rPr>
                <w:b/>
                <w:sz w:val="16"/>
                <w:szCs w:val="16"/>
              </w:rPr>
            </w:pPr>
            <w:r w:rsidRPr="0085011D">
              <w:rPr>
                <w:b/>
                <w:sz w:val="18"/>
                <w:szCs w:val="16"/>
              </w:rPr>
              <w:t>Projekt</w:t>
            </w:r>
            <w:r w:rsidR="005B5F71" w:rsidRPr="0085011D">
              <w:rPr>
                <w:b/>
                <w:sz w:val="18"/>
                <w:szCs w:val="16"/>
              </w:rPr>
              <w:t>träger</w:t>
            </w:r>
          </w:p>
        </w:tc>
        <w:tc>
          <w:tcPr>
            <w:tcW w:w="2409" w:type="dxa"/>
            <w:gridSpan w:val="2"/>
            <w:tcBorders>
              <w:bottom w:val="nil"/>
            </w:tcBorders>
            <w:shd w:val="clear" w:color="auto" w:fill="D9D9D9"/>
          </w:tcPr>
          <w:p w14:paraId="5ECD377A" w14:textId="3887E8ED" w:rsidR="005B5F71" w:rsidRPr="0083021D" w:rsidRDefault="008F0090" w:rsidP="005B5F71">
            <w:pPr>
              <w:spacing w:before="120" w:after="120" w:line="240" w:lineRule="auto"/>
              <w:rPr>
                <w:b/>
                <w:sz w:val="18"/>
                <w:szCs w:val="32"/>
              </w:rPr>
            </w:pPr>
            <w:r>
              <w:rPr>
                <w:b/>
                <w:sz w:val="18"/>
                <w:szCs w:val="32"/>
              </w:rPr>
              <w:t>SAP-Nr.</w:t>
            </w:r>
          </w:p>
        </w:tc>
      </w:tr>
      <w:tr w:rsidR="005B5F71" w:rsidRPr="00453EA9" w14:paraId="3B1B2E7B" w14:textId="77777777" w:rsidTr="0083021D">
        <w:trPr>
          <w:trHeight w:val="414"/>
          <w:tblHeader/>
        </w:trPr>
        <w:tc>
          <w:tcPr>
            <w:tcW w:w="2830" w:type="dxa"/>
            <w:gridSpan w:val="2"/>
            <w:tcBorders>
              <w:top w:val="nil"/>
              <w:bottom w:val="single" w:sz="4" w:space="0" w:color="auto"/>
            </w:tcBorders>
            <w:shd w:val="clear" w:color="auto" w:fill="D9D9D9"/>
          </w:tcPr>
          <w:p w14:paraId="0BC4EF51" w14:textId="4DA29DD3" w:rsidR="00F73FEE" w:rsidRDefault="00F73FEE" w:rsidP="005B5F71">
            <w:pPr>
              <w:spacing w:before="120" w:after="120" w:line="240" w:lineRule="auto"/>
              <w:rPr>
                <w:i/>
                <w:sz w:val="16"/>
                <w:szCs w:val="18"/>
              </w:rPr>
            </w:pPr>
            <w:r>
              <w:rPr>
                <w:i/>
                <w:sz w:val="16"/>
                <w:szCs w:val="18"/>
              </w:rPr>
              <w:fldChar w:fldCharType="begin">
                <w:ffData>
                  <w:name w:val=""/>
                  <w:enabled/>
                  <w:calcOnExit w:val="0"/>
                  <w:textInput>
                    <w:default w:val="Vorhaben-/Projektbezeichnung"/>
                  </w:textInput>
                </w:ffData>
              </w:fldChar>
            </w:r>
            <w:r>
              <w:rPr>
                <w:i/>
                <w:sz w:val="16"/>
                <w:szCs w:val="18"/>
              </w:rPr>
              <w:instrText xml:space="preserve"> FORMTEXT </w:instrText>
            </w:r>
            <w:r>
              <w:rPr>
                <w:i/>
                <w:sz w:val="16"/>
                <w:szCs w:val="18"/>
              </w:rPr>
            </w:r>
            <w:r>
              <w:rPr>
                <w:i/>
                <w:sz w:val="16"/>
                <w:szCs w:val="18"/>
              </w:rPr>
              <w:fldChar w:fldCharType="separate"/>
            </w:r>
            <w:r>
              <w:rPr>
                <w:i/>
                <w:noProof/>
                <w:sz w:val="16"/>
                <w:szCs w:val="18"/>
              </w:rPr>
              <w:t>Vorhaben-/Projektbezeichnung</w:t>
            </w:r>
            <w:r>
              <w:rPr>
                <w:i/>
                <w:sz w:val="16"/>
                <w:szCs w:val="18"/>
              </w:rPr>
              <w:fldChar w:fldCharType="end"/>
            </w:r>
          </w:p>
          <w:p w14:paraId="31BDD677" w14:textId="66815C75" w:rsidR="005B5F71" w:rsidRPr="00F73FEE" w:rsidRDefault="005B5F71" w:rsidP="005B5F71">
            <w:pPr>
              <w:spacing w:before="120" w:after="120" w:line="240" w:lineRule="auto"/>
              <w:rPr>
                <w:i/>
                <w:sz w:val="16"/>
                <w:szCs w:val="18"/>
              </w:rPr>
            </w:pPr>
            <w:r>
              <w:rPr>
                <w:i/>
                <w:sz w:val="16"/>
                <w:szCs w:val="18"/>
              </w:rPr>
              <w:fldChar w:fldCharType="begin">
                <w:ffData>
                  <w:name w:val=""/>
                  <w:enabled/>
                  <w:calcOnExit w:val="0"/>
                  <w:textInput>
                    <w:default w:val="Bau-km"/>
                  </w:textInput>
                </w:ffData>
              </w:fldChar>
            </w:r>
            <w:r>
              <w:rPr>
                <w:i/>
                <w:sz w:val="16"/>
                <w:szCs w:val="18"/>
              </w:rPr>
              <w:instrText xml:space="preserve"> FORMTEXT </w:instrText>
            </w:r>
            <w:r>
              <w:rPr>
                <w:i/>
                <w:sz w:val="16"/>
                <w:szCs w:val="18"/>
              </w:rPr>
            </w:r>
            <w:r>
              <w:rPr>
                <w:i/>
                <w:sz w:val="16"/>
                <w:szCs w:val="18"/>
              </w:rPr>
              <w:fldChar w:fldCharType="separate"/>
            </w:r>
            <w:r>
              <w:rPr>
                <w:i/>
                <w:sz w:val="16"/>
                <w:szCs w:val="18"/>
              </w:rPr>
              <w:t>Bau-km</w:t>
            </w:r>
            <w:r>
              <w:rPr>
                <w:i/>
                <w:sz w:val="16"/>
                <w:szCs w:val="18"/>
              </w:rPr>
              <w:fldChar w:fldCharType="end"/>
            </w:r>
          </w:p>
        </w:tc>
        <w:tc>
          <w:tcPr>
            <w:tcW w:w="3828" w:type="dxa"/>
            <w:tcBorders>
              <w:top w:val="nil"/>
              <w:bottom w:val="single" w:sz="4" w:space="0" w:color="auto"/>
            </w:tcBorders>
            <w:shd w:val="clear" w:color="auto" w:fill="D9D9D9"/>
          </w:tcPr>
          <w:p w14:paraId="23186BF2" w14:textId="77777777" w:rsidR="00F73FEE" w:rsidRDefault="00F73FEE" w:rsidP="005B5F71">
            <w:pPr>
              <w:spacing w:before="120" w:after="120" w:line="240" w:lineRule="auto"/>
              <w:rPr>
                <w:i/>
                <w:sz w:val="16"/>
                <w:szCs w:val="18"/>
              </w:rPr>
            </w:pPr>
            <w:r>
              <w:rPr>
                <w:i/>
                <w:sz w:val="16"/>
                <w:szCs w:val="18"/>
              </w:rPr>
              <w:fldChar w:fldCharType="begin">
                <w:ffData>
                  <w:name w:val=""/>
                  <w:enabled/>
                  <w:calcOnExit w:val="0"/>
                  <w:textInput>
                    <w:default w:val="Vorhabenträger"/>
                  </w:textInput>
                </w:ffData>
              </w:fldChar>
            </w:r>
            <w:r>
              <w:rPr>
                <w:i/>
                <w:sz w:val="16"/>
                <w:szCs w:val="18"/>
              </w:rPr>
              <w:instrText xml:space="preserve"> FORMTEXT </w:instrText>
            </w:r>
            <w:r>
              <w:rPr>
                <w:i/>
                <w:sz w:val="16"/>
                <w:szCs w:val="18"/>
              </w:rPr>
            </w:r>
            <w:r>
              <w:rPr>
                <w:i/>
                <w:sz w:val="16"/>
                <w:szCs w:val="18"/>
              </w:rPr>
              <w:fldChar w:fldCharType="separate"/>
            </w:r>
            <w:r>
              <w:rPr>
                <w:i/>
                <w:noProof/>
                <w:sz w:val="16"/>
                <w:szCs w:val="18"/>
              </w:rPr>
              <w:t>Vorhabenträger</w:t>
            </w:r>
            <w:r>
              <w:rPr>
                <w:i/>
                <w:sz w:val="16"/>
                <w:szCs w:val="18"/>
              </w:rPr>
              <w:fldChar w:fldCharType="end"/>
            </w:r>
          </w:p>
          <w:p w14:paraId="5DE1AF42" w14:textId="1211F409" w:rsidR="00F73FEE" w:rsidRPr="00F73FEE" w:rsidRDefault="00F73FEE" w:rsidP="005B5F71">
            <w:pPr>
              <w:spacing w:before="120" w:after="120" w:line="240" w:lineRule="auto"/>
              <w:rPr>
                <w:i/>
                <w:sz w:val="16"/>
                <w:szCs w:val="18"/>
              </w:rPr>
            </w:pPr>
            <w:r>
              <w:rPr>
                <w:i/>
                <w:sz w:val="16"/>
                <w:szCs w:val="18"/>
              </w:rPr>
              <w:fldChar w:fldCharType="begin">
                <w:ffData>
                  <w:name w:val=""/>
                  <w:enabled/>
                  <w:calcOnExit w:val="0"/>
                  <w:textInput>
                    <w:default w:val="Behördenkennzeichen"/>
                  </w:textInput>
                </w:ffData>
              </w:fldChar>
            </w:r>
            <w:r>
              <w:rPr>
                <w:i/>
                <w:sz w:val="16"/>
                <w:szCs w:val="18"/>
              </w:rPr>
              <w:instrText xml:space="preserve"> FORMTEXT </w:instrText>
            </w:r>
            <w:r>
              <w:rPr>
                <w:i/>
                <w:sz w:val="16"/>
                <w:szCs w:val="18"/>
              </w:rPr>
            </w:r>
            <w:r>
              <w:rPr>
                <w:i/>
                <w:sz w:val="16"/>
                <w:szCs w:val="18"/>
              </w:rPr>
              <w:fldChar w:fldCharType="separate"/>
            </w:r>
            <w:r>
              <w:rPr>
                <w:i/>
                <w:noProof/>
                <w:sz w:val="16"/>
                <w:szCs w:val="18"/>
              </w:rPr>
              <w:t>Behördenkennzeichen</w:t>
            </w:r>
            <w:r>
              <w:rPr>
                <w:i/>
                <w:sz w:val="16"/>
                <w:szCs w:val="18"/>
              </w:rPr>
              <w:fldChar w:fldCharType="end"/>
            </w:r>
          </w:p>
        </w:tc>
        <w:tc>
          <w:tcPr>
            <w:tcW w:w="2409" w:type="dxa"/>
            <w:gridSpan w:val="2"/>
            <w:tcBorders>
              <w:top w:val="nil"/>
            </w:tcBorders>
            <w:shd w:val="clear" w:color="auto" w:fill="D9D9D9"/>
          </w:tcPr>
          <w:p w14:paraId="360D6652" w14:textId="397B9FFC" w:rsidR="005B5F71" w:rsidRPr="00714136" w:rsidRDefault="005B5F71" w:rsidP="005B5F71">
            <w:pPr>
              <w:spacing w:before="120" w:after="120" w:line="240" w:lineRule="auto"/>
              <w:rPr>
                <w:rFonts w:cs="Arial"/>
                <w:i/>
                <w:sz w:val="18"/>
                <w:szCs w:val="18"/>
                <w:highlight w:val="lightGray"/>
              </w:rPr>
            </w:pPr>
          </w:p>
        </w:tc>
      </w:tr>
      <w:tr w:rsidR="00D90160" w:rsidRPr="003C1B69" w14:paraId="788DB5D1" w14:textId="77777777" w:rsidTr="00CD4ACB">
        <w:trPr>
          <w:trHeight w:val="204"/>
        </w:trPr>
        <w:tc>
          <w:tcPr>
            <w:tcW w:w="9067" w:type="dxa"/>
            <w:gridSpan w:val="5"/>
            <w:tcBorders>
              <w:bottom w:val="nil"/>
            </w:tcBorders>
          </w:tcPr>
          <w:p w14:paraId="37CE1879" w14:textId="1233D7F4" w:rsidR="00D90160" w:rsidRPr="003C1B69" w:rsidRDefault="00D90160" w:rsidP="00D90160">
            <w:pPr>
              <w:tabs>
                <w:tab w:val="right" w:pos="9072"/>
              </w:tabs>
              <w:spacing w:before="120" w:after="120" w:line="240" w:lineRule="auto"/>
              <w:rPr>
                <w:sz w:val="18"/>
                <w:szCs w:val="18"/>
              </w:rPr>
            </w:pPr>
            <w:r>
              <w:rPr>
                <w:b/>
                <w:sz w:val="18"/>
                <w:szCs w:val="18"/>
              </w:rPr>
              <w:t>Begrünung von Straßennebenflächen</w:t>
            </w:r>
          </w:p>
        </w:tc>
      </w:tr>
      <w:tr w:rsidR="00D90160" w:rsidRPr="003C1B69" w14:paraId="7F9C7400" w14:textId="77777777" w:rsidTr="00CD4ACB">
        <w:trPr>
          <w:trHeight w:val="204"/>
        </w:trPr>
        <w:tc>
          <w:tcPr>
            <w:tcW w:w="9067" w:type="dxa"/>
            <w:gridSpan w:val="5"/>
            <w:tcBorders>
              <w:top w:val="nil"/>
            </w:tcBorders>
          </w:tcPr>
          <w:p w14:paraId="5D757F2B" w14:textId="4CDA836D" w:rsidR="00D90160" w:rsidRPr="005B33B9" w:rsidRDefault="00A83DA7" w:rsidP="005B33B9">
            <w:pPr>
              <w:tabs>
                <w:tab w:val="left" w:leader="dot" w:pos="8508"/>
                <w:tab w:val="right" w:pos="9072"/>
              </w:tabs>
              <w:spacing w:before="120" w:after="120" w:line="240" w:lineRule="auto"/>
              <w:rPr>
                <w:i/>
                <w:noProof/>
                <w:sz w:val="18"/>
                <w:szCs w:val="18"/>
              </w:rPr>
            </w:pPr>
            <w:r>
              <w:rPr>
                <w:i/>
                <w:noProof/>
                <w:sz w:val="18"/>
                <w:szCs w:val="18"/>
                <w:highlight w:val="lightGray"/>
              </w:rPr>
              <w:fldChar w:fldCharType="begin">
                <w:ffData>
                  <w:name w:val=""/>
                  <w:enabled/>
                  <w:calcOnExit w:val="0"/>
                  <w:textInput>
                    <w:default w:val="kurze Beschreibung: Ansaat, Pflanzung, ggf. Gestaltung RRB, Anlage Einzelbäume etc."/>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kurze Beschreibung: Ansaat, Pflanzung, ggf. Gestaltung RRB, Anlage Einzelbäume etc.</w:t>
            </w:r>
            <w:r>
              <w:rPr>
                <w:i/>
                <w:noProof/>
                <w:sz w:val="18"/>
                <w:szCs w:val="18"/>
                <w:highlight w:val="lightGray"/>
              </w:rPr>
              <w:fldChar w:fldCharType="end"/>
            </w:r>
          </w:p>
        </w:tc>
      </w:tr>
      <w:tr w:rsidR="005B5F71" w:rsidRPr="003C1B69" w14:paraId="5278AE6B" w14:textId="77777777" w:rsidTr="005B5F71">
        <w:trPr>
          <w:trHeight w:val="204"/>
        </w:trPr>
        <w:tc>
          <w:tcPr>
            <w:tcW w:w="9067" w:type="dxa"/>
            <w:gridSpan w:val="5"/>
            <w:tcBorders>
              <w:bottom w:val="nil"/>
            </w:tcBorders>
          </w:tcPr>
          <w:p w14:paraId="567E9DCD" w14:textId="77777777" w:rsidR="005B5F71" w:rsidRPr="003C1B69" w:rsidRDefault="005B5F71" w:rsidP="005B5F71">
            <w:pPr>
              <w:tabs>
                <w:tab w:val="right" w:pos="9072"/>
              </w:tabs>
              <w:spacing w:before="120" w:after="120" w:line="240" w:lineRule="auto"/>
              <w:rPr>
                <w:sz w:val="18"/>
                <w:szCs w:val="18"/>
              </w:rPr>
            </w:pPr>
            <w:r w:rsidRPr="003C1B69">
              <w:rPr>
                <w:b/>
                <w:sz w:val="18"/>
                <w:szCs w:val="18"/>
              </w:rPr>
              <w:t>Lage der Maßnahme</w:t>
            </w:r>
          </w:p>
        </w:tc>
      </w:tr>
      <w:tr w:rsidR="005B5F71" w:rsidRPr="003C1B69" w14:paraId="37D2A7DE" w14:textId="77777777" w:rsidTr="005B5F71">
        <w:trPr>
          <w:trHeight w:val="204"/>
        </w:trPr>
        <w:tc>
          <w:tcPr>
            <w:tcW w:w="9067" w:type="dxa"/>
            <w:gridSpan w:val="5"/>
            <w:tcBorders>
              <w:top w:val="nil"/>
            </w:tcBorders>
          </w:tcPr>
          <w:p w14:paraId="6A0408CE" w14:textId="0039CE72" w:rsidR="005B5F71" w:rsidRPr="005B33B9" w:rsidRDefault="005B33B9" w:rsidP="005B33B9">
            <w:pPr>
              <w:tabs>
                <w:tab w:val="left" w:leader="dot" w:pos="8508"/>
                <w:tab w:val="right" w:pos="9072"/>
              </w:tabs>
              <w:spacing w:before="120" w:after="120" w:line="240" w:lineRule="auto"/>
              <w:rPr>
                <w:i/>
                <w:noProof/>
                <w:sz w:val="18"/>
                <w:szCs w:val="18"/>
              </w:rPr>
            </w:pPr>
            <w:r>
              <w:rPr>
                <w:i/>
                <w:noProof/>
                <w:sz w:val="18"/>
                <w:szCs w:val="18"/>
                <w:highlight w:val="lightGray"/>
              </w:rPr>
              <w:fldChar w:fldCharType="begin">
                <w:ffData>
                  <w:name w:val=""/>
                  <w:enabled/>
                  <w:calcOnExit w:val="0"/>
                  <w:textInput>
                    <w:default w:val="kurze Beschreibung: Ortsangabe, Nennung der zu begrünenden Nebenflächen"/>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kurze Beschreibung: Ortsangabe, Nennung der zu begrünenden Nebenflächen</w:t>
            </w:r>
            <w:r>
              <w:rPr>
                <w:i/>
                <w:noProof/>
                <w:sz w:val="18"/>
                <w:szCs w:val="18"/>
                <w:highlight w:val="lightGray"/>
              </w:rPr>
              <w:fldChar w:fldCharType="end"/>
            </w:r>
          </w:p>
        </w:tc>
      </w:tr>
      <w:tr w:rsidR="005B5F71" w:rsidRPr="003C1B69" w14:paraId="6245F4FC" w14:textId="77777777" w:rsidTr="005B5F71">
        <w:tc>
          <w:tcPr>
            <w:tcW w:w="9067" w:type="dxa"/>
            <w:gridSpan w:val="5"/>
            <w:tcBorders>
              <w:bottom w:val="single" w:sz="4" w:space="0" w:color="auto"/>
            </w:tcBorders>
            <w:shd w:val="clear" w:color="auto" w:fill="D9D9D9"/>
          </w:tcPr>
          <w:p w14:paraId="720C7088" w14:textId="77777777" w:rsidR="005B5F71" w:rsidRPr="003C1B69" w:rsidRDefault="005B5F71" w:rsidP="005B5F71">
            <w:pPr>
              <w:keepNext/>
              <w:tabs>
                <w:tab w:val="right" w:pos="9072"/>
              </w:tabs>
              <w:spacing w:before="120" w:after="120" w:line="240" w:lineRule="auto"/>
              <w:rPr>
                <w:b/>
                <w:sz w:val="20"/>
                <w:szCs w:val="20"/>
              </w:rPr>
            </w:pPr>
            <w:r>
              <w:rPr>
                <w:b/>
                <w:sz w:val="20"/>
                <w:szCs w:val="20"/>
              </w:rPr>
              <w:t>Umsetzung</w:t>
            </w:r>
            <w:r w:rsidRPr="00FA199A">
              <w:rPr>
                <w:b/>
                <w:sz w:val="20"/>
                <w:szCs w:val="20"/>
              </w:rPr>
              <w:t xml:space="preserve"> </w:t>
            </w:r>
            <w:r w:rsidRPr="005F3F13">
              <w:rPr>
                <w:b/>
                <w:sz w:val="20"/>
                <w:szCs w:val="20"/>
              </w:rPr>
              <w:t>der Maßnahme</w:t>
            </w:r>
          </w:p>
        </w:tc>
      </w:tr>
      <w:tr w:rsidR="005B5F71" w:rsidRPr="00A9214B" w14:paraId="5C2D69FF" w14:textId="77777777" w:rsidTr="005B5F71">
        <w:trPr>
          <w:trHeight w:val="353"/>
        </w:trPr>
        <w:tc>
          <w:tcPr>
            <w:tcW w:w="9067" w:type="dxa"/>
            <w:gridSpan w:val="5"/>
            <w:tcBorders>
              <w:top w:val="single" w:sz="4" w:space="0" w:color="auto"/>
              <w:left w:val="single" w:sz="4" w:space="0" w:color="auto"/>
              <w:bottom w:val="nil"/>
              <w:right w:val="single" w:sz="4" w:space="0" w:color="auto"/>
            </w:tcBorders>
            <w:shd w:val="clear" w:color="auto" w:fill="FFFFFF"/>
          </w:tcPr>
          <w:p w14:paraId="30D450D3" w14:textId="77777777" w:rsidR="005B5F71" w:rsidRPr="005B33B9" w:rsidRDefault="005B5F71" w:rsidP="005B33B9">
            <w:pPr>
              <w:keepNext/>
              <w:tabs>
                <w:tab w:val="right" w:pos="9072"/>
              </w:tabs>
              <w:spacing w:before="120" w:after="120"/>
              <w:rPr>
                <w:b/>
                <w:sz w:val="18"/>
                <w:szCs w:val="18"/>
              </w:rPr>
            </w:pPr>
            <w:r w:rsidRPr="005B33B9">
              <w:rPr>
                <w:b/>
                <w:sz w:val="18"/>
                <w:szCs w:val="18"/>
              </w:rPr>
              <w:t>Beschreibung der Maßnahme</w:t>
            </w:r>
          </w:p>
        </w:tc>
      </w:tr>
      <w:tr w:rsidR="005B5F71" w:rsidRPr="0025415C" w14:paraId="4D69644E" w14:textId="77777777" w:rsidTr="005B5F71">
        <w:trPr>
          <w:trHeight w:val="353"/>
        </w:trPr>
        <w:tc>
          <w:tcPr>
            <w:tcW w:w="9067" w:type="dxa"/>
            <w:gridSpan w:val="5"/>
            <w:tcBorders>
              <w:top w:val="nil"/>
              <w:left w:val="single" w:sz="4" w:space="0" w:color="auto"/>
              <w:bottom w:val="single" w:sz="4" w:space="0" w:color="auto"/>
              <w:right w:val="single" w:sz="4" w:space="0" w:color="auto"/>
            </w:tcBorders>
            <w:shd w:val="clear" w:color="auto" w:fill="FFFFFF"/>
          </w:tcPr>
          <w:p w14:paraId="55483014" w14:textId="134D9CBC" w:rsidR="005B5F71" w:rsidRPr="008F79C1" w:rsidRDefault="005B33B9" w:rsidP="005B5F71">
            <w:pPr>
              <w:keepNext/>
              <w:tabs>
                <w:tab w:val="right" w:pos="9072"/>
              </w:tabs>
              <w:spacing w:before="120" w:after="120" w:line="240" w:lineRule="auto"/>
              <w:rPr>
                <w:b/>
                <w:i/>
                <w:sz w:val="18"/>
                <w:szCs w:val="18"/>
              </w:rPr>
            </w:pPr>
            <w:r>
              <w:rPr>
                <w:i/>
                <w:noProof/>
                <w:sz w:val="18"/>
                <w:szCs w:val="18"/>
                <w:highlight w:val="lightGray"/>
              </w:rPr>
              <w:fldChar w:fldCharType="begin">
                <w:ffData>
                  <w:name w:val=""/>
                  <w:enabled/>
                  <w:calcOnExit w:val="0"/>
                  <w:textInput>
                    <w:default w:val="Beschreibung der Art der Maßnahme mit Nennung von Anteilen Ansaat und Gehölzpflanzung, Beschreibung der Maßnahmen zur Herstell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Beschreibung der Art der Maßnahme mit Nennung von Anteilen Ansaat und Gehölzpflanzung, Beschreibung der Maßnahmen zur Herstellung</w:t>
            </w:r>
            <w:r>
              <w:rPr>
                <w:i/>
                <w:noProof/>
                <w:sz w:val="18"/>
                <w:szCs w:val="18"/>
                <w:highlight w:val="lightGray"/>
              </w:rPr>
              <w:fldChar w:fldCharType="end"/>
            </w:r>
          </w:p>
        </w:tc>
      </w:tr>
      <w:tr w:rsidR="005B33B9" w:rsidRPr="000A730B" w14:paraId="0C73D31C" w14:textId="77777777" w:rsidTr="0083021D">
        <w:tc>
          <w:tcPr>
            <w:tcW w:w="6658" w:type="dxa"/>
            <w:gridSpan w:val="3"/>
            <w:tcBorders>
              <w:top w:val="single" w:sz="4" w:space="0" w:color="auto"/>
              <w:left w:val="single" w:sz="4" w:space="0" w:color="auto"/>
              <w:bottom w:val="single" w:sz="4" w:space="0" w:color="auto"/>
              <w:right w:val="single" w:sz="4" w:space="0" w:color="auto"/>
            </w:tcBorders>
          </w:tcPr>
          <w:p w14:paraId="0231BA5B" w14:textId="77777777" w:rsidR="005B33B9" w:rsidRPr="005B33B9" w:rsidRDefault="005B33B9" w:rsidP="005B33B9">
            <w:pPr>
              <w:tabs>
                <w:tab w:val="right" w:pos="9072"/>
              </w:tabs>
              <w:spacing w:before="120" w:after="120"/>
              <w:rPr>
                <w:b/>
                <w:sz w:val="18"/>
                <w:szCs w:val="18"/>
              </w:rPr>
            </w:pPr>
            <w:r w:rsidRPr="005B33B9">
              <w:rPr>
                <w:b/>
                <w:sz w:val="18"/>
                <w:szCs w:val="18"/>
              </w:rPr>
              <w:t xml:space="preserve">Umfang der Maßnahme </w:t>
            </w:r>
          </w:p>
        </w:tc>
        <w:tc>
          <w:tcPr>
            <w:tcW w:w="1701" w:type="dxa"/>
            <w:tcBorders>
              <w:top w:val="single" w:sz="4" w:space="0" w:color="auto"/>
              <w:left w:val="single" w:sz="4" w:space="0" w:color="auto"/>
              <w:bottom w:val="single" w:sz="4" w:space="0" w:color="auto"/>
              <w:right w:val="nil"/>
            </w:tcBorders>
          </w:tcPr>
          <w:p w14:paraId="48C6F1AD" w14:textId="77777777" w:rsidR="005B33B9" w:rsidRPr="006243BB" w:rsidRDefault="005B33B9" w:rsidP="00CD4ACB">
            <w:pPr>
              <w:spacing w:before="120" w:after="120" w:line="240" w:lineRule="auto"/>
              <w:ind w:right="566"/>
              <w:jc w:val="right"/>
              <w:rPr>
                <w:i/>
                <w:sz w:val="18"/>
                <w:szCs w:val="18"/>
              </w:rPr>
            </w:pPr>
            <w:r w:rsidRPr="00714136">
              <w:rPr>
                <w:b/>
                <w:noProof/>
                <w:sz w:val="18"/>
                <w:szCs w:val="18"/>
                <w:highlight w:val="lightGray"/>
              </w:rPr>
              <w:fldChar w:fldCharType="begin">
                <w:ffData>
                  <w:name w:val=""/>
                  <w:enabled/>
                  <w:calcOnExit w:val="0"/>
                  <w:textInput/>
                </w:ffData>
              </w:fldChar>
            </w:r>
            <w:r w:rsidRPr="00714136">
              <w:rPr>
                <w:b/>
                <w:noProof/>
                <w:sz w:val="18"/>
                <w:szCs w:val="18"/>
                <w:highlight w:val="lightGray"/>
              </w:rPr>
              <w:instrText xml:space="preserve"> FORMTEXT </w:instrText>
            </w:r>
            <w:r w:rsidRPr="00714136">
              <w:rPr>
                <w:b/>
                <w:noProof/>
                <w:sz w:val="18"/>
                <w:szCs w:val="18"/>
                <w:highlight w:val="lightGray"/>
              </w:rPr>
            </w:r>
            <w:r w:rsidRPr="00714136">
              <w:rPr>
                <w:b/>
                <w:noProof/>
                <w:sz w:val="18"/>
                <w:szCs w:val="18"/>
                <w:highlight w:val="lightGray"/>
              </w:rPr>
              <w:fldChar w:fldCharType="separate"/>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fldChar w:fldCharType="end"/>
            </w:r>
          </w:p>
        </w:tc>
        <w:tc>
          <w:tcPr>
            <w:tcW w:w="708" w:type="dxa"/>
            <w:tcBorders>
              <w:top w:val="single" w:sz="4" w:space="0" w:color="auto"/>
              <w:left w:val="nil"/>
              <w:bottom w:val="single" w:sz="4" w:space="0" w:color="auto"/>
              <w:right w:val="single" w:sz="4" w:space="0" w:color="auto"/>
            </w:tcBorders>
          </w:tcPr>
          <w:p w14:paraId="133251AB" w14:textId="731CF24B" w:rsidR="005B33B9" w:rsidRPr="000A730B" w:rsidRDefault="005B33B9" w:rsidP="005B33B9">
            <w:pPr>
              <w:keepNext/>
              <w:spacing w:before="120" w:after="120" w:line="240" w:lineRule="auto"/>
              <w:jc w:val="center"/>
              <w:rPr>
                <w:b/>
                <w:sz w:val="18"/>
                <w:szCs w:val="18"/>
              </w:rPr>
            </w:pPr>
            <w:r>
              <w:rPr>
                <w:b/>
                <w:sz w:val="18"/>
                <w:szCs w:val="18"/>
              </w:rPr>
              <w:t>m</w:t>
            </w:r>
            <w:r w:rsidRPr="005B33B9">
              <w:rPr>
                <w:b/>
                <w:sz w:val="18"/>
                <w:szCs w:val="18"/>
                <w:vertAlign w:val="superscript"/>
              </w:rPr>
              <w:t>2</w:t>
            </w:r>
          </w:p>
        </w:tc>
      </w:tr>
      <w:tr w:rsidR="00256297" w:rsidRPr="0082422F" w14:paraId="2D50CA4B" w14:textId="77777777" w:rsidTr="00284A06">
        <w:tc>
          <w:tcPr>
            <w:tcW w:w="1696" w:type="dxa"/>
            <w:tcBorders>
              <w:left w:val="single" w:sz="4" w:space="0" w:color="auto"/>
              <w:bottom w:val="single" w:sz="4" w:space="0" w:color="auto"/>
              <w:right w:val="nil"/>
            </w:tcBorders>
            <w:vAlign w:val="center"/>
          </w:tcPr>
          <w:p w14:paraId="1BBB6FDB" w14:textId="5D46C6D8" w:rsidR="00256297" w:rsidRPr="009F112B" w:rsidRDefault="00256297" w:rsidP="00284A06">
            <w:pPr>
              <w:spacing w:before="120" w:after="120" w:line="240" w:lineRule="auto"/>
              <w:rPr>
                <w:b/>
                <w:sz w:val="18"/>
                <w:szCs w:val="18"/>
              </w:rPr>
            </w:pPr>
            <w:r>
              <w:rPr>
                <w:b/>
                <w:sz w:val="18"/>
                <w:szCs w:val="18"/>
              </w:rPr>
              <w:t>Ansaat</w:t>
            </w:r>
            <w:r>
              <w:rPr>
                <w:rStyle w:val="Funotenzeichen"/>
                <w:b/>
                <w:szCs w:val="18"/>
              </w:rPr>
              <w:footnoteReference w:id="88"/>
            </w:r>
            <w:r w:rsidRPr="009F112B">
              <w:rPr>
                <w:b/>
                <w:sz w:val="18"/>
                <w:szCs w:val="18"/>
              </w:rPr>
              <w:t xml:space="preserve">: </w:t>
            </w:r>
          </w:p>
        </w:tc>
        <w:tc>
          <w:tcPr>
            <w:tcW w:w="1134" w:type="dxa"/>
            <w:tcBorders>
              <w:left w:val="nil"/>
              <w:bottom w:val="single" w:sz="4" w:space="0" w:color="auto"/>
              <w:right w:val="nil"/>
            </w:tcBorders>
          </w:tcPr>
          <w:p w14:paraId="00BED8DD" w14:textId="77777777" w:rsidR="00256297" w:rsidRPr="00714136" w:rsidRDefault="00256297" w:rsidP="00284A06">
            <w:pPr>
              <w:tabs>
                <w:tab w:val="right" w:pos="9072"/>
              </w:tabs>
              <w:spacing w:before="120" w:after="120" w:line="240" w:lineRule="auto"/>
              <w:rPr>
                <w:i/>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p>
        </w:tc>
        <w:tc>
          <w:tcPr>
            <w:tcW w:w="3828" w:type="dxa"/>
            <w:tcBorders>
              <w:left w:val="nil"/>
              <w:bottom w:val="single" w:sz="4" w:space="0" w:color="auto"/>
              <w:right w:val="nil"/>
            </w:tcBorders>
            <w:vAlign w:val="center"/>
          </w:tcPr>
          <w:p w14:paraId="34924185" w14:textId="77777777" w:rsidR="00256297" w:rsidRPr="00714136" w:rsidRDefault="00256297" w:rsidP="00284A06">
            <w:pPr>
              <w:tabs>
                <w:tab w:val="right" w:pos="9072"/>
              </w:tabs>
              <w:spacing w:before="120" w:after="120" w:line="240" w:lineRule="auto"/>
              <w:jc w:val="left"/>
              <w:rPr>
                <w:i/>
                <w:sz w:val="18"/>
                <w:szCs w:val="18"/>
                <w:highlight w:val="lightGray"/>
              </w:rPr>
            </w:pPr>
            <w:r w:rsidRPr="00714136">
              <w:rPr>
                <w:i/>
                <w:noProof/>
                <w:sz w:val="18"/>
                <w:szCs w:val="18"/>
                <w:highlight w:val="lightGray"/>
              </w:rPr>
              <w:fldChar w:fldCharType="begin">
                <w:ffData>
                  <w:name w:val=""/>
                  <w:enabled/>
                  <w:calcOnExit w:val="0"/>
                  <w:textInput>
                    <w:default w:val="Biotop-Bezeichnung"/>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Biotop-Bezeichnung</w:t>
            </w:r>
            <w:r w:rsidRPr="00714136">
              <w:rPr>
                <w:i/>
                <w:noProof/>
                <w:sz w:val="18"/>
                <w:szCs w:val="18"/>
                <w:highlight w:val="lightGray"/>
              </w:rPr>
              <w:fldChar w:fldCharType="end"/>
            </w:r>
            <w:r>
              <w:rPr>
                <w:i/>
                <w:noProof/>
                <w:sz w:val="18"/>
                <w:szCs w:val="18"/>
                <w:highlight w:val="lightGray"/>
              </w:rPr>
              <w:t xml:space="preserve"> (des Biotops, das als Zustand nach Eingriff berücksichtigt wurde)</w:t>
            </w:r>
          </w:p>
        </w:tc>
        <w:tc>
          <w:tcPr>
            <w:tcW w:w="1701" w:type="dxa"/>
            <w:tcBorders>
              <w:left w:val="nil"/>
              <w:bottom w:val="single" w:sz="4" w:space="0" w:color="auto"/>
              <w:right w:val="nil"/>
            </w:tcBorders>
            <w:vAlign w:val="center"/>
          </w:tcPr>
          <w:p w14:paraId="69E85DBD" w14:textId="77777777" w:rsidR="00256297" w:rsidRPr="00714136" w:rsidRDefault="00256297" w:rsidP="006E52AE">
            <w:pPr>
              <w:spacing w:before="120" w:after="120" w:line="240" w:lineRule="auto"/>
              <w:jc w:val="right"/>
              <w:rPr>
                <w:i/>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left w:val="nil"/>
              <w:bottom w:val="single" w:sz="4" w:space="0" w:color="auto"/>
              <w:right w:val="single" w:sz="4" w:space="0" w:color="auto"/>
            </w:tcBorders>
            <w:vAlign w:val="center"/>
          </w:tcPr>
          <w:p w14:paraId="1260F983" w14:textId="77777777" w:rsidR="00256297" w:rsidRPr="00714136" w:rsidRDefault="00256297" w:rsidP="00284A06">
            <w:pPr>
              <w:tabs>
                <w:tab w:val="right" w:pos="2473"/>
              </w:tabs>
              <w:spacing w:before="120" w:after="120" w:line="240" w:lineRule="auto"/>
              <w:ind w:left="25"/>
              <w:jc w:val="center"/>
              <w:rPr>
                <w:b/>
                <w:sz w:val="18"/>
                <w:szCs w:val="18"/>
                <w:highlight w:val="lightGray"/>
              </w:rPr>
            </w:pPr>
            <w:r>
              <w:rPr>
                <w:b/>
                <w:sz w:val="18"/>
                <w:szCs w:val="18"/>
              </w:rPr>
              <w:t>m</w:t>
            </w:r>
            <w:r w:rsidRPr="005B33B9">
              <w:rPr>
                <w:b/>
                <w:sz w:val="18"/>
                <w:szCs w:val="18"/>
                <w:vertAlign w:val="superscript"/>
              </w:rPr>
              <w:t>2</w:t>
            </w:r>
          </w:p>
        </w:tc>
      </w:tr>
      <w:tr w:rsidR="005B5F71" w:rsidRPr="002612E6" w14:paraId="4BF493F3" w14:textId="77777777" w:rsidTr="0083021D">
        <w:tc>
          <w:tcPr>
            <w:tcW w:w="1696" w:type="dxa"/>
            <w:tcBorders>
              <w:top w:val="single" w:sz="4" w:space="0" w:color="auto"/>
              <w:left w:val="single" w:sz="4" w:space="0" w:color="auto"/>
              <w:right w:val="nil"/>
            </w:tcBorders>
          </w:tcPr>
          <w:p w14:paraId="5F39D389" w14:textId="61A8C940" w:rsidR="005B5F71" w:rsidRPr="008F79C1" w:rsidRDefault="005B33B9" w:rsidP="00256297">
            <w:pPr>
              <w:keepNext/>
              <w:tabs>
                <w:tab w:val="right" w:pos="2473"/>
              </w:tabs>
              <w:spacing w:before="120" w:after="120" w:line="240" w:lineRule="auto"/>
              <w:rPr>
                <w:b/>
                <w:sz w:val="18"/>
                <w:szCs w:val="18"/>
              </w:rPr>
            </w:pPr>
            <w:r>
              <w:rPr>
                <w:b/>
                <w:sz w:val="18"/>
                <w:szCs w:val="18"/>
              </w:rPr>
              <w:t xml:space="preserve">Anlage </w:t>
            </w:r>
            <w:r w:rsidR="00210719">
              <w:rPr>
                <w:b/>
                <w:sz w:val="18"/>
                <w:szCs w:val="18"/>
              </w:rPr>
              <w:br/>
            </w:r>
            <w:r>
              <w:rPr>
                <w:b/>
                <w:sz w:val="18"/>
                <w:szCs w:val="18"/>
              </w:rPr>
              <w:t>Gehölze</w:t>
            </w:r>
            <w:r w:rsidR="005B5F71" w:rsidRPr="008F79C1">
              <w:rPr>
                <w:b/>
                <w:sz w:val="18"/>
                <w:szCs w:val="18"/>
              </w:rPr>
              <w:t xml:space="preserve">: </w:t>
            </w:r>
          </w:p>
        </w:tc>
        <w:tc>
          <w:tcPr>
            <w:tcW w:w="1134" w:type="dxa"/>
            <w:tcBorders>
              <w:top w:val="single" w:sz="4" w:space="0" w:color="auto"/>
              <w:left w:val="nil"/>
              <w:right w:val="nil"/>
            </w:tcBorders>
          </w:tcPr>
          <w:p w14:paraId="48750862" w14:textId="77777777" w:rsidR="005B5F71" w:rsidRPr="00714136" w:rsidRDefault="005B5F71" w:rsidP="005B5F71">
            <w:pPr>
              <w:keepNext/>
              <w:tabs>
                <w:tab w:val="right" w:pos="9072"/>
              </w:tabs>
              <w:spacing w:before="120" w:after="120" w:line="240" w:lineRule="auto"/>
              <w:rPr>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r w:rsidRPr="00714136">
              <w:rPr>
                <w:i/>
                <w:sz w:val="18"/>
                <w:szCs w:val="18"/>
                <w:highlight w:val="lightGray"/>
              </w:rPr>
              <w:t xml:space="preserve"> </w:t>
            </w:r>
          </w:p>
        </w:tc>
        <w:tc>
          <w:tcPr>
            <w:tcW w:w="3828" w:type="dxa"/>
            <w:tcBorders>
              <w:top w:val="single" w:sz="4" w:space="0" w:color="auto"/>
              <w:left w:val="nil"/>
              <w:right w:val="nil"/>
            </w:tcBorders>
          </w:tcPr>
          <w:p w14:paraId="4CCF7ABB" w14:textId="11B2ECEB" w:rsidR="005B5F71" w:rsidRPr="00714136" w:rsidRDefault="005B5F71" w:rsidP="005B33B9">
            <w:pPr>
              <w:keepNext/>
              <w:tabs>
                <w:tab w:val="right" w:pos="9072"/>
              </w:tabs>
              <w:spacing w:before="120" w:after="120" w:line="240" w:lineRule="auto"/>
              <w:jc w:val="left"/>
              <w:rPr>
                <w:sz w:val="18"/>
                <w:szCs w:val="18"/>
                <w:highlight w:val="lightGray"/>
              </w:rPr>
            </w:pPr>
            <w:r w:rsidRPr="00714136">
              <w:rPr>
                <w:i/>
                <w:noProof/>
                <w:sz w:val="18"/>
                <w:szCs w:val="18"/>
                <w:highlight w:val="lightGray"/>
              </w:rPr>
              <w:fldChar w:fldCharType="begin">
                <w:ffData>
                  <w:name w:val=""/>
                  <w:enabled/>
                  <w:calcOnExit w:val="0"/>
                  <w:textInput>
                    <w:default w:val="Biotop-Bezeichnung"/>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Biotop-Bezeichnung</w:t>
            </w:r>
            <w:r w:rsidRPr="00714136">
              <w:rPr>
                <w:i/>
                <w:noProof/>
                <w:sz w:val="18"/>
                <w:szCs w:val="18"/>
                <w:highlight w:val="lightGray"/>
              </w:rPr>
              <w:fldChar w:fldCharType="end"/>
            </w:r>
            <w:r w:rsidR="005B33B9">
              <w:rPr>
                <w:i/>
                <w:noProof/>
                <w:sz w:val="18"/>
                <w:szCs w:val="18"/>
                <w:highlight w:val="lightGray"/>
              </w:rPr>
              <w:t xml:space="preserve"> (des Biotops, das als Zustand nach Eingriff berücksichtigt wurde)</w:t>
            </w:r>
          </w:p>
        </w:tc>
        <w:tc>
          <w:tcPr>
            <w:tcW w:w="1701" w:type="dxa"/>
            <w:tcBorders>
              <w:top w:val="single" w:sz="4" w:space="0" w:color="auto"/>
              <w:left w:val="nil"/>
              <w:right w:val="nil"/>
            </w:tcBorders>
            <w:vAlign w:val="center"/>
          </w:tcPr>
          <w:p w14:paraId="4EA43DB0" w14:textId="4363FEC6" w:rsidR="005B5F71" w:rsidRPr="00714136" w:rsidRDefault="005B33B9" w:rsidP="006E52AE">
            <w:pPr>
              <w:keepNext/>
              <w:tabs>
                <w:tab w:val="right" w:pos="2473"/>
              </w:tabs>
              <w:spacing w:before="120" w:after="120" w:line="240" w:lineRule="auto"/>
              <w:ind w:left="25"/>
              <w:jc w:val="right"/>
              <w:rPr>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top w:val="single" w:sz="4" w:space="0" w:color="auto"/>
              <w:left w:val="nil"/>
              <w:right w:val="single" w:sz="4" w:space="0" w:color="auto"/>
            </w:tcBorders>
          </w:tcPr>
          <w:p w14:paraId="0DDF560B" w14:textId="6D06CBB4" w:rsidR="005B5F71" w:rsidRPr="002612E6" w:rsidRDefault="005B33B9" w:rsidP="005B33B9">
            <w:pPr>
              <w:keepNext/>
              <w:spacing w:before="120" w:after="120" w:line="240" w:lineRule="auto"/>
              <w:jc w:val="center"/>
              <w:rPr>
                <w:b/>
                <w:sz w:val="18"/>
                <w:szCs w:val="18"/>
              </w:rPr>
            </w:pPr>
            <w:r>
              <w:rPr>
                <w:b/>
                <w:sz w:val="18"/>
                <w:szCs w:val="18"/>
              </w:rPr>
              <w:t>m</w:t>
            </w:r>
            <w:r w:rsidRPr="005B33B9">
              <w:rPr>
                <w:b/>
                <w:sz w:val="18"/>
                <w:szCs w:val="18"/>
                <w:vertAlign w:val="superscript"/>
              </w:rPr>
              <w:t>2</w:t>
            </w:r>
          </w:p>
        </w:tc>
      </w:tr>
      <w:tr w:rsidR="00256297" w:rsidRPr="0082422F" w14:paraId="2969419F" w14:textId="77777777" w:rsidTr="00284A06">
        <w:tc>
          <w:tcPr>
            <w:tcW w:w="1696" w:type="dxa"/>
            <w:tcBorders>
              <w:left w:val="single" w:sz="4" w:space="0" w:color="auto"/>
              <w:bottom w:val="single" w:sz="4" w:space="0" w:color="auto"/>
              <w:right w:val="nil"/>
            </w:tcBorders>
            <w:vAlign w:val="center"/>
          </w:tcPr>
          <w:p w14:paraId="38DB16BE" w14:textId="3977CFB2" w:rsidR="00256297" w:rsidRDefault="00256297" w:rsidP="00767CF3">
            <w:pPr>
              <w:spacing w:before="120" w:after="120" w:line="240" w:lineRule="auto"/>
              <w:jc w:val="left"/>
              <w:rPr>
                <w:b/>
                <w:sz w:val="18"/>
                <w:szCs w:val="18"/>
              </w:rPr>
            </w:pPr>
            <w:r>
              <w:rPr>
                <w:b/>
                <w:sz w:val="18"/>
                <w:szCs w:val="18"/>
              </w:rPr>
              <w:t xml:space="preserve">Anlage </w:t>
            </w:r>
            <w:r>
              <w:rPr>
                <w:b/>
                <w:sz w:val="18"/>
                <w:szCs w:val="18"/>
              </w:rPr>
              <w:br/>
              <w:t>Einzelbäume:</w:t>
            </w:r>
          </w:p>
        </w:tc>
        <w:tc>
          <w:tcPr>
            <w:tcW w:w="1134" w:type="dxa"/>
            <w:tcBorders>
              <w:left w:val="nil"/>
              <w:bottom w:val="single" w:sz="4" w:space="0" w:color="auto"/>
              <w:right w:val="nil"/>
            </w:tcBorders>
          </w:tcPr>
          <w:p w14:paraId="480445FF" w14:textId="09277CB5" w:rsidR="00256297" w:rsidRPr="00714136" w:rsidRDefault="00256297" w:rsidP="00256297">
            <w:pPr>
              <w:tabs>
                <w:tab w:val="right" w:pos="9072"/>
              </w:tabs>
              <w:spacing w:before="120" w:after="120" w:line="240" w:lineRule="auto"/>
              <w:rPr>
                <w:i/>
                <w:noProof/>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r w:rsidRPr="00714136">
              <w:rPr>
                <w:i/>
                <w:sz w:val="18"/>
                <w:szCs w:val="18"/>
                <w:highlight w:val="lightGray"/>
              </w:rPr>
              <w:t xml:space="preserve"> </w:t>
            </w:r>
          </w:p>
        </w:tc>
        <w:tc>
          <w:tcPr>
            <w:tcW w:w="3828" w:type="dxa"/>
            <w:tcBorders>
              <w:left w:val="nil"/>
              <w:bottom w:val="single" w:sz="4" w:space="0" w:color="auto"/>
              <w:right w:val="nil"/>
            </w:tcBorders>
          </w:tcPr>
          <w:p w14:paraId="66FE32B5" w14:textId="4AE7D710" w:rsidR="00256297" w:rsidRPr="00714136" w:rsidRDefault="00256297" w:rsidP="00256297">
            <w:pPr>
              <w:tabs>
                <w:tab w:val="right" w:pos="9072"/>
              </w:tabs>
              <w:spacing w:before="120" w:after="120" w:line="240" w:lineRule="auto"/>
              <w:jc w:val="left"/>
              <w:rPr>
                <w:i/>
                <w:noProof/>
                <w:sz w:val="18"/>
                <w:szCs w:val="18"/>
                <w:highlight w:val="lightGray"/>
              </w:rPr>
            </w:pPr>
            <w:r w:rsidRPr="00714136">
              <w:rPr>
                <w:i/>
                <w:noProof/>
                <w:sz w:val="18"/>
                <w:szCs w:val="18"/>
                <w:highlight w:val="lightGray"/>
              </w:rPr>
              <w:fldChar w:fldCharType="begin">
                <w:ffData>
                  <w:name w:val=""/>
                  <w:enabled/>
                  <w:calcOnExit w:val="0"/>
                  <w:textInput>
                    <w:default w:val="Biotop-Bezeichnung"/>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Biotop-Bezeichnung</w:t>
            </w:r>
            <w:r w:rsidRPr="00714136">
              <w:rPr>
                <w:i/>
                <w:noProof/>
                <w:sz w:val="18"/>
                <w:szCs w:val="18"/>
                <w:highlight w:val="lightGray"/>
              </w:rPr>
              <w:fldChar w:fldCharType="end"/>
            </w:r>
            <w:r>
              <w:rPr>
                <w:i/>
                <w:noProof/>
                <w:sz w:val="18"/>
                <w:szCs w:val="18"/>
                <w:highlight w:val="lightGray"/>
              </w:rPr>
              <w:t xml:space="preserve"> (des Biotops, das als Zustand nach Eingriff berücksichtigt wurde)</w:t>
            </w:r>
          </w:p>
        </w:tc>
        <w:tc>
          <w:tcPr>
            <w:tcW w:w="1701" w:type="dxa"/>
            <w:tcBorders>
              <w:left w:val="nil"/>
              <w:bottom w:val="single" w:sz="4" w:space="0" w:color="auto"/>
              <w:right w:val="nil"/>
            </w:tcBorders>
            <w:vAlign w:val="center"/>
          </w:tcPr>
          <w:p w14:paraId="40EC393F" w14:textId="7698EB92" w:rsidR="00256297" w:rsidRDefault="00256297" w:rsidP="006E52AE">
            <w:pPr>
              <w:spacing w:before="120" w:after="120" w:line="240" w:lineRule="auto"/>
              <w:jc w:val="right"/>
              <w:rPr>
                <w:i/>
                <w:noProof/>
                <w:sz w:val="18"/>
                <w:szCs w:val="18"/>
                <w:highlight w:val="lightGray"/>
              </w:rPr>
            </w:pPr>
            <w:r>
              <w:rPr>
                <w:i/>
                <w:noProof/>
                <w:sz w:val="18"/>
                <w:szCs w:val="18"/>
                <w:highlight w:val="lightGray"/>
              </w:rPr>
              <w:fldChar w:fldCharType="begin">
                <w:ffData>
                  <w:name w:val=""/>
                  <w:enabled/>
                  <w:calcOnExit w:val="0"/>
                  <w:textInput>
                    <w:default w:val="Anzahl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Anzahl </w:t>
            </w:r>
            <w:r>
              <w:rPr>
                <w:i/>
                <w:noProof/>
                <w:sz w:val="18"/>
                <w:szCs w:val="18"/>
                <w:highlight w:val="lightGray"/>
              </w:rPr>
              <w:fldChar w:fldCharType="end"/>
            </w:r>
          </w:p>
        </w:tc>
        <w:tc>
          <w:tcPr>
            <w:tcW w:w="708" w:type="dxa"/>
            <w:tcBorders>
              <w:left w:val="nil"/>
              <w:bottom w:val="single" w:sz="4" w:space="0" w:color="auto"/>
              <w:right w:val="single" w:sz="4" w:space="0" w:color="auto"/>
            </w:tcBorders>
          </w:tcPr>
          <w:p w14:paraId="415D0A84" w14:textId="4F06101C" w:rsidR="00256297" w:rsidRDefault="00D07E65" w:rsidP="00BB64AD">
            <w:pPr>
              <w:tabs>
                <w:tab w:val="right" w:pos="2473"/>
              </w:tabs>
              <w:spacing w:before="120" w:after="120" w:line="240" w:lineRule="auto"/>
              <w:ind w:left="25"/>
              <w:jc w:val="center"/>
              <w:rPr>
                <w:b/>
                <w:sz w:val="18"/>
                <w:szCs w:val="18"/>
              </w:rPr>
            </w:pPr>
            <w:r>
              <w:rPr>
                <w:b/>
                <w:sz w:val="18"/>
                <w:szCs w:val="18"/>
              </w:rPr>
              <w:t>Stck</w:t>
            </w:r>
          </w:p>
        </w:tc>
      </w:tr>
      <w:tr w:rsidR="00256297" w:rsidRPr="002612E6" w14:paraId="203B5A84" w14:textId="77777777" w:rsidTr="009B0357">
        <w:tc>
          <w:tcPr>
            <w:tcW w:w="1696" w:type="dxa"/>
            <w:tcBorders>
              <w:top w:val="single" w:sz="4" w:space="0" w:color="auto"/>
              <w:left w:val="single" w:sz="4" w:space="0" w:color="auto"/>
              <w:right w:val="nil"/>
            </w:tcBorders>
          </w:tcPr>
          <w:p w14:paraId="13CB2DEA" w14:textId="75A44010" w:rsidR="00256297" w:rsidRPr="008F79C1" w:rsidRDefault="00256297" w:rsidP="00256297">
            <w:pPr>
              <w:keepNext/>
              <w:tabs>
                <w:tab w:val="right" w:pos="2473"/>
              </w:tabs>
              <w:spacing w:before="120" w:after="120" w:line="240" w:lineRule="auto"/>
              <w:rPr>
                <w:b/>
                <w:sz w:val="18"/>
                <w:szCs w:val="18"/>
              </w:rPr>
            </w:pPr>
            <w:r>
              <w:rPr>
                <w:b/>
                <w:sz w:val="18"/>
                <w:szCs w:val="18"/>
              </w:rPr>
              <w:t>Gestaltung RRB</w:t>
            </w:r>
            <w:r w:rsidRPr="008F79C1">
              <w:rPr>
                <w:b/>
                <w:sz w:val="18"/>
                <w:szCs w:val="18"/>
              </w:rPr>
              <w:t xml:space="preserve">: </w:t>
            </w:r>
          </w:p>
        </w:tc>
        <w:tc>
          <w:tcPr>
            <w:tcW w:w="1134" w:type="dxa"/>
            <w:tcBorders>
              <w:top w:val="single" w:sz="4" w:space="0" w:color="auto"/>
              <w:left w:val="nil"/>
              <w:right w:val="nil"/>
            </w:tcBorders>
          </w:tcPr>
          <w:p w14:paraId="74AD2C77" w14:textId="77777777" w:rsidR="00256297" w:rsidRPr="00714136" w:rsidRDefault="00256297" w:rsidP="00256297">
            <w:pPr>
              <w:keepNext/>
              <w:tabs>
                <w:tab w:val="right" w:pos="9072"/>
              </w:tabs>
              <w:spacing w:before="120" w:after="120" w:line="240" w:lineRule="auto"/>
              <w:rPr>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r w:rsidRPr="00714136">
              <w:rPr>
                <w:i/>
                <w:sz w:val="18"/>
                <w:szCs w:val="18"/>
                <w:highlight w:val="lightGray"/>
              </w:rPr>
              <w:t xml:space="preserve"> </w:t>
            </w:r>
          </w:p>
        </w:tc>
        <w:tc>
          <w:tcPr>
            <w:tcW w:w="3828" w:type="dxa"/>
            <w:tcBorders>
              <w:top w:val="single" w:sz="4" w:space="0" w:color="auto"/>
              <w:left w:val="nil"/>
              <w:right w:val="nil"/>
            </w:tcBorders>
          </w:tcPr>
          <w:p w14:paraId="328FD5DB" w14:textId="77777777" w:rsidR="00256297" w:rsidRPr="00714136" w:rsidRDefault="00256297" w:rsidP="00256297">
            <w:pPr>
              <w:keepNext/>
              <w:tabs>
                <w:tab w:val="right" w:pos="9072"/>
              </w:tabs>
              <w:spacing w:before="120" w:after="120" w:line="240" w:lineRule="auto"/>
              <w:jc w:val="left"/>
              <w:rPr>
                <w:sz w:val="18"/>
                <w:szCs w:val="18"/>
                <w:highlight w:val="lightGray"/>
              </w:rPr>
            </w:pPr>
            <w:r w:rsidRPr="00714136">
              <w:rPr>
                <w:i/>
                <w:noProof/>
                <w:sz w:val="18"/>
                <w:szCs w:val="18"/>
                <w:highlight w:val="lightGray"/>
              </w:rPr>
              <w:fldChar w:fldCharType="begin">
                <w:ffData>
                  <w:name w:val=""/>
                  <w:enabled/>
                  <w:calcOnExit w:val="0"/>
                  <w:textInput>
                    <w:default w:val="Biotop-Bezeichnung"/>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Biotop-Bezeichnung</w:t>
            </w:r>
            <w:r w:rsidRPr="00714136">
              <w:rPr>
                <w:i/>
                <w:noProof/>
                <w:sz w:val="18"/>
                <w:szCs w:val="18"/>
                <w:highlight w:val="lightGray"/>
              </w:rPr>
              <w:fldChar w:fldCharType="end"/>
            </w:r>
            <w:r>
              <w:rPr>
                <w:i/>
                <w:noProof/>
                <w:sz w:val="18"/>
                <w:szCs w:val="18"/>
                <w:highlight w:val="lightGray"/>
              </w:rPr>
              <w:t xml:space="preserve"> (des Biotops, das als Zustand nach Eingriff berücksichtigt wurde)</w:t>
            </w:r>
          </w:p>
        </w:tc>
        <w:tc>
          <w:tcPr>
            <w:tcW w:w="1701" w:type="dxa"/>
            <w:tcBorders>
              <w:top w:val="single" w:sz="4" w:space="0" w:color="auto"/>
              <w:left w:val="nil"/>
              <w:right w:val="nil"/>
            </w:tcBorders>
            <w:vAlign w:val="center"/>
          </w:tcPr>
          <w:p w14:paraId="530BF984" w14:textId="77777777" w:rsidR="00256297" w:rsidRPr="00714136" w:rsidRDefault="00256297" w:rsidP="006E52AE">
            <w:pPr>
              <w:keepNext/>
              <w:tabs>
                <w:tab w:val="right" w:pos="2473"/>
              </w:tabs>
              <w:spacing w:before="120" w:after="120" w:line="240" w:lineRule="auto"/>
              <w:ind w:left="25"/>
              <w:jc w:val="right"/>
              <w:rPr>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top w:val="single" w:sz="4" w:space="0" w:color="auto"/>
              <w:left w:val="nil"/>
              <w:right w:val="single" w:sz="4" w:space="0" w:color="auto"/>
            </w:tcBorders>
          </w:tcPr>
          <w:p w14:paraId="0D701752" w14:textId="77777777" w:rsidR="00256297" w:rsidRPr="002612E6" w:rsidRDefault="00256297" w:rsidP="00256297">
            <w:pPr>
              <w:keepNext/>
              <w:spacing w:before="120" w:after="120" w:line="240" w:lineRule="auto"/>
              <w:jc w:val="center"/>
              <w:rPr>
                <w:b/>
                <w:sz w:val="18"/>
                <w:szCs w:val="18"/>
              </w:rPr>
            </w:pPr>
            <w:r>
              <w:rPr>
                <w:b/>
                <w:sz w:val="18"/>
                <w:szCs w:val="18"/>
              </w:rPr>
              <w:t>m</w:t>
            </w:r>
            <w:r w:rsidRPr="005B33B9">
              <w:rPr>
                <w:b/>
                <w:sz w:val="18"/>
                <w:szCs w:val="18"/>
                <w:vertAlign w:val="superscript"/>
              </w:rPr>
              <w:t>2</w:t>
            </w:r>
          </w:p>
        </w:tc>
      </w:tr>
      <w:tr w:rsidR="00256297" w:rsidRPr="002612E6" w14:paraId="255B403A" w14:textId="77777777" w:rsidTr="009B0357">
        <w:tc>
          <w:tcPr>
            <w:tcW w:w="1696" w:type="dxa"/>
            <w:tcBorders>
              <w:top w:val="single" w:sz="4" w:space="0" w:color="auto"/>
              <w:left w:val="single" w:sz="4" w:space="0" w:color="auto"/>
              <w:right w:val="nil"/>
            </w:tcBorders>
          </w:tcPr>
          <w:p w14:paraId="6BB3BAB2" w14:textId="52587D65" w:rsidR="00256297" w:rsidRPr="00210719" w:rsidRDefault="00256297" w:rsidP="00256297">
            <w:pPr>
              <w:keepNext/>
              <w:tabs>
                <w:tab w:val="right" w:pos="2473"/>
              </w:tabs>
              <w:spacing w:before="120" w:after="120" w:line="240" w:lineRule="auto"/>
              <w:jc w:val="left"/>
              <w:rPr>
                <w:i/>
                <w:sz w:val="18"/>
                <w:szCs w:val="18"/>
              </w:rPr>
            </w:pPr>
            <w:r w:rsidRPr="00210719">
              <w:rPr>
                <w:i/>
                <w:sz w:val="18"/>
                <w:szCs w:val="18"/>
              </w:rPr>
              <w:t>bei Bedarf weitere Maßnahmen</w:t>
            </w:r>
          </w:p>
        </w:tc>
        <w:tc>
          <w:tcPr>
            <w:tcW w:w="1134" w:type="dxa"/>
            <w:tcBorders>
              <w:top w:val="single" w:sz="4" w:space="0" w:color="auto"/>
              <w:left w:val="nil"/>
              <w:right w:val="nil"/>
            </w:tcBorders>
          </w:tcPr>
          <w:p w14:paraId="690E2D42" w14:textId="14E94A7E" w:rsidR="00256297" w:rsidRPr="00714136" w:rsidRDefault="00256297" w:rsidP="00256297">
            <w:pPr>
              <w:keepNext/>
              <w:tabs>
                <w:tab w:val="right" w:pos="9072"/>
              </w:tabs>
              <w:spacing w:before="120" w:after="120" w:line="240" w:lineRule="auto"/>
              <w:rPr>
                <w:i/>
                <w:noProof/>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r w:rsidRPr="00714136">
              <w:rPr>
                <w:i/>
                <w:sz w:val="18"/>
                <w:szCs w:val="18"/>
                <w:highlight w:val="lightGray"/>
              </w:rPr>
              <w:t xml:space="preserve"> </w:t>
            </w:r>
          </w:p>
        </w:tc>
        <w:tc>
          <w:tcPr>
            <w:tcW w:w="3828" w:type="dxa"/>
            <w:tcBorders>
              <w:top w:val="single" w:sz="4" w:space="0" w:color="auto"/>
              <w:left w:val="nil"/>
              <w:right w:val="nil"/>
            </w:tcBorders>
          </w:tcPr>
          <w:p w14:paraId="5FEB1AB6" w14:textId="54DB784C" w:rsidR="00256297" w:rsidRPr="00714136" w:rsidRDefault="00256297" w:rsidP="00256297">
            <w:pPr>
              <w:keepNext/>
              <w:tabs>
                <w:tab w:val="right" w:pos="9072"/>
              </w:tabs>
              <w:spacing w:before="120" w:after="120" w:line="240" w:lineRule="auto"/>
              <w:jc w:val="left"/>
              <w:rPr>
                <w:i/>
                <w:noProof/>
                <w:sz w:val="18"/>
                <w:szCs w:val="18"/>
                <w:highlight w:val="lightGray"/>
              </w:rPr>
            </w:pPr>
            <w:r w:rsidRPr="00714136">
              <w:rPr>
                <w:i/>
                <w:noProof/>
                <w:sz w:val="18"/>
                <w:szCs w:val="18"/>
                <w:highlight w:val="lightGray"/>
              </w:rPr>
              <w:fldChar w:fldCharType="begin">
                <w:ffData>
                  <w:name w:val=""/>
                  <w:enabled/>
                  <w:calcOnExit w:val="0"/>
                  <w:textInput>
                    <w:default w:val="Biotop-Bezeichnung"/>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Biotop-Bezeichnung</w:t>
            </w:r>
            <w:r w:rsidRPr="00714136">
              <w:rPr>
                <w:i/>
                <w:noProof/>
                <w:sz w:val="18"/>
                <w:szCs w:val="18"/>
                <w:highlight w:val="lightGray"/>
              </w:rPr>
              <w:fldChar w:fldCharType="end"/>
            </w:r>
            <w:r>
              <w:rPr>
                <w:i/>
                <w:noProof/>
                <w:sz w:val="18"/>
                <w:szCs w:val="18"/>
                <w:highlight w:val="lightGray"/>
              </w:rPr>
              <w:t xml:space="preserve"> (des Biotops, das als Zustand nach Eingriff berücksichtigt wurde)</w:t>
            </w:r>
          </w:p>
        </w:tc>
        <w:tc>
          <w:tcPr>
            <w:tcW w:w="1701" w:type="dxa"/>
            <w:tcBorders>
              <w:top w:val="single" w:sz="4" w:space="0" w:color="auto"/>
              <w:left w:val="nil"/>
              <w:right w:val="nil"/>
            </w:tcBorders>
            <w:vAlign w:val="center"/>
          </w:tcPr>
          <w:p w14:paraId="596C9ADF" w14:textId="02A2E21E" w:rsidR="00256297" w:rsidRDefault="00256297" w:rsidP="006E52AE">
            <w:pPr>
              <w:keepNext/>
              <w:tabs>
                <w:tab w:val="right" w:pos="2473"/>
              </w:tabs>
              <w:spacing w:before="120" w:after="120" w:line="240" w:lineRule="auto"/>
              <w:ind w:left="25"/>
              <w:jc w:val="right"/>
              <w:rPr>
                <w:i/>
                <w:noProof/>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top w:val="single" w:sz="4" w:space="0" w:color="auto"/>
              <w:left w:val="nil"/>
              <w:right w:val="single" w:sz="4" w:space="0" w:color="auto"/>
            </w:tcBorders>
          </w:tcPr>
          <w:p w14:paraId="367E4649" w14:textId="3DC93898" w:rsidR="00256297" w:rsidRDefault="00256297" w:rsidP="00256297">
            <w:pPr>
              <w:keepNext/>
              <w:spacing w:before="120" w:after="120" w:line="240" w:lineRule="auto"/>
              <w:jc w:val="center"/>
              <w:rPr>
                <w:b/>
                <w:sz w:val="18"/>
                <w:szCs w:val="18"/>
              </w:rPr>
            </w:pPr>
            <w:r>
              <w:rPr>
                <w:b/>
                <w:sz w:val="18"/>
                <w:szCs w:val="18"/>
              </w:rPr>
              <w:t>m</w:t>
            </w:r>
            <w:r w:rsidRPr="005B33B9">
              <w:rPr>
                <w:b/>
                <w:sz w:val="18"/>
                <w:szCs w:val="18"/>
                <w:vertAlign w:val="superscript"/>
              </w:rPr>
              <w:t>2</w:t>
            </w:r>
          </w:p>
        </w:tc>
      </w:tr>
      <w:tr w:rsidR="00256297" w:rsidRPr="00A9214B" w14:paraId="3DE1F84A" w14:textId="77777777" w:rsidTr="005B5F71">
        <w:trPr>
          <w:trHeight w:val="422"/>
        </w:trPr>
        <w:tc>
          <w:tcPr>
            <w:tcW w:w="9067" w:type="dxa"/>
            <w:gridSpan w:val="5"/>
            <w:tcBorders>
              <w:top w:val="single" w:sz="4" w:space="0" w:color="auto"/>
              <w:bottom w:val="nil"/>
            </w:tcBorders>
          </w:tcPr>
          <w:p w14:paraId="03611151" w14:textId="5247D633" w:rsidR="00256297" w:rsidRPr="0085011D" w:rsidRDefault="00256297" w:rsidP="00256297">
            <w:pPr>
              <w:tabs>
                <w:tab w:val="right" w:pos="9072"/>
              </w:tabs>
              <w:spacing w:before="120" w:after="120"/>
              <w:rPr>
                <w:b/>
                <w:sz w:val="18"/>
                <w:szCs w:val="18"/>
              </w:rPr>
            </w:pPr>
            <w:r w:rsidRPr="0085011D">
              <w:rPr>
                <w:b/>
                <w:sz w:val="18"/>
                <w:szCs w:val="18"/>
              </w:rPr>
              <w:t>Hinweise zur Pflege und Unterhaltung des Straßenbegleitgrüns</w:t>
            </w:r>
          </w:p>
        </w:tc>
      </w:tr>
      <w:tr w:rsidR="00256297" w:rsidRPr="003C1B69" w14:paraId="2A69092B" w14:textId="77777777" w:rsidTr="005B5F71">
        <w:tc>
          <w:tcPr>
            <w:tcW w:w="9067" w:type="dxa"/>
            <w:gridSpan w:val="5"/>
            <w:tcBorders>
              <w:top w:val="nil"/>
              <w:bottom w:val="single" w:sz="4" w:space="0" w:color="auto"/>
            </w:tcBorders>
          </w:tcPr>
          <w:p w14:paraId="2AD437AF" w14:textId="166D8DC7" w:rsidR="00256297" w:rsidRPr="005B33B9" w:rsidRDefault="00256297" w:rsidP="00256297">
            <w:pPr>
              <w:spacing w:before="120" w:after="120" w:line="240" w:lineRule="auto"/>
              <w:jc w:val="left"/>
              <w:rPr>
                <w:i/>
                <w:noProof/>
                <w:sz w:val="18"/>
                <w:szCs w:val="18"/>
                <w:highlight w:val="lightGray"/>
              </w:rPr>
            </w:pPr>
            <w:r>
              <w:rPr>
                <w:i/>
                <w:noProof/>
                <w:sz w:val="18"/>
                <w:szCs w:val="18"/>
                <w:highlight w:val="lightGray"/>
              </w:rPr>
              <w:fldChar w:fldCharType="begin">
                <w:ffData>
                  <w:name w:val=""/>
                  <w:enabled/>
                  <w:calcOnExit w:val="0"/>
                  <w:textInput>
                    <w:default w:val="Beschreibung von Art und Turnus der Pflegemaßnahmen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Beschreibung von Art und Turnus der Pflegemaßnahmen </w:t>
            </w:r>
            <w:r>
              <w:rPr>
                <w:i/>
                <w:noProof/>
                <w:sz w:val="18"/>
                <w:szCs w:val="18"/>
                <w:highlight w:val="lightGray"/>
              </w:rPr>
              <w:fldChar w:fldCharType="end"/>
            </w:r>
            <w:r w:rsidR="00704F42">
              <w:rPr>
                <w:rStyle w:val="Funotenzeichen"/>
                <w:i/>
                <w:noProof/>
                <w:szCs w:val="18"/>
                <w:highlight w:val="lightGray"/>
              </w:rPr>
              <w:footnoteReference w:id="89"/>
            </w:r>
          </w:p>
        </w:tc>
      </w:tr>
    </w:tbl>
    <w:p w14:paraId="72785B5C" w14:textId="3B6EA4F0" w:rsidR="00224DB5" w:rsidRDefault="00224DB5" w:rsidP="00224DB5">
      <w:pPr>
        <w:pStyle w:val="Textkrper"/>
      </w:pPr>
    </w:p>
    <w:p w14:paraId="57B7AF50" w14:textId="220D3375" w:rsidR="00210719" w:rsidRDefault="00210719">
      <w:pPr>
        <w:spacing w:after="0" w:line="240" w:lineRule="auto"/>
        <w:jc w:val="left"/>
      </w:pPr>
      <w:r>
        <w:br w:type="page"/>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1134"/>
        <w:gridCol w:w="3828"/>
        <w:gridCol w:w="1701"/>
        <w:gridCol w:w="708"/>
      </w:tblGrid>
      <w:tr w:rsidR="0083021D" w:rsidRPr="003C1B69" w14:paraId="539CD6E7" w14:textId="77777777" w:rsidTr="00CD4ACB">
        <w:trPr>
          <w:tblHeader/>
        </w:trPr>
        <w:tc>
          <w:tcPr>
            <w:tcW w:w="9067" w:type="dxa"/>
            <w:gridSpan w:val="5"/>
            <w:tcBorders>
              <w:bottom w:val="single" w:sz="4" w:space="0" w:color="auto"/>
            </w:tcBorders>
            <w:shd w:val="clear" w:color="auto" w:fill="D9D9D9"/>
          </w:tcPr>
          <w:p w14:paraId="43BA0D4B" w14:textId="6368BC1D" w:rsidR="0083021D" w:rsidRPr="003C1B69" w:rsidRDefault="0083021D" w:rsidP="0083021D">
            <w:pPr>
              <w:keepNext/>
              <w:spacing w:before="120" w:after="120" w:line="240" w:lineRule="auto"/>
              <w:jc w:val="left"/>
              <w:rPr>
                <w:b/>
              </w:rPr>
            </w:pPr>
            <w:r w:rsidRPr="003C1B69">
              <w:br w:type="page"/>
            </w:r>
            <w:r w:rsidRPr="00B76C12">
              <w:rPr>
                <w:b/>
              </w:rPr>
              <w:t>Dokumentation der Wiederherstellungsmaßnahmen</w:t>
            </w:r>
          </w:p>
        </w:tc>
      </w:tr>
      <w:tr w:rsidR="00210719" w:rsidRPr="003C1B69" w14:paraId="4FDA32BB" w14:textId="77777777" w:rsidTr="00284A06">
        <w:trPr>
          <w:trHeight w:val="415"/>
          <w:tblHeader/>
        </w:trPr>
        <w:tc>
          <w:tcPr>
            <w:tcW w:w="2830" w:type="dxa"/>
            <w:gridSpan w:val="2"/>
            <w:tcBorders>
              <w:bottom w:val="nil"/>
            </w:tcBorders>
            <w:shd w:val="clear" w:color="auto" w:fill="D9D9D9"/>
          </w:tcPr>
          <w:p w14:paraId="6EF9503E" w14:textId="77777777" w:rsidR="00210719" w:rsidRPr="003C1B69" w:rsidRDefault="00210719" w:rsidP="00284A06">
            <w:pPr>
              <w:spacing w:before="120" w:after="120" w:line="240" w:lineRule="auto"/>
              <w:rPr>
                <w:sz w:val="20"/>
                <w:szCs w:val="20"/>
              </w:rPr>
            </w:pPr>
            <w:r w:rsidRPr="0085011D">
              <w:rPr>
                <w:b/>
                <w:sz w:val="18"/>
                <w:szCs w:val="16"/>
              </w:rPr>
              <w:t>Projekttext</w:t>
            </w:r>
          </w:p>
        </w:tc>
        <w:tc>
          <w:tcPr>
            <w:tcW w:w="3828" w:type="dxa"/>
            <w:tcBorders>
              <w:bottom w:val="nil"/>
            </w:tcBorders>
            <w:shd w:val="clear" w:color="auto" w:fill="D9D9D9"/>
          </w:tcPr>
          <w:p w14:paraId="6D885554" w14:textId="77777777" w:rsidR="00210719" w:rsidRPr="001B2E47" w:rsidRDefault="00210719" w:rsidP="00284A06">
            <w:pPr>
              <w:spacing w:before="120" w:after="120" w:line="240" w:lineRule="auto"/>
              <w:rPr>
                <w:b/>
                <w:sz w:val="16"/>
                <w:szCs w:val="16"/>
              </w:rPr>
            </w:pPr>
            <w:r w:rsidRPr="0085011D">
              <w:rPr>
                <w:b/>
                <w:sz w:val="18"/>
                <w:szCs w:val="16"/>
              </w:rPr>
              <w:t>Projektträger</w:t>
            </w:r>
          </w:p>
        </w:tc>
        <w:tc>
          <w:tcPr>
            <w:tcW w:w="2409" w:type="dxa"/>
            <w:gridSpan w:val="2"/>
            <w:tcBorders>
              <w:bottom w:val="nil"/>
            </w:tcBorders>
            <w:shd w:val="clear" w:color="auto" w:fill="D9D9D9"/>
          </w:tcPr>
          <w:p w14:paraId="223E6CA1" w14:textId="77777777" w:rsidR="00210719" w:rsidRPr="0083021D" w:rsidRDefault="00210719" w:rsidP="00284A06">
            <w:pPr>
              <w:spacing w:before="120" w:after="120" w:line="240" w:lineRule="auto"/>
              <w:rPr>
                <w:b/>
                <w:sz w:val="18"/>
                <w:szCs w:val="32"/>
              </w:rPr>
            </w:pPr>
            <w:r>
              <w:rPr>
                <w:b/>
                <w:sz w:val="18"/>
                <w:szCs w:val="32"/>
              </w:rPr>
              <w:t>SAP-Nr.</w:t>
            </w:r>
          </w:p>
        </w:tc>
      </w:tr>
      <w:tr w:rsidR="00210719" w:rsidRPr="00453EA9" w14:paraId="79435D0E" w14:textId="77777777" w:rsidTr="00284A06">
        <w:trPr>
          <w:trHeight w:val="414"/>
          <w:tblHeader/>
        </w:trPr>
        <w:tc>
          <w:tcPr>
            <w:tcW w:w="2830" w:type="dxa"/>
            <w:gridSpan w:val="2"/>
            <w:tcBorders>
              <w:top w:val="nil"/>
              <w:bottom w:val="single" w:sz="4" w:space="0" w:color="auto"/>
            </w:tcBorders>
            <w:shd w:val="clear" w:color="auto" w:fill="D9D9D9"/>
          </w:tcPr>
          <w:p w14:paraId="00D90C66" w14:textId="77777777" w:rsidR="00210719" w:rsidRDefault="00210719" w:rsidP="00284A06">
            <w:pPr>
              <w:spacing w:before="120" w:after="120" w:line="240" w:lineRule="auto"/>
              <w:rPr>
                <w:i/>
                <w:sz w:val="16"/>
                <w:szCs w:val="18"/>
              </w:rPr>
            </w:pPr>
            <w:r>
              <w:rPr>
                <w:i/>
                <w:sz w:val="16"/>
                <w:szCs w:val="18"/>
              </w:rPr>
              <w:fldChar w:fldCharType="begin">
                <w:ffData>
                  <w:name w:val=""/>
                  <w:enabled/>
                  <w:calcOnExit w:val="0"/>
                  <w:textInput>
                    <w:default w:val="Vorhaben-/Projektbezeichnung"/>
                  </w:textInput>
                </w:ffData>
              </w:fldChar>
            </w:r>
            <w:r>
              <w:rPr>
                <w:i/>
                <w:sz w:val="16"/>
                <w:szCs w:val="18"/>
              </w:rPr>
              <w:instrText xml:space="preserve"> FORMTEXT </w:instrText>
            </w:r>
            <w:r>
              <w:rPr>
                <w:i/>
                <w:sz w:val="16"/>
                <w:szCs w:val="18"/>
              </w:rPr>
            </w:r>
            <w:r>
              <w:rPr>
                <w:i/>
                <w:sz w:val="16"/>
                <w:szCs w:val="18"/>
              </w:rPr>
              <w:fldChar w:fldCharType="separate"/>
            </w:r>
            <w:r>
              <w:rPr>
                <w:i/>
                <w:noProof/>
                <w:sz w:val="16"/>
                <w:szCs w:val="18"/>
              </w:rPr>
              <w:t>Vorhaben-/Projektbezeichnung</w:t>
            </w:r>
            <w:r>
              <w:rPr>
                <w:i/>
                <w:sz w:val="16"/>
                <w:szCs w:val="18"/>
              </w:rPr>
              <w:fldChar w:fldCharType="end"/>
            </w:r>
          </w:p>
          <w:p w14:paraId="21BD5E14" w14:textId="77777777" w:rsidR="00210719" w:rsidRPr="00F73FEE" w:rsidRDefault="00210719" w:rsidP="00284A06">
            <w:pPr>
              <w:spacing w:before="120" w:after="120" w:line="240" w:lineRule="auto"/>
              <w:rPr>
                <w:i/>
                <w:sz w:val="16"/>
                <w:szCs w:val="18"/>
              </w:rPr>
            </w:pPr>
            <w:r>
              <w:rPr>
                <w:i/>
                <w:sz w:val="16"/>
                <w:szCs w:val="18"/>
              </w:rPr>
              <w:fldChar w:fldCharType="begin">
                <w:ffData>
                  <w:name w:val=""/>
                  <w:enabled/>
                  <w:calcOnExit w:val="0"/>
                  <w:textInput>
                    <w:default w:val="Bau-km"/>
                  </w:textInput>
                </w:ffData>
              </w:fldChar>
            </w:r>
            <w:r>
              <w:rPr>
                <w:i/>
                <w:sz w:val="16"/>
                <w:szCs w:val="18"/>
              </w:rPr>
              <w:instrText xml:space="preserve"> FORMTEXT </w:instrText>
            </w:r>
            <w:r>
              <w:rPr>
                <w:i/>
                <w:sz w:val="16"/>
                <w:szCs w:val="18"/>
              </w:rPr>
            </w:r>
            <w:r>
              <w:rPr>
                <w:i/>
                <w:sz w:val="16"/>
                <w:szCs w:val="18"/>
              </w:rPr>
              <w:fldChar w:fldCharType="separate"/>
            </w:r>
            <w:r>
              <w:rPr>
                <w:i/>
                <w:sz w:val="16"/>
                <w:szCs w:val="18"/>
              </w:rPr>
              <w:t>Bau-km</w:t>
            </w:r>
            <w:r>
              <w:rPr>
                <w:i/>
                <w:sz w:val="16"/>
                <w:szCs w:val="18"/>
              </w:rPr>
              <w:fldChar w:fldCharType="end"/>
            </w:r>
          </w:p>
        </w:tc>
        <w:tc>
          <w:tcPr>
            <w:tcW w:w="3828" w:type="dxa"/>
            <w:tcBorders>
              <w:top w:val="nil"/>
              <w:bottom w:val="single" w:sz="4" w:space="0" w:color="auto"/>
            </w:tcBorders>
            <w:shd w:val="clear" w:color="auto" w:fill="D9D9D9"/>
          </w:tcPr>
          <w:p w14:paraId="78CEE182" w14:textId="77777777" w:rsidR="00210719" w:rsidRDefault="00210719" w:rsidP="00284A06">
            <w:pPr>
              <w:spacing w:before="120" w:after="120" w:line="240" w:lineRule="auto"/>
              <w:rPr>
                <w:i/>
                <w:sz w:val="16"/>
                <w:szCs w:val="18"/>
              </w:rPr>
            </w:pPr>
            <w:r>
              <w:rPr>
                <w:i/>
                <w:sz w:val="16"/>
                <w:szCs w:val="18"/>
              </w:rPr>
              <w:fldChar w:fldCharType="begin">
                <w:ffData>
                  <w:name w:val=""/>
                  <w:enabled/>
                  <w:calcOnExit w:val="0"/>
                  <w:textInput>
                    <w:default w:val="Vorhabenträger"/>
                  </w:textInput>
                </w:ffData>
              </w:fldChar>
            </w:r>
            <w:r>
              <w:rPr>
                <w:i/>
                <w:sz w:val="16"/>
                <w:szCs w:val="18"/>
              </w:rPr>
              <w:instrText xml:space="preserve"> FORMTEXT </w:instrText>
            </w:r>
            <w:r>
              <w:rPr>
                <w:i/>
                <w:sz w:val="16"/>
                <w:szCs w:val="18"/>
              </w:rPr>
            </w:r>
            <w:r>
              <w:rPr>
                <w:i/>
                <w:sz w:val="16"/>
                <w:szCs w:val="18"/>
              </w:rPr>
              <w:fldChar w:fldCharType="separate"/>
            </w:r>
            <w:r>
              <w:rPr>
                <w:i/>
                <w:noProof/>
                <w:sz w:val="16"/>
                <w:szCs w:val="18"/>
              </w:rPr>
              <w:t>Vorhabenträger</w:t>
            </w:r>
            <w:r>
              <w:rPr>
                <w:i/>
                <w:sz w:val="16"/>
                <w:szCs w:val="18"/>
              </w:rPr>
              <w:fldChar w:fldCharType="end"/>
            </w:r>
          </w:p>
          <w:p w14:paraId="33AE1F11" w14:textId="77777777" w:rsidR="00210719" w:rsidRPr="00F73FEE" w:rsidRDefault="00210719" w:rsidP="00284A06">
            <w:pPr>
              <w:spacing w:before="120" w:after="120" w:line="240" w:lineRule="auto"/>
              <w:rPr>
                <w:i/>
                <w:sz w:val="16"/>
                <w:szCs w:val="18"/>
              </w:rPr>
            </w:pPr>
            <w:r>
              <w:rPr>
                <w:i/>
                <w:sz w:val="16"/>
                <w:szCs w:val="18"/>
              </w:rPr>
              <w:fldChar w:fldCharType="begin">
                <w:ffData>
                  <w:name w:val=""/>
                  <w:enabled/>
                  <w:calcOnExit w:val="0"/>
                  <w:textInput>
                    <w:default w:val="Behördenkennzeichen"/>
                  </w:textInput>
                </w:ffData>
              </w:fldChar>
            </w:r>
            <w:r>
              <w:rPr>
                <w:i/>
                <w:sz w:val="16"/>
                <w:szCs w:val="18"/>
              </w:rPr>
              <w:instrText xml:space="preserve"> FORMTEXT </w:instrText>
            </w:r>
            <w:r>
              <w:rPr>
                <w:i/>
                <w:sz w:val="16"/>
                <w:szCs w:val="18"/>
              </w:rPr>
            </w:r>
            <w:r>
              <w:rPr>
                <w:i/>
                <w:sz w:val="16"/>
                <w:szCs w:val="18"/>
              </w:rPr>
              <w:fldChar w:fldCharType="separate"/>
            </w:r>
            <w:r>
              <w:rPr>
                <w:i/>
                <w:noProof/>
                <w:sz w:val="16"/>
                <w:szCs w:val="18"/>
              </w:rPr>
              <w:t>Behördenkennzeichen</w:t>
            </w:r>
            <w:r>
              <w:rPr>
                <w:i/>
                <w:sz w:val="16"/>
                <w:szCs w:val="18"/>
              </w:rPr>
              <w:fldChar w:fldCharType="end"/>
            </w:r>
          </w:p>
        </w:tc>
        <w:tc>
          <w:tcPr>
            <w:tcW w:w="2409" w:type="dxa"/>
            <w:gridSpan w:val="2"/>
            <w:tcBorders>
              <w:top w:val="nil"/>
            </w:tcBorders>
            <w:shd w:val="clear" w:color="auto" w:fill="D9D9D9"/>
          </w:tcPr>
          <w:p w14:paraId="39EAA186" w14:textId="77777777" w:rsidR="00210719" w:rsidRPr="00714136" w:rsidRDefault="00210719" w:rsidP="00284A06">
            <w:pPr>
              <w:spacing w:before="120" w:after="120" w:line="240" w:lineRule="auto"/>
              <w:rPr>
                <w:rFonts w:cs="Arial"/>
                <w:i/>
                <w:sz w:val="18"/>
                <w:szCs w:val="18"/>
                <w:highlight w:val="lightGray"/>
              </w:rPr>
            </w:pPr>
          </w:p>
        </w:tc>
      </w:tr>
      <w:tr w:rsidR="0083021D" w:rsidRPr="003C1B69" w14:paraId="3C2067B9" w14:textId="77777777" w:rsidTr="00CD4ACB">
        <w:trPr>
          <w:trHeight w:val="204"/>
        </w:trPr>
        <w:tc>
          <w:tcPr>
            <w:tcW w:w="9067" w:type="dxa"/>
            <w:gridSpan w:val="5"/>
            <w:tcBorders>
              <w:bottom w:val="nil"/>
            </w:tcBorders>
          </w:tcPr>
          <w:p w14:paraId="2A0FD30D" w14:textId="4F1817F4" w:rsidR="0083021D" w:rsidRPr="003C1B69" w:rsidRDefault="0083021D" w:rsidP="00CD4ACB">
            <w:pPr>
              <w:tabs>
                <w:tab w:val="right" w:pos="9072"/>
              </w:tabs>
              <w:spacing w:before="120" w:after="120" w:line="240" w:lineRule="auto"/>
              <w:rPr>
                <w:sz w:val="18"/>
                <w:szCs w:val="18"/>
              </w:rPr>
            </w:pPr>
            <w:r>
              <w:rPr>
                <w:b/>
                <w:sz w:val="18"/>
                <w:szCs w:val="18"/>
              </w:rPr>
              <w:t>Wiederherstellung von baubedingt in Anspruch genommenen Flächen</w:t>
            </w:r>
          </w:p>
        </w:tc>
      </w:tr>
      <w:tr w:rsidR="0083021D" w:rsidRPr="003C1B69" w14:paraId="799B3E35" w14:textId="77777777" w:rsidTr="00CD4ACB">
        <w:trPr>
          <w:trHeight w:val="204"/>
        </w:trPr>
        <w:tc>
          <w:tcPr>
            <w:tcW w:w="9067" w:type="dxa"/>
            <w:gridSpan w:val="5"/>
            <w:tcBorders>
              <w:top w:val="nil"/>
            </w:tcBorders>
          </w:tcPr>
          <w:p w14:paraId="4238016B" w14:textId="34D64D19" w:rsidR="0083021D" w:rsidRPr="005B33B9" w:rsidRDefault="0083021D" w:rsidP="00CD4ACB">
            <w:pPr>
              <w:tabs>
                <w:tab w:val="left" w:leader="dot" w:pos="8508"/>
                <w:tab w:val="right" w:pos="9072"/>
              </w:tabs>
              <w:spacing w:before="120" w:after="120" w:line="240" w:lineRule="auto"/>
              <w:rPr>
                <w:i/>
                <w:noProof/>
                <w:sz w:val="18"/>
                <w:szCs w:val="18"/>
              </w:rPr>
            </w:pPr>
            <w:r>
              <w:rPr>
                <w:i/>
                <w:noProof/>
                <w:sz w:val="18"/>
                <w:szCs w:val="18"/>
                <w:highlight w:val="lightGray"/>
              </w:rPr>
              <w:fldChar w:fldCharType="begin">
                <w:ffData>
                  <w:name w:val=""/>
                  <w:enabled/>
                  <w:calcOnExit w:val="0"/>
                  <w:textInput>
                    <w:default w:val="kurze Beschreib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kurze Beschreibung</w:t>
            </w:r>
            <w:r>
              <w:rPr>
                <w:i/>
                <w:noProof/>
                <w:sz w:val="18"/>
                <w:szCs w:val="18"/>
                <w:highlight w:val="lightGray"/>
              </w:rPr>
              <w:fldChar w:fldCharType="end"/>
            </w:r>
            <w:r w:rsidR="00F0000C">
              <w:rPr>
                <w:i/>
                <w:noProof/>
                <w:sz w:val="18"/>
                <w:szCs w:val="18"/>
              </w:rPr>
              <w:t>: z.B. Ansaat</w:t>
            </w:r>
          </w:p>
        </w:tc>
      </w:tr>
      <w:tr w:rsidR="0083021D" w:rsidRPr="003C1B69" w14:paraId="680CAB1B" w14:textId="77777777" w:rsidTr="00CD4ACB">
        <w:trPr>
          <w:trHeight w:val="204"/>
        </w:trPr>
        <w:tc>
          <w:tcPr>
            <w:tcW w:w="9067" w:type="dxa"/>
            <w:gridSpan w:val="5"/>
            <w:tcBorders>
              <w:bottom w:val="nil"/>
            </w:tcBorders>
          </w:tcPr>
          <w:p w14:paraId="53AE7D60" w14:textId="77777777" w:rsidR="0083021D" w:rsidRPr="003C1B69" w:rsidRDefault="0083021D" w:rsidP="00CD4ACB">
            <w:pPr>
              <w:tabs>
                <w:tab w:val="right" w:pos="9072"/>
              </w:tabs>
              <w:spacing w:before="120" w:after="120" w:line="240" w:lineRule="auto"/>
              <w:rPr>
                <w:sz w:val="18"/>
                <w:szCs w:val="18"/>
              </w:rPr>
            </w:pPr>
            <w:r w:rsidRPr="003C1B69">
              <w:rPr>
                <w:b/>
                <w:sz w:val="18"/>
                <w:szCs w:val="18"/>
              </w:rPr>
              <w:t>Lage der Maßnahme</w:t>
            </w:r>
          </w:p>
        </w:tc>
      </w:tr>
      <w:tr w:rsidR="0083021D" w:rsidRPr="003C1B69" w14:paraId="18718CB0" w14:textId="77777777" w:rsidTr="00CD4ACB">
        <w:trPr>
          <w:trHeight w:val="204"/>
        </w:trPr>
        <w:tc>
          <w:tcPr>
            <w:tcW w:w="9067" w:type="dxa"/>
            <w:gridSpan w:val="5"/>
            <w:tcBorders>
              <w:top w:val="nil"/>
            </w:tcBorders>
          </w:tcPr>
          <w:p w14:paraId="490D25D7" w14:textId="6C1F6D18" w:rsidR="0083021D" w:rsidRPr="005B33B9" w:rsidRDefault="0083021D" w:rsidP="00CD4ACB">
            <w:pPr>
              <w:tabs>
                <w:tab w:val="left" w:leader="dot" w:pos="8508"/>
                <w:tab w:val="right" w:pos="9072"/>
              </w:tabs>
              <w:spacing w:before="120" w:after="120" w:line="240" w:lineRule="auto"/>
              <w:rPr>
                <w:i/>
                <w:noProof/>
                <w:sz w:val="18"/>
                <w:szCs w:val="18"/>
              </w:rPr>
            </w:pPr>
            <w:r>
              <w:rPr>
                <w:i/>
                <w:noProof/>
                <w:sz w:val="18"/>
                <w:szCs w:val="18"/>
                <w:highlight w:val="lightGray"/>
              </w:rPr>
              <w:fldChar w:fldCharType="begin">
                <w:ffData>
                  <w:name w:val=""/>
                  <w:enabled/>
                  <w:calcOnExit w:val="0"/>
                  <w:textInput>
                    <w:default w:val="kurze Beschreibung: Ortsangabe, Lage der Baustreifen oder BE-Flächen"/>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kurze Beschreibung: Ortsangabe, Lage der Baustreifen oder BE-Flächen</w:t>
            </w:r>
            <w:r>
              <w:rPr>
                <w:i/>
                <w:noProof/>
                <w:sz w:val="18"/>
                <w:szCs w:val="18"/>
                <w:highlight w:val="lightGray"/>
              </w:rPr>
              <w:fldChar w:fldCharType="end"/>
            </w:r>
          </w:p>
        </w:tc>
      </w:tr>
      <w:tr w:rsidR="0083021D" w:rsidRPr="003C1B69" w14:paraId="40F0CCAB" w14:textId="77777777" w:rsidTr="00CD4ACB">
        <w:tc>
          <w:tcPr>
            <w:tcW w:w="9067" w:type="dxa"/>
            <w:gridSpan w:val="5"/>
            <w:tcBorders>
              <w:bottom w:val="single" w:sz="4" w:space="0" w:color="auto"/>
            </w:tcBorders>
            <w:shd w:val="clear" w:color="auto" w:fill="D9D9D9"/>
          </w:tcPr>
          <w:p w14:paraId="572EFEC6" w14:textId="77777777" w:rsidR="0083021D" w:rsidRPr="003C1B69" w:rsidRDefault="0083021D" w:rsidP="00CD4ACB">
            <w:pPr>
              <w:keepNext/>
              <w:tabs>
                <w:tab w:val="right" w:pos="9072"/>
              </w:tabs>
              <w:spacing w:before="120" w:after="120" w:line="240" w:lineRule="auto"/>
              <w:rPr>
                <w:b/>
                <w:sz w:val="20"/>
                <w:szCs w:val="20"/>
              </w:rPr>
            </w:pPr>
            <w:r>
              <w:rPr>
                <w:b/>
                <w:sz w:val="20"/>
                <w:szCs w:val="20"/>
              </w:rPr>
              <w:t>Umsetzung</w:t>
            </w:r>
            <w:r w:rsidRPr="00FA199A">
              <w:rPr>
                <w:b/>
                <w:sz w:val="20"/>
                <w:szCs w:val="20"/>
              </w:rPr>
              <w:t xml:space="preserve"> </w:t>
            </w:r>
            <w:r w:rsidRPr="005F3F13">
              <w:rPr>
                <w:b/>
                <w:sz w:val="20"/>
                <w:szCs w:val="20"/>
              </w:rPr>
              <w:t>der Maßnahme</w:t>
            </w:r>
          </w:p>
        </w:tc>
      </w:tr>
      <w:tr w:rsidR="0083021D" w:rsidRPr="00A9214B" w14:paraId="259CF23D" w14:textId="77777777" w:rsidTr="00CD4ACB">
        <w:trPr>
          <w:trHeight w:val="353"/>
        </w:trPr>
        <w:tc>
          <w:tcPr>
            <w:tcW w:w="9067" w:type="dxa"/>
            <w:gridSpan w:val="5"/>
            <w:tcBorders>
              <w:top w:val="single" w:sz="4" w:space="0" w:color="auto"/>
              <w:left w:val="single" w:sz="4" w:space="0" w:color="auto"/>
              <w:bottom w:val="nil"/>
              <w:right w:val="single" w:sz="4" w:space="0" w:color="auto"/>
            </w:tcBorders>
            <w:shd w:val="clear" w:color="auto" w:fill="FFFFFF"/>
          </w:tcPr>
          <w:p w14:paraId="70E894AF" w14:textId="77777777" w:rsidR="0083021D" w:rsidRPr="005B33B9" w:rsidRDefault="0083021D" w:rsidP="00CD4ACB">
            <w:pPr>
              <w:keepNext/>
              <w:tabs>
                <w:tab w:val="right" w:pos="9072"/>
              </w:tabs>
              <w:spacing w:before="120" w:after="120"/>
              <w:rPr>
                <w:b/>
                <w:sz w:val="18"/>
                <w:szCs w:val="18"/>
              </w:rPr>
            </w:pPr>
            <w:r w:rsidRPr="005B33B9">
              <w:rPr>
                <w:b/>
                <w:sz w:val="18"/>
                <w:szCs w:val="18"/>
              </w:rPr>
              <w:t>Beschreibung der Maßnahme</w:t>
            </w:r>
          </w:p>
        </w:tc>
      </w:tr>
      <w:tr w:rsidR="0083021D" w:rsidRPr="0025415C" w14:paraId="2993E5D5" w14:textId="77777777" w:rsidTr="00CD4ACB">
        <w:trPr>
          <w:trHeight w:val="353"/>
        </w:trPr>
        <w:tc>
          <w:tcPr>
            <w:tcW w:w="9067" w:type="dxa"/>
            <w:gridSpan w:val="5"/>
            <w:tcBorders>
              <w:top w:val="nil"/>
              <w:left w:val="single" w:sz="4" w:space="0" w:color="auto"/>
              <w:bottom w:val="single" w:sz="4" w:space="0" w:color="auto"/>
              <w:right w:val="single" w:sz="4" w:space="0" w:color="auto"/>
            </w:tcBorders>
            <w:shd w:val="clear" w:color="auto" w:fill="FFFFFF"/>
          </w:tcPr>
          <w:p w14:paraId="1105E0F6" w14:textId="453D4F36" w:rsidR="0083021D" w:rsidRPr="008F79C1" w:rsidRDefault="002D0E46" w:rsidP="00CD4ACB">
            <w:pPr>
              <w:keepNext/>
              <w:tabs>
                <w:tab w:val="right" w:pos="9072"/>
              </w:tabs>
              <w:spacing w:before="120" w:after="120" w:line="240" w:lineRule="auto"/>
              <w:rPr>
                <w:b/>
                <w:i/>
                <w:sz w:val="18"/>
                <w:szCs w:val="18"/>
              </w:rPr>
            </w:pPr>
            <w:r>
              <w:rPr>
                <w:i/>
                <w:noProof/>
                <w:sz w:val="18"/>
                <w:szCs w:val="18"/>
                <w:highlight w:val="lightGray"/>
              </w:rPr>
              <w:fldChar w:fldCharType="begin">
                <w:ffData>
                  <w:name w:val=""/>
                  <w:enabled/>
                  <w:calcOnExit w:val="0"/>
                  <w:textInput>
                    <w:default w:val="Beschreibung der verschiedenen Wiederherstellungsmaßnahmen in Abhängigkeit vom Ausgangszustand, Beschreibung der Maßnahmen zur Herstellung, Beschreibung der Fertigstellungspflege und Entwicklungspfleg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Beschreibung der verschiedenen Wiederherstellungsmaßnahmen in Abhängigkeit vom Ausgangszustand, Beschreibung der Maßnahmen zur Herstellung, Beschreibung der Fertigstellungspflege und Entwicklungspflege </w:t>
            </w:r>
            <w:r>
              <w:rPr>
                <w:i/>
                <w:noProof/>
                <w:sz w:val="18"/>
                <w:szCs w:val="18"/>
                <w:highlight w:val="lightGray"/>
              </w:rPr>
              <w:fldChar w:fldCharType="end"/>
            </w:r>
          </w:p>
        </w:tc>
      </w:tr>
      <w:tr w:rsidR="0083021D" w:rsidRPr="000A730B" w14:paraId="10A72BCD" w14:textId="77777777" w:rsidTr="00CD4ACB">
        <w:tc>
          <w:tcPr>
            <w:tcW w:w="6658" w:type="dxa"/>
            <w:gridSpan w:val="3"/>
            <w:tcBorders>
              <w:top w:val="single" w:sz="4" w:space="0" w:color="auto"/>
              <w:left w:val="single" w:sz="4" w:space="0" w:color="auto"/>
              <w:bottom w:val="single" w:sz="4" w:space="0" w:color="auto"/>
              <w:right w:val="single" w:sz="4" w:space="0" w:color="auto"/>
            </w:tcBorders>
          </w:tcPr>
          <w:p w14:paraId="29E4D327" w14:textId="77777777" w:rsidR="0083021D" w:rsidRPr="005B33B9" w:rsidRDefault="0083021D" w:rsidP="00CD4ACB">
            <w:pPr>
              <w:tabs>
                <w:tab w:val="right" w:pos="9072"/>
              </w:tabs>
              <w:spacing w:before="120" w:after="120"/>
              <w:rPr>
                <w:b/>
                <w:sz w:val="18"/>
                <w:szCs w:val="18"/>
              </w:rPr>
            </w:pPr>
            <w:r w:rsidRPr="005B33B9">
              <w:rPr>
                <w:b/>
                <w:sz w:val="18"/>
                <w:szCs w:val="18"/>
              </w:rPr>
              <w:t xml:space="preserve">Umfang der Maßnahme </w:t>
            </w:r>
          </w:p>
        </w:tc>
        <w:tc>
          <w:tcPr>
            <w:tcW w:w="1701" w:type="dxa"/>
            <w:tcBorders>
              <w:top w:val="single" w:sz="4" w:space="0" w:color="auto"/>
              <w:left w:val="single" w:sz="4" w:space="0" w:color="auto"/>
              <w:bottom w:val="single" w:sz="4" w:space="0" w:color="auto"/>
              <w:right w:val="nil"/>
            </w:tcBorders>
          </w:tcPr>
          <w:p w14:paraId="4A85508A" w14:textId="77777777" w:rsidR="0083021D" w:rsidRPr="006243BB" w:rsidRDefault="0083021D" w:rsidP="00CD4ACB">
            <w:pPr>
              <w:spacing w:before="120" w:after="120" w:line="240" w:lineRule="auto"/>
              <w:ind w:right="566"/>
              <w:jc w:val="right"/>
              <w:rPr>
                <w:i/>
                <w:sz w:val="18"/>
                <w:szCs w:val="18"/>
              </w:rPr>
            </w:pPr>
            <w:r w:rsidRPr="00714136">
              <w:rPr>
                <w:b/>
                <w:noProof/>
                <w:sz w:val="18"/>
                <w:szCs w:val="18"/>
                <w:highlight w:val="lightGray"/>
              </w:rPr>
              <w:fldChar w:fldCharType="begin">
                <w:ffData>
                  <w:name w:val=""/>
                  <w:enabled/>
                  <w:calcOnExit w:val="0"/>
                  <w:textInput/>
                </w:ffData>
              </w:fldChar>
            </w:r>
            <w:r w:rsidRPr="00714136">
              <w:rPr>
                <w:b/>
                <w:noProof/>
                <w:sz w:val="18"/>
                <w:szCs w:val="18"/>
                <w:highlight w:val="lightGray"/>
              </w:rPr>
              <w:instrText xml:space="preserve"> FORMTEXT </w:instrText>
            </w:r>
            <w:r w:rsidRPr="00714136">
              <w:rPr>
                <w:b/>
                <w:noProof/>
                <w:sz w:val="18"/>
                <w:szCs w:val="18"/>
                <w:highlight w:val="lightGray"/>
              </w:rPr>
            </w:r>
            <w:r w:rsidRPr="00714136">
              <w:rPr>
                <w:b/>
                <w:noProof/>
                <w:sz w:val="18"/>
                <w:szCs w:val="18"/>
                <w:highlight w:val="lightGray"/>
              </w:rPr>
              <w:fldChar w:fldCharType="separate"/>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t> </w:t>
            </w:r>
            <w:r w:rsidRPr="00714136">
              <w:rPr>
                <w:b/>
                <w:noProof/>
                <w:sz w:val="18"/>
                <w:szCs w:val="18"/>
                <w:highlight w:val="lightGray"/>
              </w:rPr>
              <w:fldChar w:fldCharType="end"/>
            </w:r>
          </w:p>
        </w:tc>
        <w:tc>
          <w:tcPr>
            <w:tcW w:w="708" w:type="dxa"/>
            <w:tcBorders>
              <w:top w:val="single" w:sz="4" w:space="0" w:color="auto"/>
              <w:left w:val="nil"/>
              <w:bottom w:val="single" w:sz="4" w:space="0" w:color="auto"/>
              <w:right w:val="single" w:sz="4" w:space="0" w:color="auto"/>
            </w:tcBorders>
          </w:tcPr>
          <w:p w14:paraId="776FA202" w14:textId="77777777" w:rsidR="0083021D" w:rsidRPr="000A730B" w:rsidRDefault="0083021D" w:rsidP="00CD4ACB">
            <w:pPr>
              <w:keepNext/>
              <w:spacing w:before="120" w:after="120" w:line="240" w:lineRule="auto"/>
              <w:jc w:val="center"/>
              <w:rPr>
                <w:b/>
                <w:sz w:val="18"/>
                <w:szCs w:val="18"/>
              </w:rPr>
            </w:pPr>
            <w:r>
              <w:rPr>
                <w:b/>
                <w:sz w:val="18"/>
                <w:szCs w:val="18"/>
              </w:rPr>
              <w:t>m</w:t>
            </w:r>
            <w:r w:rsidRPr="005B33B9">
              <w:rPr>
                <w:b/>
                <w:sz w:val="18"/>
                <w:szCs w:val="18"/>
                <w:vertAlign w:val="superscript"/>
              </w:rPr>
              <w:t>2</w:t>
            </w:r>
          </w:p>
        </w:tc>
      </w:tr>
      <w:tr w:rsidR="0083021D" w:rsidRPr="002612E6" w14:paraId="47BD183B" w14:textId="77777777" w:rsidTr="00CD4ACB">
        <w:tc>
          <w:tcPr>
            <w:tcW w:w="1696" w:type="dxa"/>
            <w:tcBorders>
              <w:top w:val="single" w:sz="4" w:space="0" w:color="auto"/>
              <w:left w:val="single" w:sz="4" w:space="0" w:color="auto"/>
              <w:right w:val="nil"/>
            </w:tcBorders>
          </w:tcPr>
          <w:p w14:paraId="784821B9" w14:textId="66949B58" w:rsidR="0083021D" w:rsidRPr="008F79C1" w:rsidRDefault="0083021D" w:rsidP="0083021D">
            <w:pPr>
              <w:keepNext/>
              <w:tabs>
                <w:tab w:val="right" w:pos="2473"/>
              </w:tabs>
              <w:spacing w:before="120" w:after="120" w:line="240" w:lineRule="auto"/>
              <w:rPr>
                <w:b/>
                <w:sz w:val="18"/>
                <w:szCs w:val="18"/>
              </w:rPr>
            </w:pPr>
            <w:r>
              <w:rPr>
                <w:b/>
                <w:sz w:val="18"/>
                <w:szCs w:val="18"/>
              </w:rPr>
              <w:t>Wiederherzustellende Biotope</w:t>
            </w:r>
            <w:r w:rsidRPr="008F79C1">
              <w:rPr>
                <w:b/>
                <w:sz w:val="18"/>
                <w:szCs w:val="18"/>
              </w:rPr>
              <w:t xml:space="preserve">: </w:t>
            </w:r>
          </w:p>
        </w:tc>
        <w:tc>
          <w:tcPr>
            <w:tcW w:w="1134" w:type="dxa"/>
            <w:tcBorders>
              <w:top w:val="single" w:sz="4" w:space="0" w:color="auto"/>
              <w:left w:val="nil"/>
              <w:right w:val="nil"/>
            </w:tcBorders>
          </w:tcPr>
          <w:p w14:paraId="0242B6A3" w14:textId="68EFB00A" w:rsidR="0083021D" w:rsidRPr="00714136" w:rsidRDefault="0083021D" w:rsidP="00271357">
            <w:pPr>
              <w:keepNext/>
              <w:tabs>
                <w:tab w:val="right" w:pos="9072"/>
              </w:tabs>
              <w:spacing w:before="120" w:after="120" w:line="240" w:lineRule="auto"/>
              <w:jc w:val="left"/>
              <w:rPr>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r w:rsidRPr="00714136">
              <w:rPr>
                <w:i/>
                <w:sz w:val="18"/>
                <w:szCs w:val="18"/>
                <w:highlight w:val="lightGray"/>
              </w:rPr>
              <w:t xml:space="preserve"> </w:t>
            </w:r>
            <w:r w:rsidR="00271357">
              <w:rPr>
                <w:i/>
                <w:sz w:val="18"/>
                <w:szCs w:val="18"/>
                <w:highlight w:val="lightGray"/>
              </w:rPr>
              <w:t>des wiederherzustellenden Zustands</w:t>
            </w:r>
          </w:p>
        </w:tc>
        <w:tc>
          <w:tcPr>
            <w:tcW w:w="3828" w:type="dxa"/>
            <w:tcBorders>
              <w:top w:val="single" w:sz="4" w:space="0" w:color="auto"/>
              <w:left w:val="nil"/>
              <w:right w:val="nil"/>
            </w:tcBorders>
          </w:tcPr>
          <w:p w14:paraId="54654B94" w14:textId="6573303D" w:rsidR="0083021D" w:rsidRPr="00714136" w:rsidRDefault="00271357" w:rsidP="00271357">
            <w:pPr>
              <w:keepNext/>
              <w:tabs>
                <w:tab w:val="right" w:pos="9072"/>
              </w:tabs>
              <w:spacing w:before="120" w:after="120" w:line="240" w:lineRule="auto"/>
              <w:jc w:val="left"/>
              <w:rPr>
                <w:sz w:val="18"/>
                <w:szCs w:val="18"/>
                <w:highlight w:val="lightGray"/>
              </w:rPr>
            </w:pPr>
            <w:r>
              <w:rPr>
                <w:i/>
                <w:noProof/>
                <w:sz w:val="18"/>
                <w:szCs w:val="18"/>
                <w:highlight w:val="lightGray"/>
              </w:rPr>
              <w:fldChar w:fldCharType="begin">
                <w:ffData>
                  <w:name w:val=""/>
                  <w:enabled/>
                  <w:calcOnExit w:val="0"/>
                  <w:textInput>
                    <w:default w:val="Bezeichn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Bezeichnung</w:t>
            </w:r>
            <w:r>
              <w:rPr>
                <w:i/>
                <w:noProof/>
                <w:sz w:val="18"/>
                <w:szCs w:val="18"/>
                <w:highlight w:val="lightGray"/>
              </w:rPr>
              <w:fldChar w:fldCharType="end"/>
            </w:r>
            <w:r w:rsidR="0083021D">
              <w:rPr>
                <w:i/>
                <w:noProof/>
                <w:sz w:val="18"/>
                <w:szCs w:val="18"/>
                <w:highlight w:val="lightGray"/>
              </w:rPr>
              <w:t xml:space="preserve"> </w:t>
            </w:r>
            <w:r>
              <w:rPr>
                <w:i/>
                <w:noProof/>
                <w:sz w:val="18"/>
                <w:szCs w:val="18"/>
                <w:highlight w:val="lightGray"/>
              </w:rPr>
              <w:t xml:space="preserve">des </w:t>
            </w:r>
            <w:r w:rsidR="0083021D">
              <w:rPr>
                <w:i/>
                <w:noProof/>
                <w:sz w:val="18"/>
                <w:szCs w:val="18"/>
                <w:highlight w:val="lightGray"/>
              </w:rPr>
              <w:t>wiederherzustellenden Zustands</w:t>
            </w:r>
            <w:r w:rsidR="002D0E46">
              <w:rPr>
                <w:i/>
                <w:noProof/>
                <w:sz w:val="18"/>
                <w:szCs w:val="18"/>
                <w:highlight w:val="lightGray"/>
              </w:rPr>
              <w:t xml:space="preserve"> </w:t>
            </w:r>
            <w:r>
              <w:rPr>
                <w:i/>
                <w:noProof/>
                <w:sz w:val="18"/>
                <w:szCs w:val="18"/>
                <w:highlight w:val="lightGray"/>
              </w:rPr>
              <w:t>und</w:t>
            </w:r>
            <w:r w:rsidR="002D0E46">
              <w:rPr>
                <w:i/>
                <w:noProof/>
                <w:sz w:val="18"/>
                <w:szCs w:val="18"/>
                <w:highlight w:val="lightGray"/>
              </w:rPr>
              <w:t xml:space="preserve"> der Art der Maßnahme</w:t>
            </w:r>
            <w:r>
              <w:rPr>
                <w:i/>
                <w:noProof/>
                <w:sz w:val="18"/>
                <w:szCs w:val="18"/>
                <w:highlight w:val="lightGray"/>
              </w:rPr>
              <w:t xml:space="preserve"> zu</w:t>
            </w:r>
            <w:r w:rsidR="00F0000C">
              <w:rPr>
                <w:i/>
                <w:noProof/>
                <w:sz w:val="18"/>
                <w:szCs w:val="18"/>
                <w:highlight w:val="lightGray"/>
              </w:rPr>
              <w:t>r</w:t>
            </w:r>
            <w:r>
              <w:rPr>
                <w:i/>
                <w:noProof/>
                <w:sz w:val="18"/>
                <w:szCs w:val="18"/>
                <w:highlight w:val="lightGray"/>
              </w:rPr>
              <w:t xml:space="preserve"> Wiederherstellung (z.B. Ansaat von Intensivgrünland)</w:t>
            </w:r>
          </w:p>
        </w:tc>
        <w:tc>
          <w:tcPr>
            <w:tcW w:w="1701" w:type="dxa"/>
            <w:tcBorders>
              <w:top w:val="single" w:sz="4" w:space="0" w:color="auto"/>
              <w:left w:val="nil"/>
              <w:right w:val="nil"/>
            </w:tcBorders>
            <w:vAlign w:val="center"/>
          </w:tcPr>
          <w:p w14:paraId="4D1147BB" w14:textId="77777777" w:rsidR="0083021D" w:rsidRPr="00714136" w:rsidRDefault="0083021D" w:rsidP="007240D2">
            <w:pPr>
              <w:keepNext/>
              <w:tabs>
                <w:tab w:val="right" w:pos="2473"/>
              </w:tabs>
              <w:spacing w:before="120" w:after="120" w:line="240" w:lineRule="auto"/>
              <w:ind w:left="25"/>
              <w:jc w:val="right"/>
              <w:rPr>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top w:val="single" w:sz="4" w:space="0" w:color="auto"/>
              <w:left w:val="nil"/>
              <w:right w:val="single" w:sz="4" w:space="0" w:color="auto"/>
            </w:tcBorders>
          </w:tcPr>
          <w:p w14:paraId="2AF9AF0C" w14:textId="77777777" w:rsidR="0083021D" w:rsidRPr="002612E6" w:rsidRDefault="0083021D" w:rsidP="00CD4ACB">
            <w:pPr>
              <w:keepNext/>
              <w:spacing w:before="120" w:after="120" w:line="240" w:lineRule="auto"/>
              <w:jc w:val="center"/>
              <w:rPr>
                <w:b/>
                <w:sz w:val="18"/>
                <w:szCs w:val="18"/>
              </w:rPr>
            </w:pPr>
            <w:r>
              <w:rPr>
                <w:b/>
                <w:sz w:val="18"/>
                <w:szCs w:val="18"/>
              </w:rPr>
              <w:t>m</w:t>
            </w:r>
            <w:r w:rsidRPr="005B33B9">
              <w:rPr>
                <w:b/>
                <w:sz w:val="18"/>
                <w:szCs w:val="18"/>
                <w:vertAlign w:val="superscript"/>
              </w:rPr>
              <w:t>2</w:t>
            </w:r>
          </w:p>
        </w:tc>
      </w:tr>
      <w:tr w:rsidR="0083021D" w:rsidRPr="0082422F" w14:paraId="3B9EAA36" w14:textId="77777777" w:rsidTr="00CD4ACB">
        <w:tc>
          <w:tcPr>
            <w:tcW w:w="1696" w:type="dxa"/>
            <w:tcBorders>
              <w:left w:val="single" w:sz="4" w:space="0" w:color="auto"/>
              <w:bottom w:val="single" w:sz="4" w:space="0" w:color="auto"/>
              <w:right w:val="nil"/>
            </w:tcBorders>
            <w:vAlign w:val="center"/>
          </w:tcPr>
          <w:p w14:paraId="3C57641A" w14:textId="7A08C158" w:rsidR="0083021D" w:rsidRPr="009F112B" w:rsidRDefault="0083021D" w:rsidP="00CD4ACB">
            <w:pPr>
              <w:spacing w:before="120" w:after="120" w:line="240" w:lineRule="auto"/>
              <w:rPr>
                <w:b/>
                <w:sz w:val="18"/>
                <w:szCs w:val="18"/>
              </w:rPr>
            </w:pPr>
          </w:p>
        </w:tc>
        <w:tc>
          <w:tcPr>
            <w:tcW w:w="1134" w:type="dxa"/>
            <w:tcBorders>
              <w:left w:val="nil"/>
              <w:bottom w:val="single" w:sz="4" w:space="0" w:color="auto"/>
              <w:right w:val="nil"/>
            </w:tcBorders>
          </w:tcPr>
          <w:p w14:paraId="7FA81D05" w14:textId="77777777" w:rsidR="0083021D" w:rsidRPr="00714136" w:rsidRDefault="0083021D" w:rsidP="00CD4ACB">
            <w:pPr>
              <w:tabs>
                <w:tab w:val="right" w:pos="9072"/>
              </w:tabs>
              <w:spacing w:before="120" w:after="120" w:line="240" w:lineRule="auto"/>
              <w:rPr>
                <w:i/>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p>
        </w:tc>
        <w:tc>
          <w:tcPr>
            <w:tcW w:w="3828" w:type="dxa"/>
            <w:tcBorders>
              <w:left w:val="nil"/>
              <w:bottom w:val="single" w:sz="4" w:space="0" w:color="auto"/>
              <w:right w:val="nil"/>
            </w:tcBorders>
            <w:vAlign w:val="center"/>
          </w:tcPr>
          <w:p w14:paraId="6F6E5860" w14:textId="23E2128F" w:rsidR="0083021D" w:rsidRPr="00714136" w:rsidRDefault="00271357" w:rsidP="00271357">
            <w:pPr>
              <w:tabs>
                <w:tab w:val="right" w:pos="9072"/>
              </w:tabs>
              <w:spacing w:before="120" w:after="120" w:line="240" w:lineRule="auto"/>
              <w:jc w:val="left"/>
              <w:rPr>
                <w:i/>
                <w:sz w:val="18"/>
                <w:szCs w:val="18"/>
                <w:highlight w:val="lightGray"/>
              </w:rPr>
            </w:pPr>
            <w:r>
              <w:rPr>
                <w:i/>
                <w:noProof/>
                <w:sz w:val="18"/>
                <w:szCs w:val="18"/>
                <w:highlight w:val="lightGray"/>
              </w:rPr>
              <w:fldChar w:fldCharType="begin">
                <w:ffData>
                  <w:name w:val=""/>
                  <w:enabled/>
                  <w:calcOnExit w:val="0"/>
                  <w:textInput>
                    <w:default w:val="Bezeichn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Bezeichnung</w:t>
            </w:r>
            <w:r>
              <w:rPr>
                <w:i/>
                <w:noProof/>
                <w:sz w:val="18"/>
                <w:szCs w:val="18"/>
                <w:highlight w:val="lightGray"/>
              </w:rPr>
              <w:fldChar w:fldCharType="end"/>
            </w:r>
            <w:r w:rsidR="0083021D">
              <w:rPr>
                <w:i/>
                <w:noProof/>
                <w:sz w:val="18"/>
                <w:szCs w:val="18"/>
                <w:highlight w:val="lightGray"/>
              </w:rPr>
              <w:t xml:space="preserve"> </w:t>
            </w:r>
            <w:r>
              <w:rPr>
                <w:i/>
                <w:noProof/>
                <w:sz w:val="18"/>
                <w:szCs w:val="18"/>
                <w:highlight w:val="lightGray"/>
              </w:rPr>
              <w:t>des wiederherzustellenden Zustands und Art der Maßnahme</w:t>
            </w:r>
          </w:p>
        </w:tc>
        <w:tc>
          <w:tcPr>
            <w:tcW w:w="1701" w:type="dxa"/>
            <w:tcBorders>
              <w:left w:val="nil"/>
              <w:bottom w:val="single" w:sz="4" w:space="0" w:color="auto"/>
              <w:right w:val="nil"/>
            </w:tcBorders>
            <w:vAlign w:val="center"/>
          </w:tcPr>
          <w:p w14:paraId="77415BF9" w14:textId="77777777" w:rsidR="0083021D" w:rsidRPr="00714136" w:rsidRDefault="0083021D" w:rsidP="007240D2">
            <w:pPr>
              <w:spacing w:before="120" w:after="120" w:line="240" w:lineRule="auto"/>
              <w:jc w:val="right"/>
              <w:rPr>
                <w:i/>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left w:val="nil"/>
              <w:bottom w:val="single" w:sz="4" w:space="0" w:color="auto"/>
              <w:right w:val="single" w:sz="4" w:space="0" w:color="auto"/>
            </w:tcBorders>
            <w:vAlign w:val="center"/>
          </w:tcPr>
          <w:p w14:paraId="21725E76" w14:textId="77777777" w:rsidR="0083021D" w:rsidRPr="00714136" w:rsidRDefault="0083021D" w:rsidP="00CD4ACB">
            <w:pPr>
              <w:tabs>
                <w:tab w:val="right" w:pos="2473"/>
              </w:tabs>
              <w:spacing w:before="120" w:after="120" w:line="240" w:lineRule="auto"/>
              <w:ind w:left="25"/>
              <w:jc w:val="center"/>
              <w:rPr>
                <w:b/>
                <w:sz w:val="18"/>
                <w:szCs w:val="18"/>
                <w:highlight w:val="lightGray"/>
              </w:rPr>
            </w:pPr>
            <w:r>
              <w:rPr>
                <w:b/>
                <w:sz w:val="18"/>
                <w:szCs w:val="18"/>
              </w:rPr>
              <w:t>m</w:t>
            </w:r>
            <w:r w:rsidRPr="005B33B9">
              <w:rPr>
                <w:b/>
                <w:sz w:val="18"/>
                <w:szCs w:val="18"/>
                <w:vertAlign w:val="superscript"/>
              </w:rPr>
              <w:t>2</w:t>
            </w:r>
          </w:p>
        </w:tc>
      </w:tr>
      <w:tr w:rsidR="0083021D" w:rsidRPr="0082422F" w14:paraId="5C50F582" w14:textId="77777777" w:rsidTr="00CD4ACB">
        <w:tc>
          <w:tcPr>
            <w:tcW w:w="1696" w:type="dxa"/>
            <w:tcBorders>
              <w:left w:val="single" w:sz="4" w:space="0" w:color="auto"/>
              <w:bottom w:val="single" w:sz="4" w:space="0" w:color="auto"/>
              <w:right w:val="nil"/>
            </w:tcBorders>
            <w:vAlign w:val="center"/>
          </w:tcPr>
          <w:p w14:paraId="350CC367" w14:textId="77777777" w:rsidR="0083021D" w:rsidRPr="009F112B" w:rsidRDefault="0083021D" w:rsidP="00CD4ACB">
            <w:pPr>
              <w:spacing w:before="120" w:after="120" w:line="240" w:lineRule="auto"/>
              <w:rPr>
                <w:b/>
                <w:sz w:val="18"/>
                <w:szCs w:val="18"/>
              </w:rPr>
            </w:pPr>
          </w:p>
        </w:tc>
        <w:tc>
          <w:tcPr>
            <w:tcW w:w="1134" w:type="dxa"/>
            <w:tcBorders>
              <w:left w:val="nil"/>
              <w:bottom w:val="single" w:sz="4" w:space="0" w:color="auto"/>
              <w:right w:val="nil"/>
            </w:tcBorders>
          </w:tcPr>
          <w:p w14:paraId="45B11E02" w14:textId="77777777" w:rsidR="0083021D" w:rsidRPr="00714136" w:rsidRDefault="0083021D" w:rsidP="00CD4ACB">
            <w:pPr>
              <w:tabs>
                <w:tab w:val="right" w:pos="9072"/>
              </w:tabs>
              <w:spacing w:before="120" w:after="120" w:line="240" w:lineRule="auto"/>
              <w:rPr>
                <w:i/>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p>
        </w:tc>
        <w:tc>
          <w:tcPr>
            <w:tcW w:w="3828" w:type="dxa"/>
            <w:tcBorders>
              <w:left w:val="nil"/>
              <w:bottom w:val="single" w:sz="4" w:space="0" w:color="auto"/>
              <w:right w:val="nil"/>
            </w:tcBorders>
            <w:vAlign w:val="center"/>
          </w:tcPr>
          <w:p w14:paraId="36D91987" w14:textId="0554AA9C" w:rsidR="0083021D" w:rsidRPr="00714136" w:rsidRDefault="00271357" w:rsidP="00CD4ACB">
            <w:pPr>
              <w:tabs>
                <w:tab w:val="right" w:pos="9072"/>
              </w:tabs>
              <w:spacing w:before="120" w:after="120" w:line="240" w:lineRule="auto"/>
              <w:jc w:val="left"/>
              <w:rPr>
                <w:i/>
                <w:sz w:val="18"/>
                <w:szCs w:val="18"/>
                <w:highlight w:val="lightGray"/>
              </w:rPr>
            </w:pPr>
            <w:r>
              <w:rPr>
                <w:i/>
                <w:noProof/>
                <w:sz w:val="18"/>
                <w:szCs w:val="18"/>
                <w:highlight w:val="lightGray"/>
              </w:rPr>
              <w:fldChar w:fldCharType="begin">
                <w:ffData>
                  <w:name w:val=""/>
                  <w:enabled/>
                  <w:calcOnExit w:val="0"/>
                  <w:textInput>
                    <w:default w:val="Bezeichn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Bezeichnung</w:t>
            </w:r>
            <w:r>
              <w:rPr>
                <w:i/>
                <w:noProof/>
                <w:sz w:val="18"/>
                <w:szCs w:val="18"/>
                <w:highlight w:val="lightGray"/>
              </w:rPr>
              <w:fldChar w:fldCharType="end"/>
            </w:r>
            <w:r>
              <w:rPr>
                <w:i/>
                <w:noProof/>
                <w:sz w:val="18"/>
                <w:szCs w:val="18"/>
                <w:highlight w:val="lightGray"/>
              </w:rPr>
              <w:t xml:space="preserve"> des wiederherzustellenden Zustands und Art der Maßnahme</w:t>
            </w:r>
          </w:p>
        </w:tc>
        <w:tc>
          <w:tcPr>
            <w:tcW w:w="1701" w:type="dxa"/>
            <w:tcBorders>
              <w:left w:val="nil"/>
              <w:bottom w:val="single" w:sz="4" w:space="0" w:color="auto"/>
              <w:right w:val="nil"/>
            </w:tcBorders>
            <w:vAlign w:val="center"/>
          </w:tcPr>
          <w:p w14:paraId="41B531F9" w14:textId="77777777" w:rsidR="0083021D" w:rsidRPr="00714136" w:rsidRDefault="0083021D" w:rsidP="007240D2">
            <w:pPr>
              <w:spacing w:before="120" w:after="120" w:line="240" w:lineRule="auto"/>
              <w:jc w:val="right"/>
              <w:rPr>
                <w:i/>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left w:val="nil"/>
              <w:bottom w:val="single" w:sz="4" w:space="0" w:color="auto"/>
              <w:right w:val="single" w:sz="4" w:space="0" w:color="auto"/>
            </w:tcBorders>
            <w:vAlign w:val="center"/>
          </w:tcPr>
          <w:p w14:paraId="5F4B06CE" w14:textId="77777777" w:rsidR="0083021D" w:rsidRPr="00714136" w:rsidRDefault="0083021D" w:rsidP="00CD4ACB">
            <w:pPr>
              <w:tabs>
                <w:tab w:val="right" w:pos="2473"/>
              </w:tabs>
              <w:spacing w:before="120" w:after="120" w:line="240" w:lineRule="auto"/>
              <w:ind w:left="25"/>
              <w:jc w:val="center"/>
              <w:rPr>
                <w:b/>
                <w:sz w:val="18"/>
                <w:szCs w:val="18"/>
                <w:highlight w:val="lightGray"/>
              </w:rPr>
            </w:pPr>
            <w:r>
              <w:rPr>
                <w:b/>
                <w:sz w:val="18"/>
                <w:szCs w:val="18"/>
              </w:rPr>
              <w:t>m</w:t>
            </w:r>
            <w:r w:rsidRPr="005B33B9">
              <w:rPr>
                <w:b/>
                <w:sz w:val="18"/>
                <w:szCs w:val="18"/>
                <w:vertAlign w:val="superscript"/>
              </w:rPr>
              <w:t>2</w:t>
            </w:r>
          </w:p>
        </w:tc>
      </w:tr>
      <w:tr w:rsidR="002D0E46" w:rsidRPr="0082422F" w14:paraId="0B03F394" w14:textId="77777777" w:rsidTr="00CD4ACB">
        <w:tc>
          <w:tcPr>
            <w:tcW w:w="1696" w:type="dxa"/>
            <w:tcBorders>
              <w:left w:val="single" w:sz="4" w:space="0" w:color="auto"/>
              <w:bottom w:val="single" w:sz="4" w:space="0" w:color="auto"/>
              <w:right w:val="nil"/>
            </w:tcBorders>
            <w:vAlign w:val="center"/>
          </w:tcPr>
          <w:p w14:paraId="3C08F0AC" w14:textId="77777777" w:rsidR="002D0E46" w:rsidRPr="009F112B" w:rsidRDefault="002D0E46" w:rsidP="002D0E46">
            <w:pPr>
              <w:spacing w:before="120" w:after="120" w:line="240" w:lineRule="auto"/>
              <w:rPr>
                <w:b/>
                <w:sz w:val="18"/>
                <w:szCs w:val="18"/>
              </w:rPr>
            </w:pPr>
          </w:p>
        </w:tc>
        <w:tc>
          <w:tcPr>
            <w:tcW w:w="1134" w:type="dxa"/>
            <w:tcBorders>
              <w:left w:val="nil"/>
              <w:bottom w:val="single" w:sz="4" w:space="0" w:color="auto"/>
              <w:right w:val="nil"/>
            </w:tcBorders>
          </w:tcPr>
          <w:p w14:paraId="3E05D319" w14:textId="45622EAD" w:rsidR="002D0E46" w:rsidRPr="00714136" w:rsidRDefault="002D0E46" w:rsidP="002D0E46">
            <w:pPr>
              <w:tabs>
                <w:tab w:val="right" w:pos="9072"/>
              </w:tabs>
              <w:spacing w:before="120" w:after="120" w:line="240" w:lineRule="auto"/>
              <w:rPr>
                <w:i/>
                <w:noProof/>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p>
        </w:tc>
        <w:tc>
          <w:tcPr>
            <w:tcW w:w="3828" w:type="dxa"/>
            <w:tcBorders>
              <w:left w:val="nil"/>
              <w:bottom w:val="single" w:sz="4" w:space="0" w:color="auto"/>
              <w:right w:val="nil"/>
            </w:tcBorders>
            <w:vAlign w:val="center"/>
          </w:tcPr>
          <w:p w14:paraId="00802D0B" w14:textId="5133AF0A" w:rsidR="002D0E46" w:rsidRPr="00714136" w:rsidRDefault="00271357" w:rsidP="002D0E46">
            <w:pPr>
              <w:tabs>
                <w:tab w:val="right" w:pos="9072"/>
              </w:tabs>
              <w:spacing w:before="120" w:after="120" w:line="240" w:lineRule="auto"/>
              <w:jc w:val="left"/>
              <w:rPr>
                <w:i/>
                <w:noProof/>
                <w:sz w:val="18"/>
                <w:szCs w:val="18"/>
                <w:highlight w:val="lightGray"/>
              </w:rPr>
            </w:pPr>
            <w:r>
              <w:rPr>
                <w:i/>
                <w:noProof/>
                <w:sz w:val="18"/>
                <w:szCs w:val="18"/>
                <w:highlight w:val="lightGray"/>
              </w:rPr>
              <w:fldChar w:fldCharType="begin">
                <w:ffData>
                  <w:name w:val=""/>
                  <w:enabled/>
                  <w:calcOnExit w:val="0"/>
                  <w:textInput>
                    <w:default w:val="Bezeichn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Bezeichnung</w:t>
            </w:r>
            <w:r>
              <w:rPr>
                <w:i/>
                <w:noProof/>
                <w:sz w:val="18"/>
                <w:szCs w:val="18"/>
                <w:highlight w:val="lightGray"/>
              </w:rPr>
              <w:fldChar w:fldCharType="end"/>
            </w:r>
            <w:r>
              <w:rPr>
                <w:i/>
                <w:noProof/>
                <w:sz w:val="18"/>
                <w:szCs w:val="18"/>
                <w:highlight w:val="lightGray"/>
              </w:rPr>
              <w:t xml:space="preserve"> des wiederherzustellenden Zustands und Art der Maßnahme</w:t>
            </w:r>
          </w:p>
        </w:tc>
        <w:tc>
          <w:tcPr>
            <w:tcW w:w="1701" w:type="dxa"/>
            <w:tcBorders>
              <w:left w:val="nil"/>
              <w:bottom w:val="single" w:sz="4" w:space="0" w:color="auto"/>
              <w:right w:val="nil"/>
            </w:tcBorders>
            <w:vAlign w:val="center"/>
          </w:tcPr>
          <w:p w14:paraId="504CB2FF" w14:textId="7F9695A9" w:rsidR="002D0E46" w:rsidRDefault="002D0E46" w:rsidP="007240D2">
            <w:pPr>
              <w:spacing w:before="120" w:after="120" w:line="240" w:lineRule="auto"/>
              <w:jc w:val="right"/>
              <w:rPr>
                <w:i/>
                <w:noProof/>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left w:val="nil"/>
              <w:bottom w:val="single" w:sz="4" w:space="0" w:color="auto"/>
              <w:right w:val="single" w:sz="4" w:space="0" w:color="auto"/>
            </w:tcBorders>
            <w:vAlign w:val="center"/>
          </w:tcPr>
          <w:p w14:paraId="297BBCBA" w14:textId="4EF87366" w:rsidR="002D0E46" w:rsidRDefault="002D0E46" w:rsidP="002D0E46">
            <w:pPr>
              <w:tabs>
                <w:tab w:val="right" w:pos="2473"/>
              </w:tabs>
              <w:spacing w:before="120" w:after="120" w:line="240" w:lineRule="auto"/>
              <w:ind w:left="25"/>
              <w:jc w:val="center"/>
              <w:rPr>
                <w:b/>
                <w:sz w:val="18"/>
                <w:szCs w:val="18"/>
              </w:rPr>
            </w:pPr>
            <w:r>
              <w:rPr>
                <w:b/>
                <w:sz w:val="18"/>
                <w:szCs w:val="18"/>
              </w:rPr>
              <w:t>m</w:t>
            </w:r>
            <w:r w:rsidRPr="005B33B9">
              <w:rPr>
                <w:b/>
                <w:sz w:val="18"/>
                <w:szCs w:val="18"/>
                <w:vertAlign w:val="superscript"/>
              </w:rPr>
              <w:t>2</w:t>
            </w:r>
          </w:p>
        </w:tc>
      </w:tr>
      <w:tr w:rsidR="002D0E46" w:rsidRPr="0082422F" w14:paraId="22D19BA1" w14:textId="77777777" w:rsidTr="00CD4ACB">
        <w:tc>
          <w:tcPr>
            <w:tcW w:w="1696" w:type="dxa"/>
            <w:tcBorders>
              <w:left w:val="single" w:sz="4" w:space="0" w:color="auto"/>
              <w:bottom w:val="single" w:sz="4" w:space="0" w:color="auto"/>
              <w:right w:val="nil"/>
            </w:tcBorders>
            <w:vAlign w:val="center"/>
          </w:tcPr>
          <w:p w14:paraId="22C8CFEB" w14:textId="77777777" w:rsidR="002D0E46" w:rsidRPr="009F112B" w:rsidRDefault="002D0E46" w:rsidP="002D0E46">
            <w:pPr>
              <w:spacing w:before="120" w:after="120" w:line="240" w:lineRule="auto"/>
              <w:rPr>
                <w:b/>
                <w:sz w:val="18"/>
                <w:szCs w:val="18"/>
              </w:rPr>
            </w:pPr>
          </w:p>
        </w:tc>
        <w:tc>
          <w:tcPr>
            <w:tcW w:w="1134" w:type="dxa"/>
            <w:tcBorders>
              <w:left w:val="nil"/>
              <w:bottom w:val="single" w:sz="4" w:space="0" w:color="auto"/>
              <w:right w:val="nil"/>
            </w:tcBorders>
          </w:tcPr>
          <w:p w14:paraId="0CDD3694" w14:textId="43069DEB" w:rsidR="002D0E46" w:rsidRPr="00714136" w:rsidRDefault="002D0E46" w:rsidP="002D0E46">
            <w:pPr>
              <w:tabs>
                <w:tab w:val="right" w:pos="9072"/>
              </w:tabs>
              <w:spacing w:before="120" w:after="120" w:line="240" w:lineRule="auto"/>
              <w:rPr>
                <w:i/>
                <w:noProof/>
                <w:sz w:val="18"/>
                <w:szCs w:val="18"/>
                <w:highlight w:val="lightGray"/>
              </w:rPr>
            </w:pPr>
            <w:r w:rsidRPr="00714136">
              <w:rPr>
                <w:i/>
                <w:noProof/>
                <w:sz w:val="18"/>
                <w:szCs w:val="18"/>
                <w:highlight w:val="lightGray"/>
              </w:rPr>
              <w:fldChar w:fldCharType="begin">
                <w:ffData>
                  <w:name w:val=""/>
                  <w:enabled/>
                  <w:calcOnExit w:val="0"/>
                  <w:textInput>
                    <w:default w:val="Biotoptyp-kürzel"/>
                  </w:textInput>
                </w:ffData>
              </w:fldChar>
            </w:r>
            <w:r w:rsidRPr="00714136">
              <w:rPr>
                <w:i/>
                <w:noProof/>
                <w:sz w:val="18"/>
                <w:szCs w:val="18"/>
                <w:highlight w:val="lightGray"/>
              </w:rPr>
              <w:instrText xml:space="preserve"> FORMTEXT </w:instrText>
            </w:r>
            <w:r w:rsidRPr="00714136">
              <w:rPr>
                <w:i/>
                <w:noProof/>
                <w:sz w:val="18"/>
                <w:szCs w:val="18"/>
                <w:highlight w:val="lightGray"/>
              </w:rPr>
            </w:r>
            <w:r w:rsidRPr="00714136">
              <w:rPr>
                <w:i/>
                <w:noProof/>
                <w:sz w:val="18"/>
                <w:szCs w:val="18"/>
                <w:highlight w:val="lightGray"/>
              </w:rPr>
              <w:fldChar w:fldCharType="separate"/>
            </w:r>
            <w:r w:rsidRPr="00714136">
              <w:rPr>
                <w:i/>
                <w:noProof/>
                <w:sz w:val="18"/>
                <w:szCs w:val="18"/>
                <w:highlight w:val="lightGray"/>
              </w:rPr>
              <w:t>Biotoptyp-kürzel</w:t>
            </w:r>
            <w:r w:rsidRPr="00714136">
              <w:rPr>
                <w:i/>
                <w:noProof/>
                <w:sz w:val="18"/>
                <w:szCs w:val="18"/>
                <w:highlight w:val="lightGray"/>
              </w:rPr>
              <w:fldChar w:fldCharType="end"/>
            </w:r>
          </w:p>
        </w:tc>
        <w:tc>
          <w:tcPr>
            <w:tcW w:w="3828" w:type="dxa"/>
            <w:tcBorders>
              <w:left w:val="nil"/>
              <w:bottom w:val="single" w:sz="4" w:space="0" w:color="auto"/>
              <w:right w:val="nil"/>
            </w:tcBorders>
            <w:vAlign w:val="center"/>
          </w:tcPr>
          <w:p w14:paraId="1D8374D4" w14:textId="502795D3" w:rsidR="002D0E46" w:rsidRPr="00714136" w:rsidRDefault="00271357" w:rsidP="002D0E46">
            <w:pPr>
              <w:tabs>
                <w:tab w:val="right" w:pos="9072"/>
              </w:tabs>
              <w:spacing w:before="120" w:after="120" w:line="240" w:lineRule="auto"/>
              <w:jc w:val="left"/>
              <w:rPr>
                <w:i/>
                <w:noProof/>
                <w:sz w:val="18"/>
                <w:szCs w:val="18"/>
                <w:highlight w:val="lightGray"/>
              </w:rPr>
            </w:pPr>
            <w:r>
              <w:rPr>
                <w:i/>
                <w:noProof/>
                <w:sz w:val="18"/>
                <w:szCs w:val="18"/>
                <w:highlight w:val="lightGray"/>
              </w:rPr>
              <w:fldChar w:fldCharType="begin">
                <w:ffData>
                  <w:name w:val=""/>
                  <w:enabled/>
                  <w:calcOnExit w:val="0"/>
                  <w:textInput>
                    <w:default w:val="Bezeichnung"/>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Bezeichnung</w:t>
            </w:r>
            <w:r>
              <w:rPr>
                <w:i/>
                <w:noProof/>
                <w:sz w:val="18"/>
                <w:szCs w:val="18"/>
                <w:highlight w:val="lightGray"/>
              </w:rPr>
              <w:fldChar w:fldCharType="end"/>
            </w:r>
            <w:r>
              <w:rPr>
                <w:i/>
                <w:noProof/>
                <w:sz w:val="18"/>
                <w:szCs w:val="18"/>
                <w:highlight w:val="lightGray"/>
              </w:rPr>
              <w:t xml:space="preserve"> des wiederherzustellenden Zustands und Art der Maßnahme</w:t>
            </w:r>
          </w:p>
        </w:tc>
        <w:tc>
          <w:tcPr>
            <w:tcW w:w="1701" w:type="dxa"/>
            <w:tcBorders>
              <w:left w:val="nil"/>
              <w:bottom w:val="single" w:sz="4" w:space="0" w:color="auto"/>
              <w:right w:val="nil"/>
            </w:tcBorders>
            <w:vAlign w:val="center"/>
          </w:tcPr>
          <w:p w14:paraId="5725B12C" w14:textId="434AF9DE" w:rsidR="002D0E46" w:rsidRDefault="002D0E46" w:rsidP="007240D2">
            <w:pPr>
              <w:spacing w:before="120" w:after="120" w:line="240" w:lineRule="auto"/>
              <w:jc w:val="right"/>
              <w:rPr>
                <w:i/>
                <w:noProof/>
                <w:sz w:val="18"/>
                <w:szCs w:val="18"/>
                <w:highlight w:val="lightGray"/>
              </w:rPr>
            </w:pPr>
            <w:r>
              <w:rPr>
                <w:i/>
                <w:noProof/>
                <w:sz w:val="18"/>
                <w:szCs w:val="18"/>
                <w:highlight w:val="lightGray"/>
              </w:rPr>
              <w:fldChar w:fldCharType="begin">
                <w:ffData>
                  <w:name w:val=""/>
                  <w:enabled/>
                  <w:calcOnExit w:val="0"/>
                  <w:textInput>
                    <w:default w:val="Flächengröße "/>
                  </w:textInput>
                </w:ffData>
              </w:fldChar>
            </w:r>
            <w:r>
              <w:rPr>
                <w:i/>
                <w:noProof/>
                <w:sz w:val="18"/>
                <w:szCs w:val="18"/>
                <w:highlight w:val="lightGray"/>
              </w:rPr>
              <w:instrText xml:space="preserve"> FORMTEXT </w:instrText>
            </w:r>
            <w:r>
              <w:rPr>
                <w:i/>
                <w:noProof/>
                <w:sz w:val="18"/>
                <w:szCs w:val="18"/>
                <w:highlight w:val="lightGray"/>
              </w:rPr>
            </w:r>
            <w:r>
              <w:rPr>
                <w:i/>
                <w:noProof/>
                <w:sz w:val="18"/>
                <w:szCs w:val="18"/>
                <w:highlight w:val="lightGray"/>
              </w:rPr>
              <w:fldChar w:fldCharType="separate"/>
            </w:r>
            <w:r>
              <w:rPr>
                <w:i/>
                <w:noProof/>
                <w:sz w:val="18"/>
                <w:szCs w:val="18"/>
                <w:highlight w:val="lightGray"/>
              </w:rPr>
              <w:t xml:space="preserve">Flächengröße </w:t>
            </w:r>
            <w:r>
              <w:rPr>
                <w:i/>
                <w:noProof/>
                <w:sz w:val="18"/>
                <w:szCs w:val="18"/>
                <w:highlight w:val="lightGray"/>
              </w:rPr>
              <w:fldChar w:fldCharType="end"/>
            </w:r>
          </w:p>
        </w:tc>
        <w:tc>
          <w:tcPr>
            <w:tcW w:w="708" w:type="dxa"/>
            <w:tcBorders>
              <w:left w:val="nil"/>
              <w:bottom w:val="single" w:sz="4" w:space="0" w:color="auto"/>
              <w:right w:val="single" w:sz="4" w:space="0" w:color="auto"/>
            </w:tcBorders>
            <w:vAlign w:val="center"/>
          </w:tcPr>
          <w:p w14:paraId="5C0ABBC0" w14:textId="2E608C25" w:rsidR="002D0E46" w:rsidRDefault="002D0E46" w:rsidP="002D0E46">
            <w:pPr>
              <w:tabs>
                <w:tab w:val="right" w:pos="2473"/>
              </w:tabs>
              <w:spacing w:before="120" w:after="120" w:line="240" w:lineRule="auto"/>
              <w:ind w:left="25"/>
              <w:jc w:val="center"/>
              <w:rPr>
                <w:b/>
                <w:sz w:val="18"/>
                <w:szCs w:val="18"/>
              </w:rPr>
            </w:pPr>
            <w:r>
              <w:rPr>
                <w:b/>
                <w:sz w:val="18"/>
                <w:szCs w:val="18"/>
              </w:rPr>
              <w:t>m</w:t>
            </w:r>
            <w:r w:rsidRPr="005B33B9">
              <w:rPr>
                <w:b/>
                <w:sz w:val="18"/>
                <w:szCs w:val="18"/>
                <w:vertAlign w:val="superscript"/>
              </w:rPr>
              <w:t>2</w:t>
            </w:r>
          </w:p>
        </w:tc>
      </w:tr>
      <w:tr w:rsidR="002D0E46" w:rsidRPr="00A9214B" w14:paraId="55F1888C" w14:textId="77777777" w:rsidTr="00CD4ACB">
        <w:trPr>
          <w:trHeight w:val="422"/>
        </w:trPr>
        <w:tc>
          <w:tcPr>
            <w:tcW w:w="9067" w:type="dxa"/>
            <w:gridSpan w:val="5"/>
            <w:tcBorders>
              <w:top w:val="single" w:sz="4" w:space="0" w:color="auto"/>
              <w:bottom w:val="nil"/>
            </w:tcBorders>
          </w:tcPr>
          <w:p w14:paraId="50F4AF2F" w14:textId="1DE12902" w:rsidR="002D0E46" w:rsidRPr="005B33B9" w:rsidRDefault="002D0E46" w:rsidP="002D0E46">
            <w:pPr>
              <w:tabs>
                <w:tab w:val="right" w:pos="9072"/>
              </w:tabs>
              <w:spacing w:before="120" w:after="120"/>
              <w:rPr>
                <w:b/>
                <w:sz w:val="18"/>
                <w:szCs w:val="18"/>
              </w:rPr>
            </w:pPr>
            <w:r w:rsidRPr="005B33B9">
              <w:rPr>
                <w:b/>
                <w:sz w:val="18"/>
                <w:szCs w:val="18"/>
              </w:rPr>
              <w:t>Hinweise zur Pflege und Unterhaltung</w:t>
            </w:r>
            <w:r>
              <w:rPr>
                <w:b/>
                <w:sz w:val="18"/>
                <w:szCs w:val="18"/>
              </w:rPr>
              <w:t xml:space="preserve"> sowie zur rechtlichen Sicherung</w:t>
            </w:r>
          </w:p>
        </w:tc>
      </w:tr>
      <w:tr w:rsidR="002D0E46" w:rsidRPr="003C1B69" w14:paraId="40994954" w14:textId="77777777" w:rsidTr="0083021D">
        <w:tc>
          <w:tcPr>
            <w:tcW w:w="9067" w:type="dxa"/>
            <w:gridSpan w:val="5"/>
            <w:tcBorders>
              <w:top w:val="nil"/>
              <w:bottom w:val="single" w:sz="4" w:space="0" w:color="auto"/>
            </w:tcBorders>
            <w:shd w:val="clear" w:color="auto" w:fill="auto"/>
          </w:tcPr>
          <w:p w14:paraId="2E1040F9" w14:textId="60F3B683" w:rsidR="002D0E46" w:rsidRPr="0083021D" w:rsidRDefault="002D0E46" w:rsidP="002D0E46">
            <w:pPr>
              <w:spacing w:before="120" w:after="120" w:line="240" w:lineRule="auto"/>
              <w:jc w:val="left"/>
              <w:rPr>
                <w:noProof/>
                <w:sz w:val="18"/>
                <w:szCs w:val="18"/>
              </w:rPr>
            </w:pPr>
            <w:r>
              <w:rPr>
                <w:noProof/>
                <w:sz w:val="18"/>
                <w:szCs w:val="18"/>
              </w:rPr>
              <w:t>Nach</w:t>
            </w:r>
            <w:r w:rsidRPr="0083021D">
              <w:rPr>
                <w:noProof/>
                <w:sz w:val="18"/>
                <w:szCs w:val="18"/>
              </w:rPr>
              <w:t xml:space="preserve"> </w:t>
            </w:r>
            <w:r>
              <w:rPr>
                <w:noProof/>
                <w:sz w:val="18"/>
                <w:szCs w:val="18"/>
              </w:rPr>
              <w:t xml:space="preserve">Wiederherstellung des Ausgangszustandes obliegt die weitere Pflege und Unterhaltung der Flächen dem Eigentümer. Eine rechtliche Sicherung ist nicht erforderlich. </w:t>
            </w:r>
          </w:p>
        </w:tc>
      </w:tr>
    </w:tbl>
    <w:p w14:paraId="6EFAFA17" w14:textId="72CB8CF8" w:rsidR="000839C0" w:rsidRDefault="000839C0" w:rsidP="00224DB5">
      <w:pPr>
        <w:pStyle w:val="Textkrper"/>
      </w:pPr>
    </w:p>
    <w:p w14:paraId="05EBFAFC" w14:textId="77777777" w:rsidR="000839C0" w:rsidRDefault="000839C0">
      <w:pPr>
        <w:spacing w:after="0" w:line="240" w:lineRule="auto"/>
        <w:jc w:val="left"/>
      </w:pPr>
      <w:r>
        <w:br w:type="page"/>
      </w:r>
    </w:p>
    <w:p w14:paraId="2C740926" w14:textId="4ABAE470" w:rsidR="006B2A11" w:rsidRPr="00596169" w:rsidRDefault="003C5D81" w:rsidP="0031298B">
      <w:pPr>
        <w:pStyle w:val="berschrift3"/>
        <w:pageBreakBefore/>
        <w:spacing w:line="360" w:lineRule="auto"/>
        <w:ind w:left="1191" w:hanging="1191"/>
      </w:pPr>
      <w:bookmarkStart w:id="355" w:name="_Toc143588083"/>
      <w:r w:rsidRPr="00B76C12">
        <w:t xml:space="preserve">Anlage </w:t>
      </w:r>
      <w:r w:rsidR="00F1034C" w:rsidRPr="00B76C12">
        <w:t>I</w:t>
      </w:r>
      <w:r w:rsidR="0031298B" w:rsidRPr="00B76C12">
        <w:t>V</w:t>
      </w:r>
      <w:r w:rsidR="006B2A11" w:rsidRPr="00B76C12">
        <w:tab/>
      </w:r>
      <w:r w:rsidR="00B16E4B">
        <w:t>Tabellarische</w:t>
      </w:r>
      <w:r w:rsidR="00BE5F0B" w:rsidRPr="00B76C12">
        <w:t xml:space="preserve"> </w:t>
      </w:r>
      <w:r w:rsidR="006B2A11" w:rsidRPr="00B76C12">
        <w:t>Gegenüberstellung</w:t>
      </w:r>
      <w:r w:rsidR="00BE5F0B" w:rsidRPr="00B76C12">
        <w:t xml:space="preserve"> von Eingriff und Kompensation</w:t>
      </w:r>
      <w:bookmarkEnd w:id="354"/>
      <w:bookmarkEnd w:id="355"/>
    </w:p>
    <w:p w14:paraId="3F506E60" w14:textId="19D639F5" w:rsidR="00596169" w:rsidRDefault="00596169" w:rsidP="00596169">
      <w:pPr>
        <w:pStyle w:val="Textkrperaltt"/>
      </w:pPr>
      <w:r>
        <w:t xml:space="preserve">Die </w:t>
      </w:r>
      <w:r w:rsidR="00DA43FF">
        <w:t>tabellarische</w:t>
      </w:r>
      <w:r w:rsidR="00ED7B39">
        <w:t xml:space="preserve"> </w:t>
      </w:r>
      <w:r>
        <w:t>Gegenüberstellung ermöglicht einen Überblick über das Verhältnis der verbleibenden Eingriffe / Kompensationsbedarf zur vorgesehenen Kompensation</w:t>
      </w:r>
      <w:r w:rsidR="009621F1">
        <w:t xml:space="preserve"> / Maßnahmen</w:t>
      </w:r>
      <w:r>
        <w:t xml:space="preserve">. </w:t>
      </w:r>
    </w:p>
    <w:p w14:paraId="79FEBA29" w14:textId="0132FCC1" w:rsidR="005A18B3" w:rsidRDefault="008C7903" w:rsidP="00F705E2">
      <w:pPr>
        <w:pStyle w:val="Textkrperaltt"/>
      </w:pPr>
      <w:r>
        <w:t>Bei der „</w:t>
      </w:r>
      <w:r w:rsidR="00DA43FF">
        <w:t>Tabellarische</w:t>
      </w:r>
      <w:r>
        <w:t xml:space="preserve">n Gegenüberstellung von Eingriff und Kompensation“ </w:t>
      </w:r>
      <w:r w:rsidR="00CB0E48">
        <w:t xml:space="preserve">(Unterlage 9.4) </w:t>
      </w:r>
      <w:r>
        <w:t xml:space="preserve">ist zwischen </w:t>
      </w:r>
      <w:r w:rsidR="00E22149">
        <w:t xml:space="preserve">der </w:t>
      </w:r>
      <w:r>
        <w:t xml:space="preserve">integrierten Biotopbewertung und der schutzgutbezogenen Bewertung </w:t>
      </w:r>
      <w:r w:rsidR="005A18B3">
        <w:t xml:space="preserve">(funktionsspezifische Kompensation) </w:t>
      </w:r>
      <w:r>
        <w:t>zu differenzieren</w:t>
      </w:r>
      <w:r w:rsidR="00ED7B39">
        <w:t xml:space="preserve">. </w:t>
      </w:r>
      <w:r w:rsidR="005A18B3">
        <w:t>Hierzu enthält diese Anlage zwei Tabellen, die beide Teil der Unterlage 9.4 werden</w:t>
      </w:r>
      <w:r w:rsidR="00417429">
        <w:t xml:space="preserve"> (Muster)</w:t>
      </w:r>
      <w:r w:rsidR="005A18B3">
        <w:t>.</w:t>
      </w:r>
    </w:p>
    <w:p w14:paraId="7CA9F993" w14:textId="139E7285" w:rsidR="008C7903" w:rsidRDefault="00ED7B39" w:rsidP="00F705E2">
      <w:pPr>
        <w:pStyle w:val="Textkrperaltt"/>
      </w:pPr>
      <w:r>
        <w:t xml:space="preserve">Die Darstellung der integrierten Biotopbewertung umfasst alle Beeinträchtigungen von Biotopen (eB und eBS) und </w:t>
      </w:r>
      <w:r w:rsidR="005A18B3">
        <w:t xml:space="preserve">somit </w:t>
      </w:r>
      <w:r>
        <w:t xml:space="preserve">gleichzeitig auch alle </w:t>
      </w:r>
      <w:r w:rsidR="005A18B3">
        <w:t>erheblichen Beeinträchtigungen</w:t>
      </w:r>
      <w:r>
        <w:t xml:space="preserve"> der weiteren Schutzgüter, die im </w:t>
      </w:r>
      <w:r w:rsidR="0035446C">
        <w:t>Bi</w:t>
      </w:r>
      <w:r>
        <w:t>otopwertverfahren</w:t>
      </w:r>
      <w:r w:rsidR="0035446C">
        <w:t xml:space="preserve"> ermittelt</w:t>
      </w:r>
      <w:r>
        <w:t xml:space="preserve"> werden. Da für die integrierte Biotopbewertung eine Berechnungstabelle vorhanden ist (vgl. Anlage V), </w:t>
      </w:r>
      <w:r w:rsidR="0029661C">
        <w:t>kann</w:t>
      </w:r>
      <w:r>
        <w:t xml:space="preserve"> </w:t>
      </w:r>
      <w:r w:rsidR="0029661C">
        <w:t xml:space="preserve">die </w:t>
      </w:r>
      <w:r w:rsidR="00DA43FF">
        <w:t>tabellarische</w:t>
      </w:r>
      <w:r w:rsidR="0029661C">
        <w:t xml:space="preserve"> Gegenüberstellung</w:t>
      </w:r>
      <w:r>
        <w:t xml:space="preserve"> durch eine Zusammenfassung der Berechnungstabelle erzeugt</w:t>
      </w:r>
      <w:r w:rsidR="0029661C">
        <w:t xml:space="preserve"> werden</w:t>
      </w:r>
      <w:r>
        <w:t>.</w:t>
      </w:r>
    </w:p>
    <w:p w14:paraId="737AA3AB" w14:textId="478AD7BD" w:rsidR="009135B0" w:rsidRDefault="009135B0" w:rsidP="00F705E2">
      <w:pPr>
        <w:pStyle w:val="Textkrperaltt"/>
      </w:pPr>
      <w:r>
        <w:t>Die schutzgutbezogene Bewertung beschränkt sich auf die eBS-Fälle. In ihr wird die verbal-argumentative Ableitung der funktionsspezifischen Kompensation dokumentiert (inkl. eBS beim Schutzgut Biotope)</w:t>
      </w:r>
      <w:r w:rsidR="00012791">
        <w:t xml:space="preserve"> (s. auch separate Worddatei als Vorlage)</w:t>
      </w:r>
      <w:r>
        <w:t>.</w:t>
      </w:r>
    </w:p>
    <w:p w14:paraId="3120B67B" w14:textId="1C5783A5" w:rsidR="002237C9" w:rsidRDefault="002237C9" w:rsidP="002237C9">
      <w:pPr>
        <w:pStyle w:val="Textkrperaltt"/>
      </w:pPr>
      <w:r w:rsidRPr="00596169">
        <w:t>Die Gegenüberstellung</w:t>
      </w:r>
      <w:r w:rsidR="0029661C">
        <w:t>en</w:t>
      </w:r>
      <w:r w:rsidRPr="00596169">
        <w:t xml:space="preserve"> von Beeinträchtigungen und Ausgleichs- / Ersatzmaßnahmen weis</w:t>
      </w:r>
      <w:r w:rsidR="0029661C">
        <w:t>en</w:t>
      </w:r>
      <w:r w:rsidRPr="00596169">
        <w:t xml:space="preserve"> als Mindeststandard folgende Inhalte auf:</w:t>
      </w:r>
    </w:p>
    <w:p w14:paraId="64621F8A" w14:textId="77777777" w:rsidR="00D77380" w:rsidRDefault="00D77380" w:rsidP="002237C9">
      <w:pPr>
        <w:pStyle w:val="Textkrperaltt"/>
      </w:pPr>
    </w:p>
    <w:p w14:paraId="2F25EC16" w14:textId="2E347975" w:rsidR="00D77380" w:rsidRPr="00FB14B5" w:rsidRDefault="00D77380" w:rsidP="00D77380">
      <w:pPr>
        <w:pStyle w:val="Zwischenberschrift"/>
      </w:pPr>
      <w:r w:rsidRPr="00B76C12">
        <w:t>Integrierte Biotopbewertung</w:t>
      </w:r>
      <w:r w:rsidR="00867975">
        <w:t xml:space="preserve"> (Teil</w:t>
      </w:r>
      <w:r w:rsidR="00711BDB">
        <w:t xml:space="preserve"> </w:t>
      </w:r>
      <w:r w:rsidR="00867975">
        <w:t>1)</w:t>
      </w:r>
      <w:r w:rsidRPr="00B76C12">
        <w:t>:</w:t>
      </w:r>
    </w:p>
    <w:p w14:paraId="5CDEDE9C" w14:textId="2FE4E431" w:rsidR="00D77380" w:rsidRPr="00FB14B5" w:rsidRDefault="00D77380" w:rsidP="00D77380">
      <w:pPr>
        <w:pStyle w:val="Textkrperaltt"/>
      </w:pPr>
      <w:r w:rsidRPr="00FB14B5">
        <w:t xml:space="preserve">Aus </w:t>
      </w:r>
      <w:r>
        <w:t>der detaillierten Berechnungstabelle zur integrierten Biotopbewertung (Anlage V)</w:t>
      </w:r>
      <w:r w:rsidRPr="00FB14B5">
        <w:t xml:space="preserve"> kann durch Ausblenden von Spalten die „</w:t>
      </w:r>
      <w:r w:rsidR="00DA43FF">
        <w:t>Tabellarische</w:t>
      </w:r>
      <w:r w:rsidRPr="00FB14B5">
        <w:t xml:space="preserve"> Gegenüberstellung von Eingriff und Kompensation – Integrierte Biotopbewertung" erzeugt werden. </w:t>
      </w:r>
      <w:r>
        <w:t xml:space="preserve">Diese Zusammenfassung </w:t>
      </w:r>
      <w:r w:rsidRPr="00FB14B5">
        <w:t>kann im LBP als Unterlage 9.4 (gemäß RE 2012) verwendet werden.</w:t>
      </w:r>
    </w:p>
    <w:p w14:paraId="6D0EDF9C" w14:textId="77777777" w:rsidR="00D77380" w:rsidRPr="002E45FA" w:rsidRDefault="00D77380" w:rsidP="00D77380">
      <w:pPr>
        <w:pStyle w:val="Textkrperaltt"/>
        <w:spacing w:after="120"/>
        <w:rPr>
          <w:u w:val="single"/>
        </w:rPr>
      </w:pPr>
      <w:r w:rsidRPr="002E45FA">
        <w:rPr>
          <w:u w:val="single"/>
        </w:rPr>
        <w:t xml:space="preserve">Konflikte / Beeinträchtigungen – </w:t>
      </w:r>
      <w:r>
        <w:rPr>
          <w:u w:val="single"/>
        </w:rPr>
        <w:t xml:space="preserve">Ermittlung </w:t>
      </w:r>
      <w:r w:rsidRPr="002E45FA">
        <w:rPr>
          <w:u w:val="single"/>
        </w:rPr>
        <w:t>Kompensationsbedarf:</w:t>
      </w:r>
    </w:p>
    <w:p w14:paraId="6EA554D0" w14:textId="77777777" w:rsidR="00D77380" w:rsidRDefault="00D77380" w:rsidP="00D77380">
      <w:pPr>
        <w:pStyle w:val="Aufzhlung1fortlnach0pt"/>
      </w:pPr>
      <w:r>
        <w:t>Angabe der Konfliktnummer</w:t>
      </w:r>
    </w:p>
    <w:p w14:paraId="57B39431" w14:textId="77777777" w:rsidR="00D77380" w:rsidRDefault="00D77380" w:rsidP="00D77380">
      <w:pPr>
        <w:pStyle w:val="Aufzhlung1fortlnach0pt"/>
      </w:pPr>
      <w:r w:rsidRPr="001A5A74">
        <w:t xml:space="preserve">Auflistung der maßgeblichen Konflikte / Beeinträchtigungen </w:t>
      </w:r>
      <w:r>
        <w:t xml:space="preserve">/ Eingriffe für das Schutzgut Biotope, dabei ggf. Markierung der </w:t>
      </w:r>
      <w:r w:rsidRPr="003F002B">
        <w:t>eBS-Fälle</w:t>
      </w:r>
      <w:r>
        <w:t xml:space="preserve"> (z.B. in roter Farbe).</w:t>
      </w:r>
    </w:p>
    <w:p w14:paraId="1F48F38B" w14:textId="77777777" w:rsidR="00D77380" w:rsidRDefault="00D77380" w:rsidP="00D77380">
      <w:pPr>
        <w:pStyle w:val="Aufzhlung1fortlnach0pt"/>
      </w:pPr>
      <w:r w:rsidRPr="001A5A74">
        <w:t xml:space="preserve">Umfang der </w:t>
      </w:r>
      <w:r>
        <w:t>Eingriffsflächen</w:t>
      </w:r>
      <w:r w:rsidRPr="001A5A74">
        <w:t xml:space="preserve"> als Flächenangabe (m²), Anzahl (St</w:t>
      </w:r>
      <w:r>
        <w:t>c</w:t>
      </w:r>
      <w:r w:rsidRPr="001A5A74">
        <w:t>k)</w:t>
      </w:r>
    </w:p>
    <w:p w14:paraId="4CB3E9DF" w14:textId="77777777" w:rsidR="00D77380" w:rsidRDefault="00D77380" w:rsidP="00D77380">
      <w:pPr>
        <w:pStyle w:val="Aufzhlung1fortlnach0pt"/>
      </w:pPr>
      <w:r w:rsidRPr="001A5A74">
        <w:t>Auflistung der betroffenen Biotoptypen inkl. Biotoptypencode</w:t>
      </w:r>
    </w:p>
    <w:p w14:paraId="2D1FE9B4" w14:textId="77777777" w:rsidR="00D77380" w:rsidRDefault="00D77380" w:rsidP="00D77380">
      <w:pPr>
        <w:pStyle w:val="Aufzhlung1fortlnach0pt"/>
      </w:pPr>
      <w:r>
        <w:t xml:space="preserve">Ggf. </w:t>
      </w:r>
      <w:r w:rsidRPr="001A5A74">
        <w:t>Lage der Beeinträchtigungen im Bestands- und Konfliktplan</w:t>
      </w:r>
      <w:r>
        <w:t>, Bau-km</w:t>
      </w:r>
    </w:p>
    <w:p w14:paraId="3C556220" w14:textId="77777777" w:rsidR="00D77380" w:rsidRDefault="00D77380" w:rsidP="00D77380">
      <w:pPr>
        <w:pStyle w:val="Aufzhlung1fortlnach0pt"/>
      </w:pPr>
      <w:r w:rsidRPr="001A5A74">
        <w:t>Umfang de</w:t>
      </w:r>
      <w:r>
        <w:t xml:space="preserve">s </w:t>
      </w:r>
      <w:r w:rsidRPr="001A5A74">
        <w:t>Kompensationsbedarf</w:t>
      </w:r>
      <w:r>
        <w:t xml:space="preserve">s in </w:t>
      </w:r>
      <w:r w:rsidRPr="001A5A74">
        <w:t>Biotopwertpunkte</w:t>
      </w:r>
      <w:r>
        <w:t>n</w:t>
      </w:r>
    </w:p>
    <w:p w14:paraId="32A24742" w14:textId="77777777" w:rsidR="00D77380" w:rsidRDefault="00D77380" w:rsidP="00D77380">
      <w:pPr>
        <w:pStyle w:val="Aufzhlung1fortlnach0pt"/>
        <w:numPr>
          <w:ilvl w:val="0"/>
          <w:numId w:val="0"/>
        </w:numPr>
        <w:ind w:left="357"/>
      </w:pPr>
    </w:p>
    <w:p w14:paraId="16947C75" w14:textId="77777777" w:rsidR="00D77380" w:rsidRPr="002E45FA" w:rsidRDefault="00D77380" w:rsidP="00D77380">
      <w:pPr>
        <w:pStyle w:val="Textkrperaltt"/>
        <w:spacing w:after="120"/>
        <w:rPr>
          <w:u w:val="single"/>
        </w:rPr>
      </w:pPr>
      <w:r w:rsidRPr="002E45FA">
        <w:rPr>
          <w:u w:val="single"/>
        </w:rPr>
        <w:t xml:space="preserve">Landschaftspflegerische Maßnahmen – </w:t>
      </w:r>
      <w:r>
        <w:rPr>
          <w:u w:val="single"/>
        </w:rPr>
        <w:t xml:space="preserve">Ermittlung </w:t>
      </w:r>
      <w:r w:rsidRPr="002E45FA">
        <w:rPr>
          <w:u w:val="single"/>
        </w:rPr>
        <w:t>Kompensationswert:</w:t>
      </w:r>
    </w:p>
    <w:p w14:paraId="597740EF" w14:textId="77777777" w:rsidR="00D77380" w:rsidRPr="002E45FA" w:rsidRDefault="00D77380" w:rsidP="00D77380">
      <w:pPr>
        <w:pStyle w:val="Aufzhlung1fortlnach0pt"/>
      </w:pPr>
      <w:r>
        <w:t>Angabe der Maßnahmennummer</w:t>
      </w:r>
    </w:p>
    <w:p w14:paraId="4F030603" w14:textId="77777777" w:rsidR="00D77380" w:rsidRDefault="00D77380" w:rsidP="00D77380">
      <w:pPr>
        <w:pStyle w:val="Aufzhlung1fortlnach0pt"/>
      </w:pPr>
      <w:r>
        <w:t>Kurzbezeichnung</w:t>
      </w:r>
      <w:r w:rsidRPr="001A5A74">
        <w:t xml:space="preserve"> der Kompensationsmaßnahmen</w:t>
      </w:r>
      <w:r w:rsidRPr="00753FF2">
        <w:t xml:space="preserve"> </w:t>
      </w:r>
    </w:p>
    <w:p w14:paraId="420A7E3A" w14:textId="77777777" w:rsidR="00D77380" w:rsidRDefault="00D77380" w:rsidP="00D77380">
      <w:pPr>
        <w:pStyle w:val="Aufzhlung1fortlnach0pt"/>
      </w:pPr>
      <w:r>
        <w:t xml:space="preserve">Ggf. </w:t>
      </w:r>
      <w:r w:rsidRPr="001A5A74">
        <w:t>Lage der Maßnahmen im Maßnahmenplan</w:t>
      </w:r>
      <w:r>
        <w:t>, Bau-km</w:t>
      </w:r>
    </w:p>
    <w:p w14:paraId="27994872" w14:textId="77777777" w:rsidR="00D77380" w:rsidRDefault="00D77380" w:rsidP="00D77380">
      <w:pPr>
        <w:pStyle w:val="Aufzhlung1fortlnach0pt"/>
      </w:pPr>
      <w:r w:rsidRPr="001A5A74">
        <w:t xml:space="preserve">Umfang der </w:t>
      </w:r>
      <w:r>
        <w:t>Kompensationsmaßnahme</w:t>
      </w:r>
      <w:r w:rsidRPr="001A5A74">
        <w:t xml:space="preserve"> als Flächenangabe </w:t>
      </w:r>
      <w:r>
        <w:t xml:space="preserve">inkl. des time lag </w:t>
      </w:r>
      <w:r w:rsidRPr="001A5A74">
        <w:t>(m²), Anzahl (St</w:t>
      </w:r>
      <w:r>
        <w:t>c</w:t>
      </w:r>
      <w:r w:rsidRPr="001A5A74">
        <w:t>k)</w:t>
      </w:r>
    </w:p>
    <w:p w14:paraId="3E7CFAEE" w14:textId="77777777" w:rsidR="00D77380" w:rsidRDefault="00D77380" w:rsidP="00D77380">
      <w:pPr>
        <w:pStyle w:val="Aufzhlung1fortlnach0pt"/>
      </w:pPr>
      <w:r w:rsidRPr="001A5A74">
        <w:t>Auflistung de</w:t>
      </w:r>
      <w:r>
        <w:t>s</w:t>
      </w:r>
      <w:r w:rsidRPr="001A5A74">
        <w:t xml:space="preserve"> </w:t>
      </w:r>
      <w:r>
        <w:t>Entwicklungszieles / Zielbiotoptypen und -</w:t>
      </w:r>
      <w:r w:rsidRPr="001A5A74">
        <w:t>code</w:t>
      </w:r>
      <w:r>
        <w:t>s (wichtig für Maßnahmenblätter und Eintrag in FLISTRA</w:t>
      </w:r>
      <w:r w:rsidRPr="002E45FA">
        <w:rPr>
          <w:i/>
        </w:rPr>
        <w:t>neo</w:t>
      </w:r>
      <w:r>
        <w:t>)</w:t>
      </w:r>
    </w:p>
    <w:p w14:paraId="5BB35B2B" w14:textId="77777777" w:rsidR="00D77380" w:rsidRDefault="00D77380" w:rsidP="00D77380">
      <w:pPr>
        <w:pStyle w:val="Aufzhlung1fortlnach0pt"/>
      </w:pPr>
      <w:r w:rsidRPr="001A5A74">
        <w:t>Umfang de</w:t>
      </w:r>
      <w:r>
        <w:t>s</w:t>
      </w:r>
      <w:r w:rsidRPr="001A5A74">
        <w:t xml:space="preserve"> </w:t>
      </w:r>
      <w:r>
        <w:t>Kompensationswertes in Biotopwertpunkten</w:t>
      </w:r>
    </w:p>
    <w:p w14:paraId="0ABD713E" w14:textId="77777777" w:rsidR="00D77380" w:rsidRDefault="00D77380" w:rsidP="00D77380">
      <w:pPr>
        <w:pStyle w:val="Aufzhlung1fortlnach0pt"/>
      </w:pPr>
      <w:r>
        <w:t>falls erforderlich Bemerkungen</w:t>
      </w:r>
    </w:p>
    <w:p w14:paraId="20AE0B3A" w14:textId="77777777" w:rsidR="00D77380" w:rsidRDefault="00D77380" w:rsidP="00D77380">
      <w:pPr>
        <w:pStyle w:val="Aufzhlung1fortlnach0pt"/>
      </w:pPr>
      <w:r>
        <w:t>Angabe, ob multifunktionale Kompensation für verschiedene Schutzgüter</w:t>
      </w:r>
    </w:p>
    <w:p w14:paraId="6EA9C4D6" w14:textId="77777777" w:rsidR="00D77380" w:rsidRDefault="00D77380" w:rsidP="002237C9">
      <w:pPr>
        <w:pStyle w:val="Textkrperaltt"/>
      </w:pPr>
    </w:p>
    <w:p w14:paraId="4AA4DC2A" w14:textId="2CBCC18C" w:rsidR="00243D18" w:rsidRDefault="00243D18" w:rsidP="00FB14B5">
      <w:pPr>
        <w:pStyle w:val="Zwischenberschrift"/>
      </w:pPr>
      <w:r w:rsidRPr="00B76C12">
        <w:t>Schutzgutbezogene Bewertung</w:t>
      </w:r>
      <w:r>
        <w:t xml:space="preserve"> (funktionsspezifische Kompensation)</w:t>
      </w:r>
      <w:r w:rsidR="00867975">
        <w:t xml:space="preserve"> (Teil 2)</w:t>
      </w:r>
      <w:r w:rsidRPr="00B76C12">
        <w:t>:</w:t>
      </w:r>
    </w:p>
    <w:p w14:paraId="319F2062" w14:textId="1C93325B" w:rsidR="00243D18" w:rsidRPr="002E45FA" w:rsidRDefault="00FB14B5" w:rsidP="00243D18">
      <w:pPr>
        <w:pStyle w:val="Textkrperaltt"/>
        <w:spacing w:after="120"/>
        <w:rPr>
          <w:u w:val="single"/>
        </w:rPr>
      </w:pPr>
      <w:r>
        <w:rPr>
          <w:u w:val="single"/>
        </w:rPr>
        <w:t>Erhebliche Beeinträchtigungen besonderer Schwere</w:t>
      </w:r>
      <w:r w:rsidR="00243D18" w:rsidRPr="002E45FA">
        <w:rPr>
          <w:u w:val="single"/>
        </w:rPr>
        <w:t xml:space="preserve"> – </w:t>
      </w:r>
      <w:r>
        <w:rPr>
          <w:u w:val="single"/>
        </w:rPr>
        <w:t>detaillierte Betroffenheiten</w:t>
      </w:r>
      <w:r w:rsidR="00243D18" w:rsidRPr="002E45FA">
        <w:rPr>
          <w:u w:val="single"/>
        </w:rPr>
        <w:t>:</w:t>
      </w:r>
    </w:p>
    <w:p w14:paraId="40AA235F" w14:textId="77777777" w:rsidR="00243D18" w:rsidRDefault="00243D18" w:rsidP="00243D18">
      <w:pPr>
        <w:pStyle w:val="Aufzhlung1fortlnach0pt"/>
      </w:pPr>
      <w:r>
        <w:t>Angabe der Konfliktnummer</w:t>
      </w:r>
    </w:p>
    <w:p w14:paraId="5A1BD032" w14:textId="56358516" w:rsidR="00243D18" w:rsidRDefault="00243D18" w:rsidP="00243D18">
      <w:pPr>
        <w:pStyle w:val="Aufzhlung1fortlnach0pt"/>
      </w:pPr>
      <w:r w:rsidRPr="001A5A74">
        <w:t xml:space="preserve">Auflistung der </w:t>
      </w:r>
      <w:r>
        <w:t xml:space="preserve">erheblichen Beeinträchtigungen besonderer Schwere (eBS) der betroffenen Schutzgüter </w:t>
      </w:r>
      <w:r w:rsidR="00EF020F">
        <w:t>nach den Schutzgutfunktionen gemäß Anlage 7.2 des „Praxisleitfadens zur Ermittlung des Kompensationsbedarfs“ (MKUEM 2021)</w:t>
      </w:r>
    </w:p>
    <w:p w14:paraId="5E840452" w14:textId="77777777" w:rsidR="00EF020F" w:rsidRDefault="00EF020F" w:rsidP="00EF020F">
      <w:pPr>
        <w:pStyle w:val="Aufzhlung1fortlnach0pt"/>
      </w:pPr>
      <w:r>
        <w:t xml:space="preserve">Ggf. </w:t>
      </w:r>
      <w:r w:rsidRPr="001A5A74">
        <w:t>Lage der Beeinträchtigungen im Bestands- und Konfliktplan</w:t>
      </w:r>
      <w:r>
        <w:t>, Bau-km</w:t>
      </w:r>
    </w:p>
    <w:p w14:paraId="770B4C91" w14:textId="1E0DF34F" w:rsidR="00243D18" w:rsidRDefault="00243D18" w:rsidP="00243D18">
      <w:pPr>
        <w:pStyle w:val="Aufzhlung1fortlnach0pt"/>
      </w:pPr>
      <w:r w:rsidRPr="00596169">
        <w:t xml:space="preserve">Umfang der </w:t>
      </w:r>
      <w:r>
        <w:t>eBS</w:t>
      </w:r>
      <w:r w:rsidRPr="00596169">
        <w:t xml:space="preserve"> (Kompensationsbedarf)</w:t>
      </w:r>
      <w:r>
        <w:t>, wenn möglich</w:t>
      </w:r>
      <w:r w:rsidRPr="00596169">
        <w:t xml:space="preserve"> als Flächenangabe (m²), </w:t>
      </w:r>
      <w:r>
        <w:t>Anzahl (St</w:t>
      </w:r>
      <w:r w:rsidRPr="00596169">
        <w:t>k)</w:t>
      </w:r>
      <w:r>
        <w:t>, Länge (m) oder als qualitative Beschreibung</w:t>
      </w:r>
    </w:p>
    <w:p w14:paraId="780F0273" w14:textId="5D1BC038" w:rsidR="00243D18" w:rsidRDefault="00243D18" w:rsidP="00243D18">
      <w:pPr>
        <w:pStyle w:val="Aufzhlung1fortlnach0pt"/>
      </w:pPr>
      <w:r>
        <w:t xml:space="preserve">bei eBS Biotopen </w:t>
      </w:r>
      <w:r w:rsidRPr="001A5A74">
        <w:t>Auflistung der betroffenen Biotoptypen</w:t>
      </w:r>
      <w:r>
        <w:t xml:space="preserve"> </w:t>
      </w:r>
      <w:r w:rsidRPr="001A5A74">
        <w:t>inkl. Biotoptypencode</w:t>
      </w:r>
      <w:r>
        <w:t xml:space="preserve"> </w:t>
      </w:r>
    </w:p>
    <w:p w14:paraId="24C90325" w14:textId="77777777" w:rsidR="00243D18" w:rsidRDefault="00243D18" w:rsidP="00243D18">
      <w:pPr>
        <w:pStyle w:val="Aufzhlung1fortlnach0pt"/>
        <w:numPr>
          <w:ilvl w:val="0"/>
          <w:numId w:val="0"/>
        </w:numPr>
        <w:ind w:left="357"/>
      </w:pPr>
    </w:p>
    <w:p w14:paraId="4E8A6188" w14:textId="2E3CCEF0" w:rsidR="00243D18" w:rsidRPr="002E45FA" w:rsidRDefault="00FB14B5" w:rsidP="00243D18">
      <w:pPr>
        <w:pStyle w:val="Textkrperaltt"/>
        <w:spacing w:after="120"/>
        <w:rPr>
          <w:u w:val="single"/>
        </w:rPr>
      </w:pPr>
      <w:r>
        <w:rPr>
          <w:u w:val="single"/>
        </w:rPr>
        <w:t>Zugeordnete funktionsspezifische</w:t>
      </w:r>
      <w:r w:rsidRPr="002E45FA">
        <w:rPr>
          <w:u w:val="single"/>
        </w:rPr>
        <w:t xml:space="preserve"> </w:t>
      </w:r>
      <w:r w:rsidR="00243D18" w:rsidRPr="002E45FA">
        <w:rPr>
          <w:u w:val="single"/>
        </w:rPr>
        <w:t>Maßnahmen:</w:t>
      </w:r>
    </w:p>
    <w:p w14:paraId="2801C750" w14:textId="2F5EF1FB" w:rsidR="00FB14B5" w:rsidRDefault="00FB14B5" w:rsidP="00243D18">
      <w:pPr>
        <w:pStyle w:val="Aufzhlung1fortlnach0pt"/>
      </w:pPr>
      <w:r>
        <w:t xml:space="preserve">Verbal-argumentative </w:t>
      </w:r>
      <w:r w:rsidRPr="00FB14B5">
        <w:t>Kurzbeschreibung der funktionsspezifischen Kompensation</w:t>
      </w:r>
      <w:r>
        <w:t xml:space="preserve"> (Entwicklungsziel, Art der Maßnahme, ggf. Hinweise zur räumlichen Lage) als Zusammenfassung über alle dem Konflikt </w:t>
      </w:r>
      <w:r w:rsidR="0029661C">
        <w:t xml:space="preserve">bzw. mehreren Konflikten </w:t>
      </w:r>
      <w:r>
        <w:t>zugeordneten Maßnahmen</w:t>
      </w:r>
    </w:p>
    <w:p w14:paraId="2DCC7600" w14:textId="3C05079C" w:rsidR="00243D18" w:rsidRPr="005E4ED8" w:rsidRDefault="00243D18" w:rsidP="00243D18">
      <w:pPr>
        <w:pStyle w:val="Aufzhlung1fortlnach0pt"/>
      </w:pPr>
      <w:r>
        <w:t>Angabe der Maßnahmennummer</w:t>
      </w:r>
    </w:p>
    <w:p w14:paraId="288C09D2" w14:textId="34528A33" w:rsidR="00417429" w:rsidRDefault="00FB14B5" w:rsidP="00EE20C5">
      <w:pPr>
        <w:pStyle w:val="Aufzhlung1fortlnach0pt"/>
      </w:pPr>
      <w:r>
        <w:t>Kurzbezeichnung der Maßnahme</w:t>
      </w:r>
      <w:r w:rsidR="007F42D2">
        <w:t xml:space="preserve">, </w:t>
      </w:r>
      <w:r w:rsidR="00417429" w:rsidRPr="001A5A74">
        <w:t>Auflistung de</w:t>
      </w:r>
      <w:r w:rsidR="00417429">
        <w:t>s</w:t>
      </w:r>
      <w:r w:rsidR="00417429" w:rsidRPr="001A5A74">
        <w:t xml:space="preserve"> </w:t>
      </w:r>
      <w:r w:rsidR="00417429">
        <w:t>Zielbiotop</w:t>
      </w:r>
      <w:r w:rsidR="00417429" w:rsidRPr="001A5A74">
        <w:t>code</w:t>
      </w:r>
      <w:r w:rsidR="00417429">
        <w:t>s (wichtig für Maßnahmenblätter und Eintrag in FLISTRA</w:t>
      </w:r>
      <w:r w:rsidR="00417429" w:rsidRPr="007F42D2">
        <w:rPr>
          <w:i/>
        </w:rPr>
        <w:t>neo</w:t>
      </w:r>
      <w:r w:rsidR="00417429">
        <w:t>)</w:t>
      </w:r>
    </w:p>
    <w:p w14:paraId="112A9611" w14:textId="77777777" w:rsidR="00243D18" w:rsidRDefault="00243D18" w:rsidP="00243D18">
      <w:pPr>
        <w:pStyle w:val="Aufzhlung1fortlnach0pt"/>
      </w:pPr>
      <w:r w:rsidRPr="001A5A74">
        <w:t>Umfang der Ausgleichs-/ Ersatzmaßnahmen als Flächenangabe (m²), Anzahl (</w:t>
      </w:r>
      <w:r>
        <w:t>Stck</w:t>
      </w:r>
      <w:r w:rsidRPr="001A5A74">
        <w:t>), Länge (m)</w:t>
      </w:r>
    </w:p>
    <w:p w14:paraId="521952C1" w14:textId="77777777" w:rsidR="00417429" w:rsidRDefault="00417429" w:rsidP="00417429">
      <w:pPr>
        <w:pStyle w:val="Aufzhlung1fortlnach0pt"/>
      </w:pPr>
      <w:r>
        <w:t>Angabe, ob multifunktionale Kompensation für verschiedene Schutzgüter</w:t>
      </w:r>
    </w:p>
    <w:p w14:paraId="726292C1" w14:textId="77777777" w:rsidR="00243D18" w:rsidRDefault="00243D18" w:rsidP="002237C9">
      <w:pPr>
        <w:pStyle w:val="Textkrperaltt"/>
      </w:pPr>
    </w:p>
    <w:p w14:paraId="0C118662" w14:textId="77777777" w:rsidR="00C70C2E" w:rsidRDefault="00C70C2E" w:rsidP="00C70C2E">
      <w:pPr>
        <w:pStyle w:val="Aufzhlung1fortlnach0pt"/>
        <w:numPr>
          <w:ilvl w:val="0"/>
          <w:numId w:val="0"/>
        </w:numPr>
        <w:ind w:left="357" w:hanging="357"/>
      </w:pPr>
    </w:p>
    <w:p w14:paraId="06C770F0" w14:textId="2D981CB8" w:rsidR="006B2A11" w:rsidRDefault="001864B4" w:rsidP="00B76C12">
      <w:pPr>
        <w:pStyle w:val="Textkrperaltt"/>
      </w:pPr>
      <w:r>
        <w:t xml:space="preserve">(s. auch AM4 </w:t>
      </w:r>
      <w:r w:rsidR="00596169">
        <w:t xml:space="preserve">Fallbeispiel </w:t>
      </w:r>
      <w:r w:rsidR="0021705D">
        <w:t xml:space="preserve">zum </w:t>
      </w:r>
      <w:r w:rsidR="00596169">
        <w:t>Ausbau einer Landesstraße</w:t>
      </w:r>
      <w:r>
        <w:t>,</w:t>
      </w:r>
      <w:r w:rsidR="00596169">
        <w:t xml:space="preserve"> dort beispielhaft ausgefüllt). </w:t>
      </w:r>
    </w:p>
    <w:p w14:paraId="1A1EAF2F" w14:textId="77777777" w:rsidR="00D70C1D" w:rsidRDefault="00D70C1D" w:rsidP="00112C0F">
      <w:pPr>
        <w:pStyle w:val="Textkrper"/>
        <w:sectPr w:rsidR="00D70C1D" w:rsidSect="00D45A4A">
          <w:headerReference w:type="default" r:id="rId204"/>
          <w:pgSz w:w="11906" w:h="16838" w:code="9"/>
          <w:pgMar w:top="1701" w:right="1701" w:bottom="1701" w:left="1701" w:header="709" w:footer="851" w:gutter="0"/>
          <w:cols w:space="708"/>
          <w:docGrid w:linePitch="360"/>
        </w:sectPr>
      </w:pPr>
    </w:p>
    <w:p w14:paraId="6E0AE2AF" w14:textId="79587FFC" w:rsidR="0072750E" w:rsidRDefault="00DA43FF" w:rsidP="0072750E">
      <w:pPr>
        <w:pStyle w:val="Zwischenberschrift"/>
        <w:rPr>
          <w:u w:val="single"/>
        </w:rPr>
      </w:pPr>
      <w:r>
        <w:rPr>
          <w:u w:val="single"/>
        </w:rPr>
        <w:t>Tabellarische</w:t>
      </w:r>
      <w:r w:rsidR="0072750E" w:rsidRPr="0029661C">
        <w:rPr>
          <w:u w:val="single"/>
        </w:rPr>
        <w:t xml:space="preserve"> Gegenüberstellung von Eingriff und Kompensation</w:t>
      </w:r>
      <w:r w:rsidR="00F07DB0">
        <w:rPr>
          <w:u w:val="single"/>
        </w:rPr>
        <w:t xml:space="preserve"> (Muster)</w:t>
      </w:r>
    </w:p>
    <w:p w14:paraId="716E9041" w14:textId="21ADB56C" w:rsidR="00D77380" w:rsidRDefault="00D77380" w:rsidP="00D77380">
      <w:pPr>
        <w:pStyle w:val="Zwischenberschrift"/>
      </w:pPr>
      <w:r>
        <w:t>Teil 1: Integrierte Biotopbewertung</w:t>
      </w:r>
    </w:p>
    <w:p w14:paraId="39A0F730" w14:textId="715BC837" w:rsidR="00D77380" w:rsidRPr="0029661C" w:rsidRDefault="00D77380" w:rsidP="00D77380">
      <w:pPr>
        <w:pStyle w:val="Zwischenberschrift"/>
        <w:rPr>
          <w:b w:val="0"/>
          <w:bCs/>
          <w:i/>
          <w:iCs/>
        </w:rPr>
      </w:pPr>
      <w:r w:rsidRPr="0029661C">
        <w:rPr>
          <w:b w:val="0"/>
          <w:bCs/>
          <w:i/>
          <w:iCs/>
        </w:rPr>
        <w:t>Aus der Berechnungstabelle zur integrierten Biotopbewertung (s. Anlage V) erzeugter Auszug</w:t>
      </w:r>
      <w:r>
        <w:rPr>
          <w:b w:val="0"/>
          <w:bCs/>
          <w:i/>
          <w:iCs/>
        </w:rPr>
        <w:t xml:space="preserve">, </w:t>
      </w:r>
      <w:r w:rsidRPr="0029661C">
        <w:rPr>
          <w:b w:val="0"/>
          <w:bCs/>
          <w:i/>
          <w:iCs/>
        </w:rPr>
        <w:t>s. auch Excel-Datei anbei</w:t>
      </w:r>
    </w:p>
    <w:p w14:paraId="766F0AC7" w14:textId="77777777" w:rsidR="0035446C" w:rsidRDefault="0035446C" w:rsidP="00D77380">
      <w:pPr>
        <w:pStyle w:val="Textkrperaltt"/>
        <w:rPr>
          <w:noProof/>
        </w:rPr>
      </w:pPr>
    </w:p>
    <w:p w14:paraId="6F37C3BA" w14:textId="5A407901" w:rsidR="00F07DB0" w:rsidRDefault="00D77380" w:rsidP="00D77380">
      <w:pPr>
        <w:pStyle w:val="Textkrperaltt"/>
      </w:pPr>
      <w:r>
        <w:rPr>
          <w:noProof/>
        </w:rPr>
        <w:drawing>
          <wp:inline distT="0" distB="0" distL="0" distR="0" wp14:anchorId="02A09557" wp14:editId="1A388852">
            <wp:extent cx="8707272" cy="3843833"/>
            <wp:effectExtent l="0" t="0" r="0" b="444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5"/>
                    <a:srcRect t="8219"/>
                    <a:stretch/>
                  </pic:blipFill>
                  <pic:spPr bwMode="auto">
                    <a:xfrm>
                      <a:off x="0" y="0"/>
                      <a:ext cx="8759853" cy="3867045"/>
                    </a:xfrm>
                    <a:prstGeom prst="rect">
                      <a:avLst/>
                    </a:prstGeom>
                    <a:ln>
                      <a:noFill/>
                    </a:ln>
                    <a:extLst>
                      <a:ext uri="{53640926-AAD7-44D8-BBD7-CCE9431645EC}">
                        <a14:shadowObscured xmlns:a14="http://schemas.microsoft.com/office/drawing/2010/main"/>
                      </a:ext>
                    </a:extLst>
                  </pic:spPr>
                </pic:pic>
              </a:graphicData>
            </a:graphic>
          </wp:inline>
        </w:drawing>
      </w:r>
    </w:p>
    <w:p w14:paraId="2240B6FB" w14:textId="1DA98CF5" w:rsidR="0072750E" w:rsidRDefault="0072750E" w:rsidP="0072750E">
      <w:pPr>
        <w:pStyle w:val="Zwischenberschrift"/>
      </w:pPr>
      <w:r>
        <w:t xml:space="preserve">Teil </w:t>
      </w:r>
      <w:r w:rsidR="00D77380">
        <w:t>2</w:t>
      </w:r>
      <w:r>
        <w:t xml:space="preserve">: </w:t>
      </w:r>
      <w:r w:rsidR="00F07DB0">
        <w:t>F</w:t>
      </w:r>
      <w:r>
        <w:t>unktionsspezifische Kompensation</w:t>
      </w:r>
      <w:r w:rsidR="00DF7BA8">
        <w:t xml:space="preserve"> (schutzgutbezogene Bewertung)</w:t>
      </w:r>
    </w:p>
    <w:p w14:paraId="40AFA331" w14:textId="77777777" w:rsidR="00940E73" w:rsidRDefault="00940E73" w:rsidP="00940E73">
      <w:pPr>
        <w:pStyle w:val="Textkrper"/>
      </w:pPr>
      <w:r>
        <w:t>Unter Berücksichtigung der Vermeidungsmaßnahmen (siehe Kapitel xy):</w:t>
      </w:r>
    </w:p>
    <w:p w14:paraId="2D147262" w14:textId="76A63417" w:rsidR="00940E73" w:rsidRPr="00940E73" w:rsidRDefault="00940E73" w:rsidP="00940E73">
      <w:pPr>
        <w:pStyle w:val="Tab1-Aufzhlung1"/>
        <w:tabs>
          <w:tab w:val="clear" w:pos="210"/>
          <w:tab w:val="left" w:pos="275"/>
          <w:tab w:val="num" w:pos="1268"/>
        </w:tabs>
        <w:spacing w:before="120"/>
        <w:ind w:left="1270" w:hanging="1196"/>
        <w:rPr>
          <w:i/>
          <w:sz w:val="18"/>
          <w:szCs w:val="18"/>
        </w:rPr>
      </w:pPr>
      <w:r w:rsidRPr="00940E73">
        <w:rPr>
          <w:i/>
          <w:sz w:val="18"/>
          <w:szCs w:val="18"/>
        </w:rPr>
        <w:t>Nr. der Vermeidungsma</w:t>
      </w:r>
      <w:r>
        <w:rPr>
          <w:i/>
          <w:sz w:val="18"/>
          <w:szCs w:val="18"/>
        </w:rPr>
        <w:t>ß</w:t>
      </w:r>
      <w:r w:rsidRPr="00940E73">
        <w:rPr>
          <w:i/>
          <w:sz w:val="18"/>
          <w:szCs w:val="18"/>
        </w:rPr>
        <w:t>nahme:</w:t>
      </w:r>
      <w:r w:rsidRPr="00940E73">
        <w:rPr>
          <w:i/>
          <w:sz w:val="18"/>
          <w:szCs w:val="18"/>
        </w:rPr>
        <w:tab/>
      </w:r>
      <w:r>
        <w:rPr>
          <w:i/>
          <w:sz w:val="18"/>
          <w:szCs w:val="18"/>
        </w:rPr>
        <w:t>Kurzbezeichnung der Maßnahme</w:t>
      </w:r>
    </w:p>
    <w:p w14:paraId="4845168F" w14:textId="77777777" w:rsidR="00940E73" w:rsidRDefault="00940E73" w:rsidP="00940E73">
      <w:pPr>
        <w:pStyle w:val="Tab1-Aufzhlung1"/>
        <w:numPr>
          <w:ilvl w:val="0"/>
          <w:numId w:val="0"/>
        </w:numPr>
        <w:tabs>
          <w:tab w:val="left" w:pos="275"/>
        </w:tabs>
        <w:spacing w:before="0"/>
        <w:ind w:left="1268"/>
        <w:rPr>
          <w:sz w:val="18"/>
          <w:szCs w:val="18"/>
        </w:rPr>
      </w:pPr>
    </w:p>
    <w:p w14:paraId="1D7F3EAC" w14:textId="77777777" w:rsidR="00940E73" w:rsidRPr="005A224E" w:rsidRDefault="00940E73" w:rsidP="00940E73">
      <w:pPr>
        <w:pStyle w:val="Textkrper"/>
      </w:pPr>
      <w:r>
        <w:t>verbleiben folgende Eingriffe (eBS-Fälle), die funktionsspezifisch zu kompensieren sind:</w:t>
      </w:r>
    </w:p>
    <w:tbl>
      <w:tblPr>
        <w:tblW w:w="137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D9D9D9" w:themeFill="background1" w:themeFillShade="D9"/>
        <w:tblLayout w:type="fixed"/>
        <w:tblCellMar>
          <w:left w:w="28" w:type="dxa"/>
          <w:right w:w="28" w:type="dxa"/>
        </w:tblCellMar>
        <w:tblLook w:val="0000" w:firstRow="0" w:lastRow="0" w:firstColumn="0" w:lastColumn="0" w:noHBand="0" w:noVBand="0"/>
      </w:tblPr>
      <w:tblGrid>
        <w:gridCol w:w="13723"/>
      </w:tblGrid>
      <w:tr w:rsidR="0072750E" w:rsidRPr="00FD355B" w14:paraId="10D106E3" w14:textId="77777777" w:rsidTr="00467823">
        <w:trPr>
          <w:tblHeader/>
        </w:trPr>
        <w:tc>
          <w:tcPr>
            <w:tcW w:w="13723" w:type="dxa"/>
            <w:shd w:val="clear" w:color="auto" w:fill="D9D9D9" w:themeFill="background1" w:themeFillShade="D9"/>
          </w:tcPr>
          <w:p w14:paraId="573469F0" w14:textId="53FF2463" w:rsidR="0072750E" w:rsidRPr="00467823" w:rsidRDefault="0072750E" w:rsidP="007A1A23">
            <w:pPr>
              <w:widowControl w:val="0"/>
              <w:numPr>
                <w:ilvl w:val="12"/>
                <w:numId w:val="0"/>
              </w:numPr>
              <w:spacing w:beforeLines="40" w:before="96" w:afterLines="40" w:after="96"/>
              <w:jc w:val="center"/>
              <w:rPr>
                <w:b/>
                <w:sz w:val="20"/>
                <w:szCs w:val="20"/>
              </w:rPr>
            </w:pPr>
            <w:r w:rsidRPr="00467823">
              <w:rPr>
                <w:b/>
                <w:sz w:val="20"/>
                <w:szCs w:val="20"/>
              </w:rPr>
              <w:t>Vorhaben</w:t>
            </w:r>
          </w:p>
        </w:tc>
      </w:tr>
    </w:tbl>
    <w:p w14:paraId="68A51626" w14:textId="77777777" w:rsidR="0072750E" w:rsidRPr="00A756F1" w:rsidRDefault="0072750E" w:rsidP="0072750E">
      <w:pPr>
        <w:spacing w:after="0"/>
        <w:rPr>
          <w:sz w:val="4"/>
          <w:szCs w:val="4"/>
        </w:rPr>
      </w:pPr>
    </w:p>
    <w:p w14:paraId="204F9CD4" w14:textId="77777777" w:rsidR="0072750E" w:rsidRPr="005917F2" w:rsidRDefault="0072750E" w:rsidP="0072750E">
      <w:pPr>
        <w:spacing w:after="0" w:line="240" w:lineRule="auto"/>
        <w:rPr>
          <w:sz w:val="2"/>
          <w:szCs w:val="2"/>
        </w:rPr>
      </w:pPr>
    </w:p>
    <w:tbl>
      <w:tblPr>
        <w:tblW w:w="137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375"/>
        <w:gridCol w:w="29"/>
        <w:gridCol w:w="1251"/>
        <w:gridCol w:w="1559"/>
        <w:gridCol w:w="3969"/>
        <w:gridCol w:w="1540"/>
        <w:gridCol w:w="9"/>
      </w:tblGrid>
      <w:tr w:rsidR="0072750E" w:rsidRPr="003E5EBE" w14:paraId="097C76D0" w14:textId="77777777" w:rsidTr="00E91C23">
        <w:trPr>
          <w:gridAfter w:val="1"/>
          <w:wAfter w:w="9" w:type="dxa"/>
          <w:trHeight w:val="627"/>
          <w:tblHeader/>
        </w:trPr>
        <w:tc>
          <w:tcPr>
            <w:tcW w:w="5404" w:type="dxa"/>
            <w:gridSpan w:val="2"/>
            <w:shd w:val="clear" w:color="auto" w:fill="D9D9D9" w:themeFill="background1" w:themeFillShade="D9"/>
          </w:tcPr>
          <w:p w14:paraId="60F1016A" w14:textId="19BADBC4" w:rsidR="00E91C23" w:rsidRDefault="00E91C23" w:rsidP="00467823">
            <w:pPr>
              <w:pStyle w:val="Tab2-Kopfzeile"/>
              <w:keepNext/>
              <w:keepLines/>
              <w:spacing w:line="240" w:lineRule="exact"/>
              <w:ind w:left="113"/>
              <w:jc w:val="left"/>
              <w:rPr>
                <w:sz w:val="20"/>
                <w:szCs w:val="20"/>
              </w:rPr>
            </w:pPr>
            <w:r>
              <w:rPr>
                <w:sz w:val="20"/>
                <w:szCs w:val="20"/>
              </w:rPr>
              <w:t xml:space="preserve">Konflikte / Beeinträchtigungen – </w:t>
            </w:r>
          </w:p>
          <w:p w14:paraId="29402F82" w14:textId="5B121D0A" w:rsidR="0072750E" w:rsidRPr="00F07DB0" w:rsidRDefault="0072750E" w:rsidP="00467823">
            <w:pPr>
              <w:pStyle w:val="Tab2-Kopfzeile"/>
              <w:keepNext/>
              <w:keepLines/>
              <w:spacing w:line="240" w:lineRule="exact"/>
              <w:ind w:left="113"/>
              <w:jc w:val="left"/>
              <w:rPr>
                <w:sz w:val="20"/>
                <w:szCs w:val="20"/>
              </w:rPr>
            </w:pPr>
            <w:r w:rsidRPr="00F07DB0">
              <w:rPr>
                <w:sz w:val="20"/>
                <w:szCs w:val="20"/>
              </w:rPr>
              <w:t xml:space="preserve">Erhebliche Beeinträchtigungen besonderer Schwere - </w:t>
            </w:r>
            <w:r w:rsidRPr="00F07DB0">
              <w:rPr>
                <w:sz w:val="20"/>
                <w:szCs w:val="20"/>
              </w:rPr>
              <w:br/>
              <w:t>detaillierte Betroffenheiten</w:t>
            </w:r>
          </w:p>
        </w:tc>
        <w:tc>
          <w:tcPr>
            <w:tcW w:w="1251" w:type="dxa"/>
            <w:shd w:val="clear" w:color="auto" w:fill="D9D9D9" w:themeFill="background1" w:themeFillShade="D9"/>
          </w:tcPr>
          <w:p w14:paraId="1E6B5470" w14:textId="3645A1F4" w:rsidR="0072750E" w:rsidRPr="00F07DB0" w:rsidRDefault="0072750E" w:rsidP="00467823">
            <w:pPr>
              <w:pStyle w:val="Tab2-Kopfzeile"/>
              <w:keepNext/>
              <w:keepLines/>
              <w:spacing w:line="240" w:lineRule="exact"/>
              <w:ind w:left="113"/>
              <w:jc w:val="left"/>
              <w:rPr>
                <w:sz w:val="20"/>
                <w:szCs w:val="20"/>
              </w:rPr>
            </w:pPr>
            <w:r w:rsidRPr="00F07DB0">
              <w:rPr>
                <w:sz w:val="20"/>
                <w:szCs w:val="20"/>
              </w:rPr>
              <w:t xml:space="preserve">Umfang </w:t>
            </w:r>
            <w:r w:rsidR="00DE472C" w:rsidRPr="00F07DB0">
              <w:rPr>
                <w:sz w:val="20"/>
                <w:szCs w:val="20"/>
              </w:rPr>
              <w:br/>
            </w:r>
            <w:r w:rsidRPr="00F07DB0">
              <w:rPr>
                <w:sz w:val="20"/>
                <w:szCs w:val="20"/>
              </w:rPr>
              <w:t xml:space="preserve">eBS </w:t>
            </w:r>
          </w:p>
        </w:tc>
        <w:tc>
          <w:tcPr>
            <w:tcW w:w="5528" w:type="dxa"/>
            <w:gridSpan w:val="2"/>
            <w:shd w:val="clear" w:color="auto" w:fill="D9D9D9" w:themeFill="background1" w:themeFillShade="D9"/>
          </w:tcPr>
          <w:p w14:paraId="169307BC" w14:textId="77777777" w:rsidR="0072750E" w:rsidRPr="00F07DB0" w:rsidRDefault="0072750E" w:rsidP="00467823">
            <w:pPr>
              <w:pStyle w:val="Tab2-Kopfzeile"/>
              <w:keepNext/>
              <w:keepLines/>
              <w:spacing w:line="240" w:lineRule="exact"/>
              <w:ind w:left="113"/>
              <w:jc w:val="left"/>
              <w:rPr>
                <w:sz w:val="20"/>
                <w:szCs w:val="20"/>
              </w:rPr>
            </w:pPr>
            <w:r w:rsidRPr="00F07DB0">
              <w:rPr>
                <w:sz w:val="20"/>
                <w:szCs w:val="20"/>
              </w:rPr>
              <w:t xml:space="preserve">Zugeordnete funktionsspezifische Maßnahmen </w:t>
            </w:r>
          </w:p>
        </w:tc>
        <w:tc>
          <w:tcPr>
            <w:tcW w:w="1540" w:type="dxa"/>
            <w:shd w:val="clear" w:color="auto" w:fill="D9D9D9" w:themeFill="background1" w:themeFillShade="D9"/>
          </w:tcPr>
          <w:p w14:paraId="219C6FDF" w14:textId="493DBB66" w:rsidR="0072750E" w:rsidRPr="00F07DB0" w:rsidRDefault="0072750E" w:rsidP="00467823">
            <w:pPr>
              <w:pStyle w:val="Tab2-Kopfzeile"/>
              <w:keepNext/>
              <w:keepLines/>
              <w:spacing w:line="240" w:lineRule="exact"/>
              <w:ind w:left="113"/>
              <w:jc w:val="left"/>
              <w:rPr>
                <w:sz w:val="20"/>
                <w:szCs w:val="20"/>
              </w:rPr>
            </w:pPr>
            <w:r w:rsidRPr="00F07DB0">
              <w:rPr>
                <w:sz w:val="20"/>
                <w:szCs w:val="20"/>
              </w:rPr>
              <w:t>Maßnahmen-</w:t>
            </w:r>
            <w:r w:rsidRPr="00F07DB0">
              <w:rPr>
                <w:sz w:val="20"/>
                <w:szCs w:val="20"/>
              </w:rPr>
              <w:br/>
              <w:t xml:space="preserve">umfang </w:t>
            </w:r>
            <w:r w:rsidR="00E91C23">
              <w:rPr>
                <w:sz w:val="20"/>
                <w:szCs w:val="20"/>
              </w:rPr>
              <w:t>(</w:t>
            </w:r>
            <w:r w:rsidR="001F0CED" w:rsidRPr="00F07DB0">
              <w:rPr>
                <w:sz w:val="20"/>
                <w:szCs w:val="20"/>
              </w:rPr>
              <w:t>m²</w:t>
            </w:r>
            <w:r w:rsidR="00E91C23">
              <w:rPr>
                <w:sz w:val="20"/>
                <w:szCs w:val="20"/>
              </w:rPr>
              <w:t>)</w:t>
            </w:r>
          </w:p>
        </w:tc>
      </w:tr>
      <w:tr w:rsidR="0072750E" w:rsidRPr="00601B25" w14:paraId="5B1D4F41" w14:textId="77777777" w:rsidTr="00AA5152">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06E6B0E7" w14:textId="7F333625" w:rsidR="0072750E" w:rsidRPr="00601B25" w:rsidRDefault="0072750E" w:rsidP="00467823">
            <w:pPr>
              <w:numPr>
                <w:ilvl w:val="12"/>
                <w:numId w:val="0"/>
              </w:numPr>
              <w:spacing w:after="0" w:line="240" w:lineRule="exact"/>
              <w:ind w:left="113"/>
              <w:jc w:val="left"/>
              <w:rPr>
                <w:rFonts w:cs="Arial"/>
                <w:i/>
                <w:sz w:val="18"/>
                <w:szCs w:val="18"/>
                <w:highlight w:val="yellow"/>
                <w:u w:val="single"/>
              </w:rPr>
            </w:pPr>
            <w:r>
              <w:rPr>
                <w:rFonts w:cs="Arial"/>
                <w:b/>
                <w:sz w:val="18"/>
                <w:szCs w:val="18"/>
              </w:rPr>
              <w:t xml:space="preserve">eBS </w:t>
            </w:r>
            <w:r w:rsidR="00E91C23">
              <w:rPr>
                <w:rFonts w:cs="Arial"/>
                <w:b/>
                <w:sz w:val="18"/>
                <w:szCs w:val="18"/>
              </w:rPr>
              <w:t xml:space="preserve">Schutzgut </w:t>
            </w:r>
            <w:r>
              <w:rPr>
                <w:rFonts w:cs="Arial"/>
                <w:b/>
                <w:sz w:val="18"/>
                <w:szCs w:val="18"/>
              </w:rPr>
              <w:t>Biotope</w:t>
            </w:r>
          </w:p>
        </w:tc>
      </w:tr>
      <w:tr w:rsidR="000500F0" w:rsidRPr="00FD355B" w14:paraId="4B615EDB" w14:textId="77777777" w:rsidTr="00DE472C">
        <w:trPr>
          <w:gridAfter w:val="1"/>
          <w:wAfter w:w="9" w:type="dxa"/>
        </w:trPr>
        <w:tc>
          <w:tcPr>
            <w:tcW w:w="5404" w:type="dxa"/>
            <w:gridSpan w:val="2"/>
            <w:vMerge w:val="restart"/>
          </w:tcPr>
          <w:p w14:paraId="0E765971" w14:textId="154980E8" w:rsidR="000500F0" w:rsidRDefault="000500F0" w:rsidP="00467823">
            <w:pPr>
              <w:pStyle w:val="Tab1-Aufzhlung1"/>
              <w:numPr>
                <w:ilvl w:val="0"/>
                <w:numId w:val="27"/>
              </w:numPr>
              <w:spacing w:before="0" w:line="240" w:lineRule="exact"/>
              <w:ind w:left="113"/>
              <w:rPr>
                <w:i/>
                <w:sz w:val="18"/>
                <w:szCs w:val="18"/>
              </w:rPr>
            </w:pPr>
            <w:r w:rsidRPr="003517E5">
              <w:rPr>
                <w:i/>
                <w:sz w:val="18"/>
                <w:szCs w:val="18"/>
              </w:rPr>
              <w:t xml:space="preserve">Auflistung </w:t>
            </w:r>
            <w:r>
              <w:rPr>
                <w:i/>
                <w:sz w:val="18"/>
                <w:szCs w:val="18"/>
              </w:rPr>
              <w:t>der Konflikte hinsichtlich der Biotopfunktion mit Betroffenheit eBS</w:t>
            </w:r>
            <w:r w:rsidR="00243D18">
              <w:rPr>
                <w:i/>
                <w:sz w:val="18"/>
                <w:szCs w:val="18"/>
              </w:rPr>
              <w:t xml:space="preserve"> mit Konfliktnummer</w:t>
            </w:r>
          </w:p>
          <w:p w14:paraId="6D51FBF2" w14:textId="4A8AF2CD" w:rsidR="000500F0" w:rsidRPr="00D621F3" w:rsidRDefault="000500F0" w:rsidP="00467823">
            <w:pPr>
              <w:pStyle w:val="Tab1-Aufzhlung1"/>
              <w:numPr>
                <w:ilvl w:val="0"/>
                <w:numId w:val="27"/>
              </w:numPr>
              <w:spacing w:before="0" w:line="240" w:lineRule="exact"/>
              <w:ind w:left="113"/>
              <w:rPr>
                <w:i/>
                <w:sz w:val="18"/>
                <w:szCs w:val="18"/>
              </w:rPr>
            </w:pPr>
            <w:r w:rsidRPr="003517E5">
              <w:rPr>
                <w:i/>
                <w:sz w:val="18"/>
                <w:szCs w:val="18"/>
              </w:rPr>
              <w:t>Art und</w:t>
            </w:r>
            <w:r>
              <w:rPr>
                <w:i/>
                <w:sz w:val="18"/>
                <w:szCs w:val="18"/>
              </w:rPr>
              <w:t xml:space="preserve"> ggf.</w:t>
            </w:r>
            <w:r w:rsidRPr="003517E5">
              <w:rPr>
                <w:i/>
                <w:sz w:val="18"/>
                <w:szCs w:val="18"/>
              </w:rPr>
              <w:t xml:space="preserve"> Lage der Beeinträchtigungen</w:t>
            </w:r>
          </w:p>
          <w:p w14:paraId="7D3B6015" w14:textId="77777777" w:rsidR="000500F0" w:rsidRPr="003517E5" w:rsidRDefault="000500F0" w:rsidP="00467823">
            <w:pPr>
              <w:pStyle w:val="Tab1-Aufzhlung1"/>
              <w:numPr>
                <w:ilvl w:val="0"/>
                <w:numId w:val="0"/>
              </w:numPr>
              <w:spacing w:before="0" w:line="240" w:lineRule="exact"/>
              <w:ind w:left="113" w:hanging="153"/>
              <w:rPr>
                <w:i/>
                <w:sz w:val="18"/>
                <w:szCs w:val="18"/>
              </w:rPr>
            </w:pPr>
          </w:p>
        </w:tc>
        <w:tc>
          <w:tcPr>
            <w:tcW w:w="1251" w:type="dxa"/>
            <w:vMerge w:val="restart"/>
          </w:tcPr>
          <w:p w14:paraId="69E1F87E"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Fläche,</w:t>
            </w:r>
          </w:p>
          <w:p w14:paraId="1D06E526"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Anzahl, Länge</w:t>
            </w:r>
          </w:p>
          <w:p w14:paraId="2C91A172" w14:textId="77777777" w:rsidR="000500F0" w:rsidRPr="006C6919" w:rsidRDefault="000500F0" w:rsidP="00467823">
            <w:pPr>
              <w:autoSpaceDE w:val="0"/>
              <w:autoSpaceDN w:val="0"/>
              <w:adjustRightInd w:val="0"/>
              <w:spacing w:after="0" w:line="240" w:lineRule="exact"/>
              <w:ind w:left="113"/>
              <w:jc w:val="left"/>
              <w:rPr>
                <w:b/>
                <w:sz w:val="18"/>
                <w:szCs w:val="18"/>
              </w:rPr>
            </w:pPr>
            <w:r>
              <w:rPr>
                <w:rFonts w:ascii="Helvetica-Oblique" w:hAnsi="Helvetica-Oblique" w:cs="Helvetica-Oblique"/>
                <w:i/>
                <w:iCs/>
                <w:sz w:val="18"/>
                <w:szCs w:val="18"/>
              </w:rPr>
              <w:t>je Beeinträchtigung</w:t>
            </w:r>
          </w:p>
        </w:tc>
        <w:tc>
          <w:tcPr>
            <w:tcW w:w="5528" w:type="dxa"/>
            <w:gridSpan w:val="2"/>
          </w:tcPr>
          <w:p w14:paraId="11BB858B" w14:textId="77777777" w:rsidR="000500F0" w:rsidRDefault="000500F0" w:rsidP="00467823">
            <w:pPr>
              <w:pStyle w:val="Tab1-Aufzhlung1"/>
              <w:numPr>
                <w:ilvl w:val="0"/>
                <w:numId w:val="27"/>
              </w:numPr>
              <w:spacing w:before="0" w:line="240" w:lineRule="exact"/>
              <w:ind w:left="113"/>
              <w:rPr>
                <w:i/>
                <w:sz w:val="18"/>
                <w:szCs w:val="18"/>
              </w:rPr>
            </w:pPr>
            <w:r>
              <w:rPr>
                <w:i/>
                <w:sz w:val="18"/>
                <w:szCs w:val="18"/>
              </w:rPr>
              <w:t>Kurzbeschreibung des Entwicklungsziels der funktionsspezifischen Kompensation</w:t>
            </w:r>
            <w:r w:rsidRPr="006E5BDB">
              <w:rPr>
                <w:i/>
                <w:sz w:val="18"/>
                <w:szCs w:val="18"/>
              </w:rPr>
              <w:t xml:space="preserve"> </w:t>
            </w:r>
          </w:p>
          <w:p w14:paraId="1B301939" w14:textId="50253C5F" w:rsidR="000500F0" w:rsidRPr="0072750E" w:rsidRDefault="000500F0" w:rsidP="00467823">
            <w:pPr>
              <w:pStyle w:val="Tab1-Aufzhlung1"/>
              <w:numPr>
                <w:ilvl w:val="0"/>
                <w:numId w:val="27"/>
              </w:numPr>
              <w:spacing w:before="0" w:line="240" w:lineRule="exact"/>
              <w:ind w:left="113"/>
              <w:rPr>
                <w:i/>
                <w:sz w:val="18"/>
                <w:szCs w:val="18"/>
              </w:rPr>
            </w:pPr>
            <w:r>
              <w:rPr>
                <w:i/>
                <w:sz w:val="18"/>
                <w:szCs w:val="18"/>
              </w:rPr>
              <w:t>Art der Maßnahmen</w:t>
            </w:r>
            <w:r w:rsidR="00E26543">
              <w:rPr>
                <w:i/>
                <w:sz w:val="18"/>
                <w:szCs w:val="18"/>
              </w:rPr>
              <w:t xml:space="preserve">, </w:t>
            </w:r>
            <w:r>
              <w:rPr>
                <w:i/>
                <w:sz w:val="18"/>
                <w:szCs w:val="18"/>
              </w:rPr>
              <w:t>ggf. Hinweise zur Lage der Maßnahmen</w:t>
            </w:r>
          </w:p>
        </w:tc>
        <w:tc>
          <w:tcPr>
            <w:tcW w:w="1540" w:type="dxa"/>
          </w:tcPr>
          <w:p w14:paraId="66A10C4A" w14:textId="3216B69C" w:rsidR="000500F0" w:rsidRPr="00B0705C" w:rsidRDefault="000500F0" w:rsidP="00467823">
            <w:pPr>
              <w:widowControl w:val="0"/>
              <w:spacing w:after="0" w:line="240" w:lineRule="exact"/>
              <w:ind w:left="113"/>
              <w:jc w:val="left"/>
              <w:rPr>
                <w:b/>
                <w:sz w:val="18"/>
                <w:szCs w:val="18"/>
              </w:rPr>
            </w:pPr>
          </w:p>
        </w:tc>
      </w:tr>
      <w:tr w:rsidR="000500F0" w:rsidRPr="00FD355B" w14:paraId="593BA59C" w14:textId="77777777" w:rsidTr="00DE472C">
        <w:trPr>
          <w:gridAfter w:val="1"/>
          <w:wAfter w:w="9" w:type="dxa"/>
        </w:trPr>
        <w:tc>
          <w:tcPr>
            <w:tcW w:w="5404" w:type="dxa"/>
            <w:gridSpan w:val="2"/>
            <w:vMerge/>
          </w:tcPr>
          <w:p w14:paraId="297C6B51"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Pr>
          <w:p w14:paraId="252DC364"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5D2A140B" w14:textId="38EA4941" w:rsidR="000500F0" w:rsidRPr="006E5BDB" w:rsidRDefault="000500F0" w:rsidP="00467823">
            <w:pPr>
              <w:pStyle w:val="Tab1-Aufzhlung1"/>
              <w:numPr>
                <w:ilvl w:val="0"/>
                <w:numId w:val="0"/>
              </w:numPr>
              <w:spacing w:before="0" w:line="240" w:lineRule="exact"/>
              <w:ind w:left="113"/>
              <w:rPr>
                <w:i/>
                <w:sz w:val="18"/>
                <w:szCs w:val="18"/>
              </w:rPr>
            </w:pPr>
            <w:r>
              <w:rPr>
                <w:i/>
                <w:sz w:val="18"/>
                <w:szCs w:val="18"/>
              </w:rPr>
              <w:t>Nr. der Maßnahme</w:t>
            </w:r>
          </w:p>
        </w:tc>
        <w:tc>
          <w:tcPr>
            <w:tcW w:w="3969" w:type="dxa"/>
          </w:tcPr>
          <w:p w14:paraId="67AD994F" w14:textId="5FB014C3" w:rsidR="000500F0" w:rsidRPr="006E5BDB" w:rsidRDefault="000500F0" w:rsidP="00467823">
            <w:pPr>
              <w:pStyle w:val="Tab1-Aufzhlung1"/>
              <w:numPr>
                <w:ilvl w:val="0"/>
                <w:numId w:val="0"/>
              </w:numPr>
              <w:spacing w:before="0" w:line="240" w:lineRule="exact"/>
              <w:ind w:left="113"/>
              <w:rPr>
                <w:i/>
                <w:sz w:val="18"/>
                <w:szCs w:val="18"/>
              </w:rPr>
            </w:pPr>
            <w:r>
              <w:rPr>
                <w:i/>
                <w:sz w:val="18"/>
                <w:szCs w:val="18"/>
              </w:rPr>
              <w:t>Kurzbezeichnung der Maßnahme</w:t>
            </w:r>
          </w:p>
        </w:tc>
        <w:tc>
          <w:tcPr>
            <w:tcW w:w="1540" w:type="dxa"/>
          </w:tcPr>
          <w:p w14:paraId="2C684D20"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Fläche,</w:t>
            </w:r>
          </w:p>
          <w:p w14:paraId="38637EEC"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Anzahl, Länge</w:t>
            </w:r>
          </w:p>
          <w:p w14:paraId="09DF5E91" w14:textId="5C08E359"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je Maßnahme</w:t>
            </w:r>
          </w:p>
        </w:tc>
      </w:tr>
      <w:tr w:rsidR="000500F0" w:rsidRPr="00FD355B" w14:paraId="67427461" w14:textId="77777777" w:rsidTr="00DE472C">
        <w:trPr>
          <w:gridAfter w:val="1"/>
          <w:wAfter w:w="9" w:type="dxa"/>
        </w:trPr>
        <w:tc>
          <w:tcPr>
            <w:tcW w:w="5404" w:type="dxa"/>
            <w:gridSpan w:val="2"/>
            <w:vMerge/>
          </w:tcPr>
          <w:p w14:paraId="7DC7DB68"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Pr>
          <w:p w14:paraId="773915EC"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640AEEC0" w14:textId="77777777" w:rsidR="000500F0" w:rsidRDefault="000500F0" w:rsidP="00467823">
            <w:pPr>
              <w:pStyle w:val="Tab1-Aufzhlung1"/>
              <w:numPr>
                <w:ilvl w:val="0"/>
                <w:numId w:val="0"/>
              </w:numPr>
              <w:spacing w:before="0" w:line="240" w:lineRule="exact"/>
              <w:ind w:left="113"/>
              <w:rPr>
                <w:i/>
                <w:sz w:val="18"/>
                <w:szCs w:val="18"/>
              </w:rPr>
            </w:pPr>
          </w:p>
        </w:tc>
        <w:tc>
          <w:tcPr>
            <w:tcW w:w="3969" w:type="dxa"/>
          </w:tcPr>
          <w:p w14:paraId="12762ADF" w14:textId="77777777" w:rsidR="000500F0" w:rsidRDefault="000500F0" w:rsidP="00467823">
            <w:pPr>
              <w:pStyle w:val="Tab1-Aufzhlung1"/>
              <w:numPr>
                <w:ilvl w:val="0"/>
                <w:numId w:val="0"/>
              </w:numPr>
              <w:spacing w:before="0" w:line="240" w:lineRule="exact"/>
              <w:ind w:left="113"/>
              <w:rPr>
                <w:i/>
                <w:sz w:val="18"/>
                <w:szCs w:val="18"/>
              </w:rPr>
            </w:pPr>
          </w:p>
        </w:tc>
        <w:tc>
          <w:tcPr>
            <w:tcW w:w="1540" w:type="dxa"/>
          </w:tcPr>
          <w:p w14:paraId="5A576ECC"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r>
      <w:tr w:rsidR="000500F0" w:rsidRPr="00FD355B" w14:paraId="7A604223" w14:textId="77777777" w:rsidTr="00DE472C">
        <w:trPr>
          <w:gridAfter w:val="1"/>
          <w:wAfter w:w="9" w:type="dxa"/>
        </w:trPr>
        <w:tc>
          <w:tcPr>
            <w:tcW w:w="5404" w:type="dxa"/>
            <w:gridSpan w:val="2"/>
            <w:vMerge/>
          </w:tcPr>
          <w:p w14:paraId="36916F16"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Borders>
              <w:bottom w:val="single" w:sz="6" w:space="0" w:color="auto"/>
            </w:tcBorders>
          </w:tcPr>
          <w:p w14:paraId="045F7B62"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5E0D10A7" w14:textId="77777777" w:rsidR="000500F0" w:rsidRDefault="000500F0" w:rsidP="00467823">
            <w:pPr>
              <w:pStyle w:val="Tab1-Aufzhlung1"/>
              <w:numPr>
                <w:ilvl w:val="0"/>
                <w:numId w:val="0"/>
              </w:numPr>
              <w:spacing w:before="0" w:line="240" w:lineRule="exact"/>
              <w:ind w:left="113"/>
              <w:rPr>
                <w:i/>
                <w:sz w:val="18"/>
                <w:szCs w:val="18"/>
              </w:rPr>
            </w:pPr>
          </w:p>
        </w:tc>
        <w:tc>
          <w:tcPr>
            <w:tcW w:w="3969" w:type="dxa"/>
          </w:tcPr>
          <w:p w14:paraId="3644BD65" w14:textId="77777777" w:rsidR="000500F0" w:rsidRDefault="000500F0" w:rsidP="00467823">
            <w:pPr>
              <w:pStyle w:val="Tab1-Aufzhlung1"/>
              <w:numPr>
                <w:ilvl w:val="0"/>
                <w:numId w:val="0"/>
              </w:numPr>
              <w:spacing w:before="0" w:line="240" w:lineRule="exact"/>
              <w:ind w:left="113"/>
              <w:rPr>
                <w:i/>
                <w:sz w:val="18"/>
                <w:szCs w:val="18"/>
              </w:rPr>
            </w:pPr>
          </w:p>
        </w:tc>
        <w:tc>
          <w:tcPr>
            <w:tcW w:w="1540" w:type="dxa"/>
          </w:tcPr>
          <w:p w14:paraId="0622A6A9"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r>
      <w:tr w:rsidR="0072750E" w:rsidRPr="00FD355B" w14:paraId="187A6166" w14:textId="77777777" w:rsidTr="00DE472C">
        <w:trPr>
          <w:gridAfter w:val="1"/>
          <w:wAfter w:w="9" w:type="dxa"/>
        </w:trPr>
        <w:tc>
          <w:tcPr>
            <w:tcW w:w="5404" w:type="dxa"/>
            <w:gridSpan w:val="2"/>
          </w:tcPr>
          <w:p w14:paraId="7D27F5CC" w14:textId="77777777" w:rsidR="0072750E" w:rsidRDefault="0072750E" w:rsidP="00467823">
            <w:pPr>
              <w:numPr>
                <w:ilvl w:val="12"/>
                <w:numId w:val="0"/>
              </w:numPr>
              <w:spacing w:after="0" w:line="240" w:lineRule="exact"/>
              <w:ind w:left="584" w:hanging="471"/>
              <w:jc w:val="left"/>
              <w:rPr>
                <w:rFonts w:cs="Arial"/>
                <w:b/>
                <w:sz w:val="18"/>
                <w:szCs w:val="18"/>
              </w:rPr>
            </w:pPr>
            <w:r>
              <w:rPr>
                <w:rFonts w:cs="Arial"/>
                <w:b/>
                <w:sz w:val="18"/>
                <w:szCs w:val="18"/>
              </w:rPr>
              <w:t>Summe Beeinträchtigungen</w:t>
            </w:r>
          </w:p>
          <w:p w14:paraId="7180C794" w14:textId="3DABA6BA" w:rsidR="00467823" w:rsidRPr="004317A2" w:rsidRDefault="00467823" w:rsidP="00467823">
            <w:pPr>
              <w:numPr>
                <w:ilvl w:val="12"/>
                <w:numId w:val="0"/>
              </w:numPr>
              <w:spacing w:after="0" w:line="240" w:lineRule="exact"/>
              <w:ind w:left="584" w:hanging="471"/>
              <w:jc w:val="left"/>
              <w:rPr>
                <w:rFonts w:cs="Arial"/>
                <w:b/>
                <w:sz w:val="18"/>
                <w:szCs w:val="18"/>
              </w:rPr>
            </w:pPr>
          </w:p>
        </w:tc>
        <w:tc>
          <w:tcPr>
            <w:tcW w:w="1251" w:type="dxa"/>
            <w:tcBorders>
              <w:bottom w:val="single" w:sz="6" w:space="0" w:color="auto"/>
            </w:tcBorders>
          </w:tcPr>
          <w:p w14:paraId="747578AA" w14:textId="77777777" w:rsidR="0072750E" w:rsidRPr="00601B25" w:rsidRDefault="0072750E" w:rsidP="00467823">
            <w:pPr>
              <w:numPr>
                <w:ilvl w:val="12"/>
                <w:numId w:val="0"/>
              </w:numPr>
              <w:spacing w:after="0" w:line="240" w:lineRule="exact"/>
              <w:ind w:left="113"/>
              <w:jc w:val="right"/>
              <w:rPr>
                <w:rFonts w:cs="Arial"/>
                <w:b/>
                <w:sz w:val="18"/>
                <w:szCs w:val="18"/>
              </w:rPr>
            </w:pPr>
            <w:r>
              <w:rPr>
                <w:b/>
                <w:sz w:val="18"/>
                <w:szCs w:val="18"/>
              </w:rPr>
              <w:t>xxx m</w:t>
            </w:r>
            <w:r w:rsidRPr="00FB07B8">
              <w:rPr>
                <w:b/>
                <w:sz w:val="18"/>
                <w:szCs w:val="18"/>
                <w:vertAlign w:val="superscript"/>
              </w:rPr>
              <w:t>2</w:t>
            </w:r>
          </w:p>
        </w:tc>
        <w:tc>
          <w:tcPr>
            <w:tcW w:w="5528" w:type="dxa"/>
            <w:gridSpan w:val="2"/>
          </w:tcPr>
          <w:p w14:paraId="59A3145B" w14:textId="77777777" w:rsidR="0072750E" w:rsidRPr="00FC6BD7" w:rsidRDefault="0072750E" w:rsidP="00467823">
            <w:pPr>
              <w:spacing w:after="0" w:line="240" w:lineRule="exact"/>
              <w:ind w:left="584" w:hanging="471"/>
              <w:jc w:val="left"/>
              <w:rPr>
                <w:rFonts w:cs="Arial"/>
                <w:b/>
                <w:sz w:val="18"/>
                <w:szCs w:val="18"/>
              </w:rPr>
            </w:pPr>
            <w:r w:rsidRPr="00FC6BD7">
              <w:rPr>
                <w:rFonts w:cs="Arial"/>
                <w:b/>
                <w:sz w:val="18"/>
                <w:szCs w:val="18"/>
              </w:rPr>
              <w:t>Summe Maßnahmen</w:t>
            </w:r>
          </w:p>
        </w:tc>
        <w:tc>
          <w:tcPr>
            <w:tcW w:w="1540" w:type="dxa"/>
          </w:tcPr>
          <w:p w14:paraId="6050D7F9" w14:textId="77777777" w:rsidR="0072750E" w:rsidRPr="00601B25" w:rsidRDefault="0072750E" w:rsidP="00467823">
            <w:pPr>
              <w:numPr>
                <w:ilvl w:val="12"/>
                <w:numId w:val="0"/>
              </w:numPr>
              <w:spacing w:after="0" w:line="240" w:lineRule="exact"/>
              <w:ind w:left="113"/>
              <w:jc w:val="right"/>
              <w:rPr>
                <w:rFonts w:cs="Arial"/>
                <w:i/>
                <w:sz w:val="18"/>
                <w:szCs w:val="18"/>
                <w:highlight w:val="yellow"/>
                <w:u w:val="single"/>
              </w:rPr>
            </w:pPr>
            <w:r>
              <w:rPr>
                <w:b/>
                <w:sz w:val="18"/>
                <w:szCs w:val="18"/>
              </w:rPr>
              <w:t>xxx m</w:t>
            </w:r>
            <w:r w:rsidRPr="00FB07B8">
              <w:rPr>
                <w:b/>
                <w:sz w:val="18"/>
                <w:szCs w:val="18"/>
                <w:vertAlign w:val="superscript"/>
              </w:rPr>
              <w:t>2</w:t>
            </w:r>
          </w:p>
        </w:tc>
      </w:tr>
      <w:tr w:rsidR="0072750E" w:rsidRPr="00601B25" w14:paraId="0BD72E8C" w14:textId="77777777" w:rsidTr="00AA5152">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29F735C9" w14:textId="77777777" w:rsidR="0072750E" w:rsidRPr="00601B25" w:rsidRDefault="0072750E" w:rsidP="00467823">
            <w:pPr>
              <w:keepNext/>
              <w:keepLines/>
              <w:numPr>
                <w:ilvl w:val="12"/>
                <w:numId w:val="0"/>
              </w:numPr>
              <w:spacing w:after="0" w:line="240" w:lineRule="exact"/>
              <w:ind w:left="113"/>
              <w:jc w:val="left"/>
              <w:rPr>
                <w:rFonts w:cs="Arial"/>
                <w:i/>
                <w:sz w:val="18"/>
                <w:szCs w:val="18"/>
                <w:highlight w:val="yellow"/>
                <w:u w:val="single"/>
              </w:rPr>
            </w:pPr>
            <w:r>
              <w:rPr>
                <w:rFonts w:cs="Arial"/>
                <w:b/>
                <w:sz w:val="18"/>
                <w:szCs w:val="18"/>
              </w:rPr>
              <w:t xml:space="preserve">eBS Schutzgut Boden </w:t>
            </w:r>
          </w:p>
        </w:tc>
      </w:tr>
      <w:tr w:rsidR="000500F0" w:rsidRPr="00FD355B" w14:paraId="0AB4545F" w14:textId="77777777" w:rsidTr="00DE472C">
        <w:trPr>
          <w:gridAfter w:val="1"/>
          <w:wAfter w:w="9" w:type="dxa"/>
        </w:trPr>
        <w:tc>
          <w:tcPr>
            <w:tcW w:w="5404" w:type="dxa"/>
            <w:gridSpan w:val="2"/>
            <w:vMerge w:val="restart"/>
          </w:tcPr>
          <w:p w14:paraId="3F019601" w14:textId="1BE5B493" w:rsidR="000500F0" w:rsidRDefault="000500F0" w:rsidP="00467823">
            <w:pPr>
              <w:pStyle w:val="Tab1-Aufzhlung1"/>
              <w:keepNext/>
              <w:keepLines/>
              <w:numPr>
                <w:ilvl w:val="0"/>
                <w:numId w:val="27"/>
              </w:numPr>
              <w:spacing w:before="0" w:line="240" w:lineRule="exact"/>
              <w:ind w:left="113"/>
              <w:rPr>
                <w:i/>
                <w:sz w:val="18"/>
                <w:szCs w:val="18"/>
              </w:rPr>
            </w:pPr>
            <w:r w:rsidRPr="003517E5">
              <w:rPr>
                <w:i/>
                <w:sz w:val="18"/>
                <w:szCs w:val="18"/>
              </w:rPr>
              <w:t xml:space="preserve">Auflistung </w:t>
            </w:r>
            <w:r>
              <w:rPr>
                <w:i/>
                <w:sz w:val="18"/>
                <w:szCs w:val="18"/>
              </w:rPr>
              <w:t>der Konflikte hinsichtlich der Bodenfunktionen mit Betroffenheit eBS</w:t>
            </w:r>
            <w:r w:rsidR="00243D18">
              <w:rPr>
                <w:i/>
                <w:sz w:val="18"/>
                <w:szCs w:val="18"/>
              </w:rPr>
              <w:t xml:space="preserve"> mit Konfliktnummer</w:t>
            </w:r>
          </w:p>
          <w:p w14:paraId="3AE46A46" w14:textId="12594454" w:rsidR="000500F0" w:rsidRDefault="000500F0" w:rsidP="00467823">
            <w:pPr>
              <w:pStyle w:val="Tab1-Aufzhlung1"/>
              <w:keepNext/>
              <w:keepLines/>
              <w:numPr>
                <w:ilvl w:val="0"/>
                <w:numId w:val="27"/>
              </w:numPr>
              <w:spacing w:before="0" w:line="240" w:lineRule="exact"/>
              <w:ind w:left="113"/>
              <w:rPr>
                <w:i/>
                <w:sz w:val="18"/>
                <w:szCs w:val="18"/>
              </w:rPr>
            </w:pPr>
            <w:r w:rsidRPr="003517E5">
              <w:rPr>
                <w:i/>
                <w:sz w:val="18"/>
                <w:szCs w:val="18"/>
              </w:rPr>
              <w:t xml:space="preserve">Art und </w:t>
            </w:r>
            <w:r>
              <w:rPr>
                <w:i/>
                <w:sz w:val="18"/>
                <w:szCs w:val="18"/>
              </w:rPr>
              <w:t xml:space="preserve">ggf. </w:t>
            </w:r>
            <w:r w:rsidRPr="003517E5">
              <w:rPr>
                <w:i/>
                <w:sz w:val="18"/>
                <w:szCs w:val="18"/>
              </w:rPr>
              <w:t>Lage der Beeinträchtigungen</w:t>
            </w:r>
          </w:p>
          <w:p w14:paraId="67CDC4F6" w14:textId="77777777" w:rsidR="000500F0" w:rsidRDefault="000500F0" w:rsidP="00467823">
            <w:pPr>
              <w:pStyle w:val="Tab1-Aufzhlung1"/>
              <w:keepNext/>
              <w:keepLines/>
              <w:numPr>
                <w:ilvl w:val="0"/>
                <w:numId w:val="27"/>
              </w:numPr>
              <w:spacing w:before="0" w:line="240" w:lineRule="exact"/>
              <w:ind w:left="113"/>
              <w:rPr>
                <w:i/>
                <w:sz w:val="18"/>
                <w:szCs w:val="18"/>
              </w:rPr>
            </w:pPr>
            <w:r>
              <w:rPr>
                <w:i/>
                <w:sz w:val="18"/>
                <w:szCs w:val="18"/>
              </w:rPr>
              <w:t>Kompensationsfaktoren für Versiegelungen</w:t>
            </w:r>
          </w:p>
          <w:p w14:paraId="7D927A4B" w14:textId="77777777" w:rsidR="000500F0" w:rsidRPr="003517E5" w:rsidRDefault="000500F0" w:rsidP="00467823">
            <w:pPr>
              <w:pStyle w:val="Tab1-Aufzhlung1"/>
              <w:keepNext/>
              <w:keepLines/>
              <w:numPr>
                <w:ilvl w:val="0"/>
                <w:numId w:val="0"/>
              </w:numPr>
              <w:spacing w:before="0" w:line="240" w:lineRule="exact"/>
              <w:ind w:left="113" w:hanging="153"/>
              <w:rPr>
                <w:i/>
                <w:sz w:val="18"/>
                <w:szCs w:val="18"/>
              </w:rPr>
            </w:pPr>
          </w:p>
        </w:tc>
        <w:tc>
          <w:tcPr>
            <w:tcW w:w="1251" w:type="dxa"/>
            <w:vMerge w:val="restart"/>
          </w:tcPr>
          <w:p w14:paraId="776A9CA2" w14:textId="77777777" w:rsidR="000500F0" w:rsidRDefault="000500F0" w:rsidP="00467823">
            <w:pPr>
              <w:keepNext/>
              <w:keepLines/>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Fläche,</w:t>
            </w:r>
          </w:p>
          <w:p w14:paraId="5007E9C3" w14:textId="77777777" w:rsidR="000500F0" w:rsidRDefault="000500F0" w:rsidP="00467823">
            <w:pPr>
              <w:keepNext/>
              <w:keepLines/>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Anzahl, Länge</w:t>
            </w:r>
          </w:p>
          <w:p w14:paraId="5A9FC1DE" w14:textId="77777777" w:rsidR="000500F0" w:rsidRPr="006C6919" w:rsidRDefault="000500F0" w:rsidP="00467823">
            <w:pPr>
              <w:keepNext/>
              <w:keepLines/>
              <w:autoSpaceDE w:val="0"/>
              <w:autoSpaceDN w:val="0"/>
              <w:adjustRightInd w:val="0"/>
              <w:spacing w:after="0" w:line="240" w:lineRule="exact"/>
              <w:ind w:left="113"/>
              <w:jc w:val="left"/>
              <w:rPr>
                <w:b/>
                <w:sz w:val="18"/>
                <w:szCs w:val="18"/>
              </w:rPr>
            </w:pPr>
            <w:r>
              <w:rPr>
                <w:rFonts w:ascii="Helvetica-Oblique" w:hAnsi="Helvetica-Oblique" w:cs="Helvetica-Oblique"/>
                <w:i/>
                <w:iCs/>
                <w:sz w:val="18"/>
                <w:szCs w:val="18"/>
              </w:rPr>
              <w:t>je Beeinträchtigung</w:t>
            </w:r>
          </w:p>
        </w:tc>
        <w:tc>
          <w:tcPr>
            <w:tcW w:w="5528" w:type="dxa"/>
            <w:gridSpan w:val="2"/>
          </w:tcPr>
          <w:p w14:paraId="3DDD4E4B" w14:textId="77777777" w:rsidR="000500F0" w:rsidRDefault="000500F0" w:rsidP="00467823">
            <w:pPr>
              <w:pStyle w:val="Tab1-Aufzhlung1"/>
              <w:keepNext/>
              <w:keepLines/>
              <w:numPr>
                <w:ilvl w:val="0"/>
                <w:numId w:val="27"/>
              </w:numPr>
              <w:spacing w:before="0" w:line="240" w:lineRule="exact"/>
              <w:ind w:left="113"/>
              <w:rPr>
                <w:i/>
                <w:sz w:val="18"/>
                <w:szCs w:val="18"/>
              </w:rPr>
            </w:pPr>
            <w:r>
              <w:rPr>
                <w:i/>
                <w:sz w:val="18"/>
                <w:szCs w:val="18"/>
              </w:rPr>
              <w:t>Kurzbeschreibung des Entwicklungsziels der funktionsspezifischen Kompensation</w:t>
            </w:r>
            <w:r w:rsidRPr="006E5BDB">
              <w:rPr>
                <w:i/>
                <w:sz w:val="18"/>
                <w:szCs w:val="18"/>
              </w:rPr>
              <w:t xml:space="preserve"> </w:t>
            </w:r>
          </w:p>
          <w:p w14:paraId="2FC05D93" w14:textId="08953658" w:rsidR="000500F0" w:rsidRPr="0072750E" w:rsidRDefault="000500F0" w:rsidP="00467823">
            <w:pPr>
              <w:pStyle w:val="Tab1-Aufzhlung1"/>
              <w:keepNext/>
              <w:keepLines/>
              <w:numPr>
                <w:ilvl w:val="0"/>
                <w:numId w:val="27"/>
              </w:numPr>
              <w:spacing w:before="0" w:line="240" w:lineRule="exact"/>
              <w:ind w:left="113"/>
              <w:rPr>
                <w:i/>
                <w:sz w:val="18"/>
                <w:szCs w:val="18"/>
              </w:rPr>
            </w:pPr>
            <w:r>
              <w:rPr>
                <w:i/>
                <w:sz w:val="18"/>
                <w:szCs w:val="18"/>
              </w:rPr>
              <w:t>Art der Maßnahmen</w:t>
            </w:r>
            <w:r w:rsidR="00E26543">
              <w:rPr>
                <w:i/>
                <w:sz w:val="18"/>
                <w:szCs w:val="18"/>
              </w:rPr>
              <w:t xml:space="preserve">, </w:t>
            </w:r>
            <w:r>
              <w:rPr>
                <w:i/>
                <w:sz w:val="18"/>
                <w:szCs w:val="18"/>
              </w:rPr>
              <w:t>ggf. Hinweise zur Lage der Maßnahmen</w:t>
            </w:r>
          </w:p>
        </w:tc>
        <w:tc>
          <w:tcPr>
            <w:tcW w:w="1540" w:type="dxa"/>
          </w:tcPr>
          <w:p w14:paraId="01D2AFF1" w14:textId="77777777" w:rsidR="000500F0" w:rsidRPr="00B0705C" w:rsidRDefault="000500F0" w:rsidP="00467823">
            <w:pPr>
              <w:keepNext/>
              <w:keepLines/>
              <w:widowControl w:val="0"/>
              <w:spacing w:after="0" w:line="240" w:lineRule="exact"/>
              <w:ind w:left="113"/>
              <w:jc w:val="left"/>
              <w:rPr>
                <w:b/>
                <w:sz w:val="18"/>
                <w:szCs w:val="18"/>
              </w:rPr>
            </w:pPr>
          </w:p>
        </w:tc>
      </w:tr>
      <w:tr w:rsidR="000500F0" w:rsidRPr="00FD355B" w14:paraId="68D4778A" w14:textId="77777777" w:rsidTr="00DE472C">
        <w:trPr>
          <w:gridAfter w:val="1"/>
          <w:wAfter w:w="9" w:type="dxa"/>
        </w:trPr>
        <w:tc>
          <w:tcPr>
            <w:tcW w:w="5404" w:type="dxa"/>
            <w:gridSpan w:val="2"/>
            <w:vMerge/>
          </w:tcPr>
          <w:p w14:paraId="43156D3F"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Pr>
          <w:p w14:paraId="280CE537"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11C249A6" w14:textId="77777777" w:rsidR="000500F0" w:rsidRPr="006E5BDB" w:rsidRDefault="000500F0" w:rsidP="00467823">
            <w:pPr>
              <w:pStyle w:val="Tab1-Aufzhlung1"/>
              <w:numPr>
                <w:ilvl w:val="0"/>
                <w:numId w:val="0"/>
              </w:numPr>
              <w:spacing w:before="0" w:line="240" w:lineRule="exact"/>
              <w:ind w:left="113"/>
              <w:rPr>
                <w:i/>
                <w:sz w:val="18"/>
                <w:szCs w:val="18"/>
              </w:rPr>
            </w:pPr>
            <w:r>
              <w:rPr>
                <w:i/>
                <w:sz w:val="18"/>
                <w:szCs w:val="18"/>
              </w:rPr>
              <w:t>Nr. der Maßnahme</w:t>
            </w:r>
          </w:p>
        </w:tc>
        <w:tc>
          <w:tcPr>
            <w:tcW w:w="3969" w:type="dxa"/>
          </w:tcPr>
          <w:p w14:paraId="65901089" w14:textId="77777777" w:rsidR="000500F0" w:rsidRPr="006E5BDB" w:rsidRDefault="000500F0" w:rsidP="00467823">
            <w:pPr>
              <w:pStyle w:val="Tab1-Aufzhlung1"/>
              <w:numPr>
                <w:ilvl w:val="0"/>
                <w:numId w:val="0"/>
              </w:numPr>
              <w:spacing w:before="0" w:line="240" w:lineRule="exact"/>
              <w:ind w:left="113"/>
              <w:rPr>
                <w:i/>
                <w:sz w:val="18"/>
                <w:szCs w:val="18"/>
              </w:rPr>
            </w:pPr>
            <w:r>
              <w:rPr>
                <w:i/>
                <w:sz w:val="18"/>
                <w:szCs w:val="18"/>
              </w:rPr>
              <w:t>Kurzbezeichnung der Maßnahme</w:t>
            </w:r>
          </w:p>
        </w:tc>
        <w:tc>
          <w:tcPr>
            <w:tcW w:w="1540" w:type="dxa"/>
          </w:tcPr>
          <w:p w14:paraId="62D7508D"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Fläche,</w:t>
            </w:r>
          </w:p>
          <w:p w14:paraId="793A29EE"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Anzahl, Länge</w:t>
            </w:r>
          </w:p>
          <w:p w14:paraId="47678134"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je Maßnahme</w:t>
            </w:r>
          </w:p>
        </w:tc>
      </w:tr>
      <w:tr w:rsidR="000500F0" w:rsidRPr="00FD355B" w14:paraId="46B5AFFB" w14:textId="77777777" w:rsidTr="00DE472C">
        <w:trPr>
          <w:gridAfter w:val="1"/>
          <w:wAfter w:w="9" w:type="dxa"/>
        </w:trPr>
        <w:tc>
          <w:tcPr>
            <w:tcW w:w="5404" w:type="dxa"/>
            <w:gridSpan w:val="2"/>
            <w:vMerge/>
          </w:tcPr>
          <w:p w14:paraId="66AE3CBB"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Borders>
              <w:bottom w:val="single" w:sz="6" w:space="0" w:color="auto"/>
            </w:tcBorders>
          </w:tcPr>
          <w:p w14:paraId="455CB9B6"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114D448D" w14:textId="77777777" w:rsidR="000500F0" w:rsidRDefault="000500F0" w:rsidP="00467823">
            <w:pPr>
              <w:pStyle w:val="Tab1-Aufzhlung1"/>
              <w:numPr>
                <w:ilvl w:val="0"/>
                <w:numId w:val="0"/>
              </w:numPr>
              <w:spacing w:before="0" w:line="240" w:lineRule="exact"/>
              <w:ind w:left="113"/>
              <w:rPr>
                <w:i/>
                <w:sz w:val="18"/>
                <w:szCs w:val="18"/>
              </w:rPr>
            </w:pPr>
          </w:p>
        </w:tc>
        <w:tc>
          <w:tcPr>
            <w:tcW w:w="3969" w:type="dxa"/>
          </w:tcPr>
          <w:p w14:paraId="5C4B88FF" w14:textId="77777777" w:rsidR="000500F0" w:rsidRDefault="000500F0" w:rsidP="00467823">
            <w:pPr>
              <w:pStyle w:val="Tab1-Aufzhlung1"/>
              <w:numPr>
                <w:ilvl w:val="0"/>
                <w:numId w:val="0"/>
              </w:numPr>
              <w:spacing w:before="0" w:line="240" w:lineRule="exact"/>
              <w:ind w:left="113"/>
              <w:rPr>
                <w:i/>
                <w:sz w:val="18"/>
                <w:szCs w:val="18"/>
              </w:rPr>
            </w:pPr>
          </w:p>
        </w:tc>
        <w:tc>
          <w:tcPr>
            <w:tcW w:w="1540" w:type="dxa"/>
          </w:tcPr>
          <w:p w14:paraId="58D38C2E"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r>
      <w:tr w:rsidR="0072750E" w:rsidRPr="00601B25" w14:paraId="59FE91EC" w14:textId="77777777" w:rsidTr="00DE472C">
        <w:tblPrEx>
          <w:tblBorders>
            <w:top w:val="none" w:sz="0" w:space="0" w:color="auto"/>
          </w:tblBorders>
        </w:tblPrEx>
        <w:trPr>
          <w:gridAfter w:val="1"/>
          <w:wAfter w:w="9" w:type="dxa"/>
        </w:trPr>
        <w:tc>
          <w:tcPr>
            <w:tcW w:w="5404" w:type="dxa"/>
            <w:gridSpan w:val="2"/>
            <w:tcBorders>
              <w:top w:val="single" w:sz="6" w:space="0" w:color="auto"/>
              <w:bottom w:val="single" w:sz="6" w:space="0" w:color="auto"/>
            </w:tcBorders>
          </w:tcPr>
          <w:p w14:paraId="61C1F30B" w14:textId="77777777" w:rsidR="0072750E" w:rsidRDefault="0072750E" w:rsidP="00467823">
            <w:pPr>
              <w:numPr>
                <w:ilvl w:val="12"/>
                <w:numId w:val="0"/>
              </w:numPr>
              <w:spacing w:after="0" w:line="240" w:lineRule="exact"/>
              <w:ind w:left="584" w:hanging="471"/>
              <w:jc w:val="left"/>
              <w:rPr>
                <w:rFonts w:cs="Arial"/>
                <w:b/>
                <w:sz w:val="18"/>
                <w:szCs w:val="18"/>
              </w:rPr>
            </w:pPr>
            <w:r>
              <w:rPr>
                <w:rFonts w:cs="Arial"/>
                <w:b/>
                <w:sz w:val="18"/>
                <w:szCs w:val="18"/>
              </w:rPr>
              <w:t>Summe Beeinträchtigungen</w:t>
            </w:r>
          </w:p>
          <w:p w14:paraId="4785BED5" w14:textId="05C4962D" w:rsidR="00467823" w:rsidRPr="004317A2" w:rsidRDefault="00467823" w:rsidP="00467823">
            <w:pPr>
              <w:numPr>
                <w:ilvl w:val="12"/>
                <w:numId w:val="0"/>
              </w:numPr>
              <w:spacing w:after="0" w:line="240" w:lineRule="exact"/>
              <w:ind w:left="584" w:hanging="471"/>
              <w:jc w:val="left"/>
              <w:rPr>
                <w:rFonts w:cs="Arial"/>
                <w:b/>
                <w:sz w:val="18"/>
                <w:szCs w:val="18"/>
              </w:rPr>
            </w:pPr>
          </w:p>
        </w:tc>
        <w:tc>
          <w:tcPr>
            <w:tcW w:w="1251" w:type="dxa"/>
            <w:tcBorders>
              <w:top w:val="single" w:sz="6" w:space="0" w:color="auto"/>
              <w:bottom w:val="single" w:sz="6" w:space="0" w:color="auto"/>
            </w:tcBorders>
          </w:tcPr>
          <w:p w14:paraId="70F6C4B2" w14:textId="77777777" w:rsidR="0072750E" w:rsidRPr="00601B25" w:rsidRDefault="0072750E" w:rsidP="00467823">
            <w:pPr>
              <w:numPr>
                <w:ilvl w:val="12"/>
                <w:numId w:val="0"/>
              </w:numPr>
              <w:spacing w:after="0" w:line="240" w:lineRule="exact"/>
              <w:ind w:left="113"/>
              <w:jc w:val="right"/>
              <w:rPr>
                <w:rFonts w:cs="Arial"/>
                <w:b/>
                <w:sz w:val="18"/>
                <w:szCs w:val="18"/>
              </w:rPr>
            </w:pPr>
            <w:r>
              <w:rPr>
                <w:b/>
                <w:sz w:val="18"/>
                <w:szCs w:val="18"/>
              </w:rPr>
              <w:t>xxx m</w:t>
            </w:r>
            <w:r w:rsidRPr="00FB07B8">
              <w:rPr>
                <w:b/>
                <w:sz w:val="18"/>
                <w:szCs w:val="18"/>
                <w:vertAlign w:val="superscript"/>
              </w:rPr>
              <w:t>2</w:t>
            </w:r>
          </w:p>
        </w:tc>
        <w:tc>
          <w:tcPr>
            <w:tcW w:w="5528" w:type="dxa"/>
            <w:gridSpan w:val="2"/>
            <w:tcBorders>
              <w:top w:val="single" w:sz="6" w:space="0" w:color="auto"/>
              <w:bottom w:val="single" w:sz="6" w:space="0" w:color="auto"/>
            </w:tcBorders>
          </w:tcPr>
          <w:p w14:paraId="45E4E044" w14:textId="77777777" w:rsidR="0072750E" w:rsidRPr="00FC6BD7" w:rsidRDefault="0072750E" w:rsidP="00467823">
            <w:pPr>
              <w:spacing w:after="0" w:line="240" w:lineRule="exact"/>
              <w:ind w:left="584" w:hanging="471"/>
              <w:jc w:val="left"/>
              <w:rPr>
                <w:rFonts w:cs="Arial"/>
                <w:b/>
                <w:sz w:val="18"/>
                <w:szCs w:val="18"/>
              </w:rPr>
            </w:pPr>
            <w:r w:rsidRPr="00FC6BD7">
              <w:rPr>
                <w:rFonts w:cs="Arial"/>
                <w:b/>
                <w:sz w:val="18"/>
                <w:szCs w:val="18"/>
              </w:rPr>
              <w:t>Summe Maßnahmen</w:t>
            </w:r>
          </w:p>
        </w:tc>
        <w:tc>
          <w:tcPr>
            <w:tcW w:w="1540" w:type="dxa"/>
            <w:tcBorders>
              <w:top w:val="single" w:sz="6" w:space="0" w:color="auto"/>
              <w:bottom w:val="single" w:sz="6" w:space="0" w:color="auto"/>
            </w:tcBorders>
          </w:tcPr>
          <w:p w14:paraId="787C776D" w14:textId="77777777" w:rsidR="0072750E" w:rsidRPr="00601B25" w:rsidRDefault="0072750E" w:rsidP="00467823">
            <w:pPr>
              <w:numPr>
                <w:ilvl w:val="12"/>
                <w:numId w:val="0"/>
              </w:numPr>
              <w:spacing w:after="0" w:line="240" w:lineRule="exact"/>
              <w:ind w:left="113"/>
              <w:jc w:val="right"/>
              <w:rPr>
                <w:rFonts w:cs="Arial"/>
                <w:i/>
                <w:sz w:val="18"/>
                <w:szCs w:val="18"/>
                <w:highlight w:val="yellow"/>
                <w:u w:val="single"/>
              </w:rPr>
            </w:pPr>
            <w:r>
              <w:rPr>
                <w:b/>
                <w:sz w:val="18"/>
                <w:szCs w:val="18"/>
              </w:rPr>
              <w:t>xxx m</w:t>
            </w:r>
            <w:r w:rsidRPr="00FB07B8">
              <w:rPr>
                <w:b/>
                <w:sz w:val="18"/>
                <w:szCs w:val="18"/>
                <w:vertAlign w:val="superscript"/>
              </w:rPr>
              <w:t>2</w:t>
            </w:r>
          </w:p>
        </w:tc>
      </w:tr>
      <w:tr w:rsidR="0072750E" w:rsidRPr="004317A2" w14:paraId="6FB48AEE" w14:textId="77777777" w:rsidTr="00AA5152">
        <w:tblPrEx>
          <w:tblBorders>
            <w:top w:val="none" w:sz="0" w:space="0" w:color="auto"/>
          </w:tblBorders>
        </w:tblPrEx>
        <w:trPr>
          <w:gridAfter w:val="1"/>
          <w:wAfter w:w="9" w:type="dxa"/>
        </w:trPr>
        <w:tc>
          <w:tcPr>
            <w:tcW w:w="13723" w:type="dxa"/>
            <w:gridSpan w:val="6"/>
            <w:tcBorders>
              <w:top w:val="single" w:sz="6" w:space="0" w:color="auto"/>
              <w:bottom w:val="single" w:sz="6" w:space="0" w:color="auto"/>
            </w:tcBorders>
            <w:shd w:val="clear" w:color="auto" w:fill="D9D9D9"/>
          </w:tcPr>
          <w:p w14:paraId="1630F85B" w14:textId="77777777" w:rsidR="0072750E" w:rsidRPr="006E5BDB" w:rsidRDefault="0072750E" w:rsidP="00467823">
            <w:pPr>
              <w:keepNext/>
              <w:keepLines/>
              <w:numPr>
                <w:ilvl w:val="12"/>
                <w:numId w:val="0"/>
              </w:numPr>
              <w:spacing w:after="0" w:line="240" w:lineRule="exact"/>
              <w:ind w:left="113"/>
              <w:jc w:val="left"/>
              <w:rPr>
                <w:rFonts w:cs="Arial"/>
                <w:b/>
                <w:i/>
                <w:sz w:val="18"/>
                <w:szCs w:val="18"/>
              </w:rPr>
            </w:pPr>
            <w:r w:rsidRPr="006E5BDB">
              <w:rPr>
                <w:rFonts w:cs="Arial"/>
                <w:b/>
                <w:i/>
                <w:sz w:val="18"/>
                <w:szCs w:val="18"/>
              </w:rPr>
              <w:t xml:space="preserve">weitere </w:t>
            </w:r>
            <w:r>
              <w:rPr>
                <w:rFonts w:cs="Arial"/>
                <w:b/>
                <w:i/>
                <w:sz w:val="18"/>
                <w:szCs w:val="18"/>
              </w:rPr>
              <w:t>Schutzgut</w:t>
            </w:r>
            <w:r w:rsidRPr="006E5BDB">
              <w:rPr>
                <w:rFonts w:cs="Arial"/>
                <w:b/>
                <w:i/>
                <w:sz w:val="18"/>
                <w:szCs w:val="18"/>
              </w:rPr>
              <w:t>funktionen je nach Betroffenheit</w:t>
            </w:r>
          </w:p>
        </w:tc>
      </w:tr>
      <w:tr w:rsidR="000500F0" w:rsidRPr="00FD355B" w14:paraId="59EFB08A" w14:textId="77777777" w:rsidTr="00E26543">
        <w:trPr>
          <w:gridAfter w:val="1"/>
          <w:wAfter w:w="9" w:type="dxa"/>
          <w:trHeight w:val="879"/>
        </w:trPr>
        <w:tc>
          <w:tcPr>
            <w:tcW w:w="5404" w:type="dxa"/>
            <w:gridSpan w:val="2"/>
            <w:vMerge w:val="restart"/>
            <w:tcBorders>
              <w:bottom w:val="single" w:sz="6" w:space="0" w:color="auto"/>
            </w:tcBorders>
          </w:tcPr>
          <w:p w14:paraId="7C42BE6C" w14:textId="6AD9C18E" w:rsidR="000500F0" w:rsidRDefault="000500F0" w:rsidP="00467823">
            <w:pPr>
              <w:pStyle w:val="Tab1-Aufzhlung1"/>
              <w:numPr>
                <w:ilvl w:val="0"/>
                <w:numId w:val="27"/>
              </w:numPr>
              <w:spacing w:before="0" w:line="240" w:lineRule="exact"/>
              <w:ind w:left="113"/>
              <w:rPr>
                <w:i/>
                <w:sz w:val="18"/>
                <w:szCs w:val="18"/>
              </w:rPr>
            </w:pPr>
            <w:r w:rsidRPr="003517E5">
              <w:rPr>
                <w:i/>
                <w:sz w:val="18"/>
                <w:szCs w:val="18"/>
              </w:rPr>
              <w:t xml:space="preserve">Auflistung </w:t>
            </w:r>
            <w:r>
              <w:rPr>
                <w:i/>
                <w:sz w:val="18"/>
                <w:szCs w:val="18"/>
              </w:rPr>
              <w:t>der Konflikte hinsichtlich der Funktion mit Betroffenheit eBS</w:t>
            </w:r>
            <w:r w:rsidR="00243D18">
              <w:rPr>
                <w:i/>
                <w:sz w:val="18"/>
                <w:szCs w:val="18"/>
              </w:rPr>
              <w:t xml:space="preserve"> mit Konfliktnummer</w:t>
            </w:r>
          </w:p>
          <w:p w14:paraId="27904014" w14:textId="16C98D23" w:rsidR="000500F0" w:rsidRDefault="000500F0" w:rsidP="00467823">
            <w:pPr>
              <w:pStyle w:val="Tab1-Aufzhlung1"/>
              <w:numPr>
                <w:ilvl w:val="0"/>
                <w:numId w:val="27"/>
              </w:numPr>
              <w:spacing w:before="0" w:line="240" w:lineRule="exact"/>
              <w:ind w:left="113"/>
              <w:rPr>
                <w:i/>
                <w:sz w:val="18"/>
                <w:szCs w:val="18"/>
              </w:rPr>
            </w:pPr>
            <w:r w:rsidRPr="003517E5">
              <w:rPr>
                <w:i/>
                <w:sz w:val="18"/>
                <w:szCs w:val="18"/>
              </w:rPr>
              <w:t>Art und</w:t>
            </w:r>
            <w:r>
              <w:rPr>
                <w:i/>
                <w:sz w:val="18"/>
                <w:szCs w:val="18"/>
              </w:rPr>
              <w:t xml:space="preserve"> ggf.</w:t>
            </w:r>
            <w:r w:rsidRPr="003517E5">
              <w:rPr>
                <w:i/>
                <w:sz w:val="18"/>
                <w:szCs w:val="18"/>
              </w:rPr>
              <w:t xml:space="preserve"> Lage der Beeinträchtigungen</w:t>
            </w:r>
          </w:p>
          <w:p w14:paraId="63F70911" w14:textId="77777777" w:rsidR="000500F0" w:rsidRPr="00EA7A7C" w:rsidRDefault="000500F0" w:rsidP="00467823">
            <w:pPr>
              <w:pStyle w:val="Tab1-Aufzhlung1"/>
              <w:numPr>
                <w:ilvl w:val="0"/>
                <w:numId w:val="0"/>
              </w:numPr>
              <w:spacing w:before="0" w:line="240" w:lineRule="exact"/>
              <w:ind w:left="113"/>
              <w:rPr>
                <w:i/>
                <w:sz w:val="18"/>
                <w:szCs w:val="18"/>
              </w:rPr>
            </w:pPr>
          </w:p>
        </w:tc>
        <w:tc>
          <w:tcPr>
            <w:tcW w:w="1251" w:type="dxa"/>
            <w:vMerge w:val="restart"/>
            <w:tcBorders>
              <w:bottom w:val="single" w:sz="6" w:space="0" w:color="auto"/>
            </w:tcBorders>
          </w:tcPr>
          <w:p w14:paraId="1723CE29"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Fläche,</w:t>
            </w:r>
          </w:p>
          <w:p w14:paraId="53A8AD78"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Anzahl, Länge</w:t>
            </w:r>
          </w:p>
          <w:p w14:paraId="0913C5BD" w14:textId="77777777" w:rsidR="000500F0" w:rsidRPr="006C6919" w:rsidRDefault="000500F0" w:rsidP="00467823">
            <w:pPr>
              <w:widowControl w:val="0"/>
              <w:numPr>
                <w:ilvl w:val="12"/>
                <w:numId w:val="0"/>
              </w:numPr>
              <w:spacing w:after="0" w:line="240" w:lineRule="exact"/>
              <w:ind w:left="113" w:firstLine="6"/>
              <w:jc w:val="left"/>
              <w:rPr>
                <w:b/>
                <w:sz w:val="18"/>
                <w:szCs w:val="18"/>
              </w:rPr>
            </w:pPr>
            <w:r>
              <w:rPr>
                <w:rFonts w:ascii="Helvetica-Oblique" w:hAnsi="Helvetica-Oblique" w:cs="Helvetica-Oblique"/>
                <w:i/>
                <w:iCs/>
                <w:sz w:val="18"/>
                <w:szCs w:val="18"/>
              </w:rPr>
              <w:t>je Beeinträchtigung</w:t>
            </w:r>
          </w:p>
        </w:tc>
        <w:tc>
          <w:tcPr>
            <w:tcW w:w="5528" w:type="dxa"/>
            <w:gridSpan w:val="2"/>
            <w:tcBorders>
              <w:bottom w:val="single" w:sz="6" w:space="0" w:color="auto"/>
            </w:tcBorders>
          </w:tcPr>
          <w:p w14:paraId="638C2B95" w14:textId="77777777" w:rsidR="000500F0" w:rsidRDefault="000500F0" w:rsidP="00467823">
            <w:pPr>
              <w:pStyle w:val="Tab1-Aufzhlung1"/>
              <w:keepNext/>
              <w:keepLines/>
              <w:numPr>
                <w:ilvl w:val="0"/>
                <w:numId w:val="27"/>
              </w:numPr>
              <w:spacing w:before="0" w:line="240" w:lineRule="exact"/>
              <w:ind w:left="113"/>
              <w:rPr>
                <w:i/>
                <w:sz w:val="18"/>
                <w:szCs w:val="18"/>
              </w:rPr>
            </w:pPr>
            <w:r>
              <w:rPr>
                <w:i/>
                <w:sz w:val="18"/>
                <w:szCs w:val="18"/>
              </w:rPr>
              <w:t>Kurzbeschreibung des Entwicklungsziels der funktionsspezifischen Kompensation</w:t>
            </w:r>
            <w:r w:rsidRPr="006E5BDB">
              <w:rPr>
                <w:i/>
                <w:sz w:val="18"/>
                <w:szCs w:val="18"/>
              </w:rPr>
              <w:t xml:space="preserve"> </w:t>
            </w:r>
          </w:p>
          <w:p w14:paraId="5F08CAD4" w14:textId="74EEEE51" w:rsidR="000500F0" w:rsidRPr="00EA7A7C" w:rsidRDefault="000500F0" w:rsidP="00467823">
            <w:pPr>
              <w:pStyle w:val="Tab1-Aufzhlung1"/>
              <w:keepNext/>
              <w:keepLines/>
              <w:numPr>
                <w:ilvl w:val="0"/>
                <w:numId w:val="27"/>
              </w:numPr>
              <w:spacing w:before="0" w:line="240" w:lineRule="exact"/>
              <w:ind w:left="113"/>
              <w:rPr>
                <w:i/>
                <w:sz w:val="18"/>
                <w:szCs w:val="18"/>
              </w:rPr>
            </w:pPr>
            <w:r>
              <w:rPr>
                <w:i/>
                <w:sz w:val="18"/>
                <w:szCs w:val="18"/>
              </w:rPr>
              <w:t>Art der Maßnahmen</w:t>
            </w:r>
            <w:r w:rsidR="00E26543">
              <w:rPr>
                <w:i/>
                <w:sz w:val="18"/>
                <w:szCs w:val="18"/>
              </w:rPr>
              <w:t xml:space="preserve">, </w:t>
            </w:r>
            <w:r>
              <w:rPr>
                <w:i/>
                <w:sz w:val="18"/>
                <w:szCs w:val="18"/>
              </w:rPr>
              <w:t>ggf. Hinweise zur Lage der Maßnahmen</w:t>
            </w:r>
          </w:p>
        </w:tc>
        <w:tc>
          <w:tcPr>
            <w:tcW w:w="1540" w:type="dxa"/>
            <w:tcBorders>
              <w:bottom w:val="single" w:sz="6" w:space="0" w:color="auto"/>
            </w:tcBorders>
          </w:tcPr>
          <w:p w14:paraId="2659B133" w14:textId="1CAFFFB1" w:rsidR="000500F0" w:rsidRPr="00B0705C" w:rsidRDefault="000500F0" w:rsidP="00467823">
            <w:pPr>
              <w:widowControl w:val="0"/>
              <w:spacing w:after="0" w:line="240" w:lineRule="exact"/>
              <w:ind w:left="113"/>
              <w:jc w:val="left"/>
              <w:rPr>
                <w:b/>
                <w:sz w:val="18"/>
                <w:szCs w:val="18"/>
              </w:rPr>
            </w:pPr>
          </w:p>
        </w:tc>
      </w:tr>
      <w:tr w:rsidR="000500F0" w:rsidRPr="00FD355B" w14:paraId="30D2EE8C" w14:textId="77777777" w:rsidTr="00DE472C">
        <w:trPr>
          <w:gridAfter w:val="1"/>
          <w:wAfter w:w="9" w:type="dxa"/>
        </w:trPr>
        <w:tc>
          <w:tcPr>
            <w:tcW w:w="5404" w:type="dxa"/>
            <w:gridSpan w:val="2"/>
            <w:vMerge/>
          </w:tcPr>
          <w:p w14:paraId="7F987C5D"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Pr>
          <w:p w14:paraId="17E7F95E"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39564F1C" w14:textId="77777777" w:rsidR="000500F0" w:rsidRPr="006E5BDB" w:rsidRDefault="000500F0" w:rsidP="00467823">
            <w:pPr>
              <w:pStyle w:val="Tab1-Aufzhlung1"/>
              <w:numPr>
                <w:ilvl w:val="0"/>
                <w:numId w:val="0"/>
              </w:numPr>
              <w:spacing w:before="0" w:line="240" w:lineRule="exact"/>
              <w:ind w:left="113"/>
              <w:rPr>
                <w:i/>
                <w:sz w:val="18"/>
                <w:szCs w:val="18"/>
              </w:rPr>
            </w:pPr>
            <w:r>
              <w:rPr>
                <w:i/>
                <w:sz w:val="18"/>
                <w:szCs w:val="18"/>
              </w:rPr>
              <w:t>Nr. der Maßnahme</w:t>
            </w:r>
          </w:p>
        </w:tc>
        <w:tc>
          <w:tcPr>
            <w:tcW w:w="3969" w:type="dxa"/>
          </w:tcPr>
          <w:p w14:paraId="3F25B558" w14:textId="77777777" w:rsidR="000500F0" w:rsidRPr="006E5BDB" w:rsidRDefault="000500F0" w:rsidP="00467823">
            <w:pPr>
              <w:pStyle w:val="Tab1-Aufzhlung1"/>
              <w:numPr>
                <w:ilvl w:val="0"/>
                <w:numId w:val="0"/>
              </w:numPr>
              <w:spacing w:before="0" w:line="240" w:lineRule="exact"/>
              <w:ind w:left="113"/>
              <w:rPr>
                <w:i/>
                <w:sz w:val="18"/>
                <w:szCs w:val="18"/>
              </w:rPr>
            </w:pPr>
            <w:r>
              <w:rPr>
                <w:i/>
                <w:sz w:val="18"/>
                <w:szCs w:val="18"/>
              </w:rPr>
              <w:t>Kurzbezeichnung der Maßnahme</w:t>
            </w:r>
          </w:p>
        </w:tc>
        <w:tc>
          <w:tcPr>
            <w:tcW w:w="1540" w:type="dxa"/>
          </w:tcPr>
          <w:p w14:paraId="24AAD872"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Fläche,</w:t>
            </w:r>
          </w:p>
          <w:p w14:paraId="493E6155"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Anzahl, Länge</w:t>
            </w:r>
          </w:p>
          <w:p w14:paraId="7928E480"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r>
              <w:rPr>
                <w:rFonts w:ascii="Helvetica-Oblique" w:hAnsi="Helvetica-Oblique" w:cs="Helvetica-Oblique"/>
                <w:i/>
                <w:iCs/>
                <w:sz w:val="18"/>
                <w:szCs w:val="18"/>
              </w:rPr>
              <w:t>je Maßnahme</w:t>
            </w:r>
          </w:p>
        </w:tc>
      </w:tr>
      <w:tr w:rsidR="000500F0" w:rsidRPr="00FD355B" w14:paraId="76232816" w14:textId="77777777" w:rsidTr="00DE472C">
        <w:trPr>
          <w:gridAfter w:val="1"/>
          <w:wAfter w:w="9" w:type="dxa"/>
        </w:trPr>
        <w:tc>
          <w:tcPr>
            <w:tcW w:w="5404" w:type="dxa"/>
            <w:gridSpan w:val="2"/>
            <w:vMerge/>
          </w:tcPr>
          <w:p w14:paraId="27164801" w14:textId="77777777" w:rsidR="000500F0" w:rsidRPr="003517E5" w:rsidRDefault="000500F0" w:rsidP="00467823">
            <w:pPr>
              <w:pStyle w:val="Tab1-Aufzhlung1"/>
              <w:numPr>
                <w:ilvl w:val="0"/>
                <w:numId w:val="27"/>
              </w:numPr>
              <w:spacing w:before="0" w:line="240" w:lineRule="exact"/>
              <w:ind w:left="113"/>
              <w:rPr>
                <w:i/>
                <w:sz w:val="18"/>
                <w:szCs w:val="18"/>
              </w:rPr>
            </w:pPr>
          </w:p>
        </w:tc>
        <w:tc>
          <w:tcPr>
            <w:tcW w:w="1251" w:type="dxa"/>
            <w:vMerge/>
            <w:tcBorders>
              <w:bottom w:val="single" w:sz="6" w:space="0" w:color="auto"/>
            </w:tcBorders>
          </w:tcPr>
          <w:p w14:paraId="1CD50B5B"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c>
          <w:tcPr>
            <w:tcW w:w="1559" w:type="dxa"/>
          </w:tcPr>
          <w:p w14:paraId="3421765B" w14:textId="77777777" w:rsidR="000500F0" w:rsidRDefault="000500F0" w:rsidP="00467823">
            <w:pPr>
              <w:pStyle w:val="Tab1-Aufzhlung1"/>
              <w:numPr>
                <w:ilvl w:val="0"/>
                <w:numId w:val="0"/>
              </w:numPr>
              <w:spacing w:before="0" w:line="240" w:lineRule="exact"/>
              <w:ind w:left="113"/>
              <w:rPr>
                <w:i/>
                <w:sz w:val="18"/>
                <w:szCs w:val="18"/>
              </w:rPr>
            </w:pPr>
          </w:p>
        </w:tc>
        <w:tc>
          <w:tcPr>
            <w:tcW w:w="3969" w:type="dxa"/>
          </w:tcPr>
          <w:p w14:paraId="02C641CD" w14:textId="77777777" w:rsidR="000500F0" w:rsidRDefault="000500F0" w:rsidP="00467823">
            <w:pPr>
              <w:pStyle w:val="Tab1-Aufzhlung1"/>
              <w:numPr>
                <w:ilvl w:val="0"/>
                <w:numId w:val="0"/>
              </w:numPr>
              <w:spacing w:before="0" w:line="240" w:lineRule="exact"/>
              <w:ind w:left="113"/>
              <w:rPr>
                <w:i/>
                <w:sz w:val="18"/>
                <w:szCs w:val="18"/>
              </w:rPr>
            </w:pPr>
          </w:p>
        </w:tc>
        <w:tc>
          <w:tcPr>
            <w:tcW w:w="1540" w:type="dxa"/>
          </w:tcPr>
          <w:p w14:paraId="0AD7068E" w14:textId="77777777" w:rsidR="000500F0" w:rsidRDefault="000500F0" w:rsidP="00467823">
            <w:pPr>
              <w:autoSpaceDE w:val="0"/>
              <w:autoSpaceDN w:val="0"/>
              <w:adjustRightInd w:val="0"/>
              <w:spacing w:after="0" w:line="240" w:lineRule="exact"/>
              <w:ind w:left="113"/>
              <w:jc w:val="left"/>
              <w:rPr>
                <w:rFonts w:ascii="Helvetica-Oblique" w:hAnsi="Helvetica-Oblique" w:cs="Helvetica-Oblique"/>
                <w:i/>
                <w:iCs/>
                <w:sz w:val="18"/>
                <w:szCs w:val="18"/>
              </w:rPr>
            </w:pPr>
          </w:p>
        </w:tc>
      </w:tr>
      <w:tr w:rsidR="0072750E" w:rsidRPr="00601B25" w14:paraId="1296B286" w14:textId="77777777" w:rsidTr="00DE472C">
        <w:tblPrEx>
          <w:tblBorders>
            <w:top w:val="none" w:sz="0" w:space="0" w:color="auto"/>
          </w:tblBorders>
        </w:tblPrEx>
        <w:trPr>
          <w:gridAfter w:val="1"/>
          <w:wAfter w:w="9" w:type="dxa"/>
        </w:trPr>
        <w:tc>
          <w:tcPr>
            <w:tcW w:w="5404" w:type="dxa"/>
            <w:gridSpan w:val="2"/>
            <w:tcBorders>
              <w:top w:val="single" w:sz="6" w:space="0" w:color="auto"/>
              <w:bottom w:val="single" w:sz="6" w:space="0" w:color="auto"/>
            </w:tcBorders>
          </w:tcPr>
          <w:p w14:paraId="5B54951E" w14:textId="77777777" w:rsidR="0072750E" w:rsidRPr="004317A2" w:rsidRDefault="0072750E" w:rsidP="00467823">
            <w:pPr>
              <w:numPr>
                <w:ilvl w:val="12"/>
                <w:numId w:val="0"/>
              </w:numPr>
              <w:spacing w:after="0" w:line="240" w:lineRule="exact"/>
              <w:ind w:left="584" w:hanging="471"/>
              <w:jc w:val="left"/>
              <w:rPr>
                <w:rFonts w:cs="Arial"/>
                <w:b/>
                <w:sz w:val="18"/>
                <w:szCs w:val="18"/>
              </w:rPr>
            </w:pPr>
            <w:r>
              <w:rPr>
                <w:rFonts w:cs="Arial"/>
                <w:b/>
                <w:sz w:val="18"/>
                <w:szCs w:val="18"/>
              </w:rPr>
              <w:t>Summe Beeinträchtigungen</w:t>
            </w:r>
          </w:p>
        </w:tc>
        <w:tc>
          <w:tcPr>
            <w:tcW w:w="1251" w:type="dxa"/>
            <w:tcBorders>
              <w:top w:val="single" w:sz="6" w:space="0" w:color="auto"/>
              <w:bottom w:val="single" w:sz="6" w:space="0" w:color="auto"/>
            </w:tcBorders>
          </w:tcPr>
          <w:p w14:paraId="56E98AD2" w14:textId="77777777" w:rsidR="0072750E" w:rsidRPr="00601B25" w:rsidRDefault="0072750E" w:rsidP="00467823">
            <w:pPr>
              <w:numPr>
                <w:ilvl w:val="12"/>
                <w:numId w:val="0"/>
              </w:numPr>
              <w:spacing w:after="0" w:line="240" w:lineRule="exact"/>
              <w:ind w:left="113"/>
              <w:jc w:val="right"/>
              <w:rPr>
                <w:rFonts w:cs="Arial"/>
                <w:b/>
                <w:sz w:val="18"/>
                <w:szCs w:val="18"/>
              </w:rPr>
            </w:pPr>
            <w:r>
              <w:rPr>
                <w:b/>
                <w:sz w:val="18"/>
                <w:szCs w:val="18"/>
              </w:rPr>
              <w:t>xxx m</w:t>
            </w:r>
            <w:r w:rsidRPr="00FB07B8">
              <w:rPr>
                <w:b/>
                <w:sz w:val="18"/>
                <w:szCs w:val="18"/>
                <w:vertAlign w:val="superscript"/>
              </w:rPr>
              <w:t>2</w:t>
            </w:r>
          </w:p>
        </w:tc>
        <w:tc>
          <w:tcPr>
            <w:tcW w:w="5528" w:type="dxa"/>
            <w:gridSpan w:val="2"/>
            <w:tcBorders>
              <w:top w:val="single" w:sz="6" w:space="0" w:color="auto"/>
              <w:bottom w:val="single" w:sz="6" w:space="0" w:color="auto"/>
            </w:tcBorders>
          </w:tcPr>
          <w:p w14:paraId="587F7BD8" w14:textId="77777777" w:rsidR="0072750E" w:rsidRPr="00FC6BD7" w:rsidRDefault="0072750E" w:rsidP="00467823">
            <w:pPr>
              <w:spacing w:after="0" w:line="240" w:lineRule="exact"/>
              <w:ind w:left="584" w:hanging="471"/>
              <w:jc w:val="left"/>
              <w:rPr>
                <w:rFonts w:cs="Arial"/>
                <w:b/>
                <w:sz w:val="18"/>
                <w:szCs w:val="18"/>
              </w:rPr>
            </w:pPr>
            <w:r w:rsidRPr="00FC6BD7">
              <w:rPr>
                <w:rFonts w:cs="Arial"/>
                <w:b/>
                <w:sz w:val="18"/>
                <w:szCs w:val="18"/>
              </w:rPr>
              <w:t>Summe Maßnahmen</w:t>
            </w:r>
          </w:p>
        </w:tc>
        <w:tc>
          <w:tcPr>
            <w:tcW w:w="1540" w:type="dxa"/>
            <w:tcBorders>
              <w:top w:val="single" w:sz="6" w:space="0" w:color="auto"/>
              <w:bottom w:val="single" w:sz="6" w:space="0" w:color="auto"/>
            </w:tcBorders>
          </w:tcPr>
          <w:p w14:paraId="2DBEFA57" w14:textId="77777777" w:rsidR="0072750E" w:rsidRPr="00601B25" w:rsidRDefault="0072750E" w:rsidP="00467823">
            <w:pPr>
              <w:numPr>
                <w:ilvl w:val="12"/>
                <w:numId w:val="0"/>
              </w:numPr>
              <w:spacing w:after="0" w:line="240" w:lineRule="exact"/>
              <w:ind w:left="113"/>
              <w:jc w:val="right"/>
              <w:rPr>
                <w:rFonts w:cs="Arial"/>
                <w:i/>
                <w:sz w:val="18"/>
                <w:szCs w:val="18"/>
                <w:highlight w:val="yellow"/>
                <w:u w:val="single"/>
              </w:rPr>
            </w:pPr>
            <w:r>
              <w:rPr>
                <w:b/>
                <w:sz w:val="18"/>
                <w:szCs w:val="18"/>
              </w:rPr>
              <w:t>xxx m</w:t>
            </w:r>
            <w:r w:rsidRPr="00FB07B8">
              <w:rPr>
                <w:b/>
                <w:sz w:val="18"/>
                <w:szCs w:val="18"/>
                <w:vertAlign w:val="superscript"/>
              </w:rPr>
              <w:t>2</w:t>
            </w:r>
          </w:p>
        </w:tc>
      </w:tr>
      <w:tr w:rsidR="0072750E" w:rsidRPr="00601B25" w14:paraId="7F720BA4" w14:textId="77777777" w:rsidTr="00AA5152">
        <w:tblPrEx>
          <w:tblBorders>
            <w:top w:val="none" w:sz="0" w:space="0" w:color="auto"/>
          </w:tblBorders>
        </w:tblPrEx>
        <w:tc>
          <w:tcPr>
            <w:tcW w:w="13732" w:type="dxa"/>
            <w:gridSpan w:val="7"/>
            <w:shd w:val="clear" w:color="auto" w:fill="D9D9D9"/>
            <w:vAlign w:val="center"/>
          </w:tcPr>
          <w:p w14:paraId="3A4B8D21" w14:textId="77777777" w:rsidR="0072750E" w:rsidRDefault="0072750E" w:rsidP="00467823">
            <w:pPr>
              <w:keepNext/>
              <w:keepLines/>
              <w:numPr>
                <w:ilvl w:val="12"/>
                <w:numId w:val="0"/>
              </w:numPr>
              <w:spacing w:after="0" w:line="240" w:lineRule="exact"/>
              <w:ind w:left="113"/>
              <w:jc w:val="left"/>
              <w:rPr>
                <w:rFonts w:cs="Arial"/>
                <w:b/>
                <w:sz w:val="18"/>
                <w:szCs w:val="18"/>
              </w:rPr>
            </w:pPr>
            <w:r>
              <w:rPr>
                <w:rFonts w:cs="Arial"/>
                <w:b/>
                <w:sz w:val="18"/>
                <w:szCs w:val="18"/>
              </w:rPr>
              <w:t>Gesamtbetrachtung</w:t>
            </w:r>
          </w:p>
        </w:tc>
      </w:tr>
      <w:tr w:rsidR="0072750E" w:rsidRPr="00601B25" w14:paraId="71343608" w14:textId="77777777" w:rsidTr="00DE472C">
        <w:tblPrEx>
          <w:tblBorders>
            <w:top w:val="none" w:sz="0" w:space="0" w:color="auto"/>
          </w:tblBorders>
        </w:tblPrEx>
        <w:tc>
          <w:tcPr>
            <w:tcW w:w="5375" w:type="dxa"/>
            <w:vAlign w:val="center"/>
          </w:tcPr>
          <w:p w14:paraId="55359EEB" w14:textId="77777777" w:rsidR="0072750E" w:rsidRPr="00601B25" w:rsidRDefault="0072750E" w:rsidP="00467823">
            <w:pPr>
              <w:keepNext/>
              <w:keepLines/>
              <w:numPr>
                <w:ilvl w:val="12"/>
                <w:numId w:val="0"/>
              </w:numPr>
              <w:spacing w:after="0" w:line="240" w:lineRule="exact"/>
              <w:ind w:left="113"/>
              <w:jc w:val="left"/>
              <w:rPr>
                <w:rFonts w:cs="Arial"/>
                <w:b/>
                <w:sz w:val="18"/>
                <w:szCs w:val="18"/>
              </w:rPr>
            </w:pPr>
            <w:r>
              <w:rPr>
                <w:rFonts w:cs="Arial"/>
                <w:b/>
                <w:sz w:val="18"/>
                <w:szCs w:val="18"/>
              </w:rPr>
              <w:t xml:space="preserve">Aufgrund von überlagernden Funktionen </w:t>
            </w:r>
            <w:r w:rsidRPr="00601B25">
              <w:rPr>
                <w:rFonts w:cs="Arial"/>
                <w:b/>
                <w:sz w:val="18"/>
                <w:szCs w:val="18"/>
              </w:rPr>
              <w:t>maximal betroffene Fläche (gesamt)</w:t>
            </w:r>
          </w:p>
        </w:tc>
        <w:tc>
          <w:tcPr>
            <w:tcW w:w="1280" w:type="dxa"/>
            <w:gridSpan w:val="2"/>
            <w:vAlign w:val="center"/>
          </w:tcPr>
          <w:p w14:paraId="051E7F75" w14:textId="77777777" w:rsidR="0072750E" w:rsidRPr="00601B25" w:rsidRDefault="0072750E" w:rsidP="00467823">
            <w:pPr>
              <w:numPr>
                <w:ilvl w:val="12"/>
                <w:numId w:val="0"/>
              </w:numPr>
              <w:spacing w:after="0" w:line="240" w:lineRule="exact"/>
              <w:ind w:left="113"/>
              <w:jc w:val="right"/>
              <w:rPr>
                <w:rFonts w:cs="Arial"/>
                <w:b/>
                <w:sz w:val="18"/>
                <w:szCs w:val="18"/>
              </w:rPr>
            </w:pPr>
            <w:r>
              <w:rPr>
                <w:b/>
                <w:sz w:val="18"/>
                <w:szCs w:val="18"/>
              </w:rPr>
              <w:t>xxx m</w:t>
            </w:r>
            <w:r w:rsidRPr="00FB07B8">
              <w:rPr>
                <w:b/>
                <w:sz w:val="18"/>
                <w:szCs w:val="18"/>
                <w:vertAlign w:val="superscript"/>
              </w:rPr>
              <w:t>2</w:t>
            </w:r>
          </w:p>
        </w:tc>
        <w:tc>
          <w:tcPr>
            <w:tcW w:w="5528" w:type="dxa"/>
            <w:gridSpan w:val="2"/>
            <w:vAlign w:val="center"/>
          </w:tcPr>
          <w:p w14:paraId="7E0C560F" w14:textId="77777777" w:rsidR="0072750E" w:rsidRPr="00601B25" w:rsidRDefault="0072750E" w:rsidP="00467823">
            <w:pPr>
              <w:keepNext/>
              <w:keepLines/>
              <w:numPr>
                <w:ilvl w:val="12"/>
                <w:numId w:val="0"/>
              </w:numPr>
              <w:spacing w:after="0" w:line="240" w:lineRule="exact"/>
              <w:ind w:left="113"/>
              <w:jc w:val="left"/>
              <w:rPr>
                <w:rFonts w:cs="Arial"/>
                <w:b/>
                <w:sz w:val="18"/>
                <w:szCs w:val="18"/>
              </w:rPr>
            </w:pPr>
            <w:r w:rsidRPr="00601B25">
              <w:rPr>
                <w:rFonts w:cs="Arial"/>
                <w:b/>
                <w:sz w:val="18"/>
                <w:szCs w:val="18"/>
              </w:rPr>
              <w:t>Maßnahmenfläche (gesamt)</w:t>
            </w:r>
          </w:p>
        </w:tc>
        <w:tc>
          <w:tcPr>
            <w:tcW w:w="1549" w:type="dxa"/>
            <w:gridSpan w:val="2"/>
            <w:vAlign w:val="center"/>
          </w:tcPr>
          <w:p w14:paraId="3A4E843F" w14:textId="77777777" w:rsidR="0072750E" w:rsidRPr="00601B25" w:rsidRDefault="0072750E" w:rsidP="00467823">
            <w:pPr>
              <w:keepNext/>
              <w:keepLines/>
              <w:numPr>
                <w:ilvl w:val="12"/>
                <w:numId w:val="0"/>
              </w:numPr>
              <w:spacing w:after="0" w:line="240" w:lineRule="exact"/>
              <w:ind w:left="113"/>
              <w:jc w:val="right"/>
              <w:rPr>
                <w:rFonts w:cs="Arial"/>
                <w:b/>
                <w:sz w:val="18"/>
                <w:szCs w:val="18"/>
              </w:rPr>
            </w:pPr>
            <w:r>
              <w:rPr>
                <w:b/>
                <w:sz w:val="18"/>
                <w:szCs w:val="18"/>
              </w:rPr>
              <w:t>xxx m</w:t>
            </w:r>
            <w:r w:rsidRPr="00FB07B8">
              <w:rPr>
                <w:b/>
                <w:sz w:val="18"/>
                <w:szCs w:val="18"/>
                <w:vertAlign w:val="superscript"/>
              </w:rPr>
              <w:t>2</w:t>
            </w:r>
          </w:p>
        </w:tc>
      </w:tr>
    </w:tbl>
    <w:p w14:paraId="23E0D611" w14:textId="77777777" w:rsidR="00E26543" w:rsidRDefault="00E26543" w:rsidP="00E26543">
      <w:pPr>
        <w:spacing w:after="0" w:line="240" w:lineRule="auto"/>
        <w:jc w:val="left"/>
      </w:pPr>
    </w:p>
    <w:p w14:paraId="403AAEC9" w14:textId="77777777" w:rsidR="00E26543" w:rsidRPr="00A25D20" w:rsidRDefault="00E26543" w:rsidP="00E26543">
      <w:pPr>
        <w:pStyle w:val="Textkrper3"/>
        <w:spacing w:after="0"/>
        <w:ind w:left="1985" w:hanging="1985"/>
        <w:jc w:val="left"/>
      </w:pPr>
      <w:r w:rsidRPr="00161FA6">
        <w:rPr>
          <w:b/>
        </w:rPr>
        <w:t>Betroffene Funktionen</w:t>
      </w:r>
      <w:r w:rsidRPr="00161FA6">
        <w:t>:</w:t>
      </w:r>
      <w:r w:rsidRPr="00161FA6">
        <w:tab/>
      </w:r>
      <w:r w:rsidRPr="00161FA6">
        <w:rPr>
          <w:b/>
        </w:rPr>
        <w:t>B</w:t>
      </w:r>
      <w:r w:rsidRPr="00161FA6">
        <w:t>: Biotop</w:t>
      </w:r>
      <w:r>
        <w:t>e</w:t>
      </w:r>
      <w:r w:rsidRPr="00161FA6">
        <w:t xml:space="preserve">, </w:t>
      </w:r>
      <w:r w:rsidRPr="00B45E55">
        <w:rPr>
          <w:b/>
        </w:rPr>
        <w:t>H</w:t>
      </w:r>
      <w:r w:rsidRPr="00161FA6">
        <w:t>: Habita</w:t>
      </w:r>
      <w:r>
        <w:t>te</w:t>
      </w:r>
      <w:r w:rsidRPr="00161FA6">
        <w:t xml:space="preserve">, </w:t>
      </w:r>
      <w:r>
        <w:rPr>
          <w:b/>
        </w:rPr>
        <w:t>P</w:t>
      </w:r>
      <w:r w:rsidRPr="00161FA6">
        <w:t xml:space="preserve">: </w:t>
      </w:r>
      <w:r>
        <w:t>Pflanzen</w:t>
      </w:r>
      <w:r w:rsidRPr="00161FA6">
        <w:t xml:space="preserve">, </w:t>
      </w:r>
      <w:r w:rsidRPr="00161FA6">
        <w:rPr>
          <w:b/>
        </w:rPr>
        <w:t>Bo</w:t>
      </w:r>
      <w:r w:rsidRPr="00161FA6">
        <w:t xml:space="preserve">: </w:t>
      </w:r>
      <w:r>
        <w:t xml:space="preserve">Boden, </w:t>
      </w:r>
      <w:r>
        <w:rPr>
          <w:b/>
        </w:rPr>
        <w:t>Ow</w:t>
      </w:r>
      <w:r w:rsidRPr="002903C9">
        <w:t xml:space="preserve">: </w:t>
      </w:r>
      <w:r w:rsidRPr="009B1BB0">
        <w:t>Oberflächengewässer</w:t>
      </w:r>
      <w:r>
        <w:t xml:space="preserve">, </w:t>
      </w:r>
      <w:r>
        <w:rPr>
          <w:b/>
        </w:rPr>
        <w:t>Gw</w:t>
      </w:r>
      <w:r w:rsidRPr="002903C9">
        <w:t xml:space="preserve">: </w:t>
      </w:r>
      <w:r>
        <w:t xml:space="preserve">Grundwasser, </w:t>
      </w:r>
      <w:r w:rsidRPr="00B45E55">
        <w:rPr>
          <w:b/>
        </w:rPr>
        <w:t>H</w:t>
      </w:r>
      <w:r>
        <w:rPr>
          <w:b/>
        </w:rPr>
        <w:t>w</w:t>
      </w:r>
      <w:r w:rsidRPr="00161FA6">
        <w:t xml:space="preserve">: </w:t>
      </w:r>
      <w:r>
        <w:t>Hochwasserschutz-/Retentionsfunktion</w:t>
      </w:r>
      <w:r w:rsidRPr="00161FA6">
        <w:t xml:space="preserve">, </w:t>
      </w:r>
      <w:r>
        <w:t xml:space="preserve"> </w:t>
      </w:r>
      <w:r>
        <w:br/>
      </w:r>
      <w:r w:rsidRPr="009B1BB0">
        <w:rPr>
          <w:b/>
        </w:rPr>
        <w:t>K</w:t>
      </w:r>
      <w:r w:rsidRPr="00161FA6">
        <w:t xml:space="preserve">: </w:t>
      </w:r>
      <w:r>
        <w:t xml:space="preserve">Klima / Luft, </w:t>
      </w:r>
      <w:r>
        <w:rPr>
          <w:b/>
        </w:rPr>
        <w:t>L</w:t>
      </w:r>
      <w:r w:rsidRPr="00161FA6">
        <w:t xml:space="preserve">: </w:t>
      </w:r>
      <w:r w:rsidRPr="00A25D20">
        <w:t xml:space="preserve">Landschaftsbild </w:t>
      </w:r>
    </w:p>
    <w:p w14:paraId="26502319" w14:textId="77777777" w:rsidR="00E26543" w:rsidRDefault="00E26543" w:rsidP="00E26543">
      <w:pPr>
        <w:pStyle w:val="Textkrper3"/>
        <w:spacing w:after="0"/>
        <w:ind w:left="1985" w:hanging="1985"/>
        <w:jc w:val="left"/>
      </w:pPr>
      <w:r w:rsidRPr="00A25D20">
        <w:rPr>
          <w:b/>
        </w:rPr>
        <w:t>Maßnahmen</w:t>
      </w:r>
      <w:r w:rsidRPr="00A25D20">
        <w:t xml:space="preserve">: </w:t>
      </w:r>
      <w:r>
        <w:tab/>
      </w:r>
      <w:r w:rsidRPr="00B71594">
        <w:rPr>
          <w:b/>
        </w:rPr>
        <w:t>V</w:t>
      </w:r>
      <w:r w:rsidRPr="00A25D20">
        <w:t xml:space="preserve">: Vermeidungsmaßnahme, </w:t>
      </w:r>
      <w:r w:rsidRPr="00B71594">
        <w:rPr>
          <w:b/>
        </w:rPr>
        <w:t>A</w:t>
      </w:r>
      <w:r w:rsidRPr="00A25D20">
        <w:t xml:space="preserve">: Ausgleichsmaßnahme, </w:t>
      </w:r>
      <w:r w:rsidRPr="00B71594">
        <w:rPr>
          <w:b/>
        </w:rPr>
        <w:t>E</w:t>
      </w:r>
      <w:r w:rsidRPr="00A25D20">
        <w:t>: Ersatzmaßnahme</w:t>
      </w:r>
    </w:p>
    <w:p w14:paraId="6B5F33E5" w14:textId="77777777" w:rsidR="00E26543" w:rsidRDefault="00E26543" w:rsidP="00E26543">
      <w:pPr>
        <w:pStyle w:val="Textkrper3"/>
        <w:ind w:left="1985" w:hanging="1985"/>
        <w:jc w:val="left"/>
      </w:pPr>
      <w:r>
        <w:rPr>
          <w:b/>
        </w:rPr>
        <w:tab/>
      </w:r>
      <w:r w:rsidRPr="00F924C7">
        <w:rPr>
          <w:b/>
        </w:rPr>
        <w:t>Zusatzindex:</w:t>
      </w:r>
      <w:r>
        <w:t xml:space="preserve"> </w:t>
      </w:r>
      <w:r w:rsidRPr="00F924C7">
        <w:rPr>
          <w:b/>
        </w:rPr>
        <w:t>FFH</w:t>
      </w:r>
      <w:r>
        <w:rPr>
          <w:b/>
        </w:rPr>
        <w:t>-S</w:t>
      </w:r>
      <w:r>
        <w:t xml:space="preserve">: Schadensbegrenzungsmaßnahme, </w:t>
      </w:r>
      <w:r w:rsidRPr="009B1BB0">
        <w:rPr>
          <w:b/>
        </w:rPr>
        <w:t>FFH-K</w:t>
      </w:r>
      <w:r>
        <w:t xml:space="preserve">: </w:t>
      </w:r>
      <w:r w:rsidRPr="00A25D20">
        <w:t>Kohärenzsicherungsmaßnahme</w:t>
      </w:r>
      <w:r>
        <w:t xml:space="preserve"> </w:t>
      </w:r>
      <w:r w:rsidRPr="00A25D20">
        <w:t>(Natura 2000)</w:t>
      </w:r>
      <w:r>
        <w:t xml:space="preserve">, </w:t>
      </w:r>
      <w:r w:rsidRPr="00F924C7">
        <w:rPr>
          <w:b/>
        </w:rPr>
        <w:t>CEF</w:t>
      </w:r>
      <w:r w:rsidRPr="009B1BB0">
        <w:t>:</w:t>
      </w:r>
      <w:r w:rsidRPr="00F924C7">
        <w:rPr>
          <w:b/>
        </w:rPr>
        <w:t xml:space="preserve"> </w:t>
      </w:r>
      <w:r w:rsidRPr="00A25D20">
        <w:t>funktionserhaltende Maßnahme</w:t>
      </w:r>
      <w:r>
        <w:t xml:space="preserve">, </w:t>
      </w:r>
      <w:r>
        <w:br/>
      </w:r>
      <w:r w:rsidRPr="009B1BB0">
        <w:rPr>
          <w:b/>
        </w:rPr>
        <w:t>FCS</w:t>
      </w:r>
      <w:r>
        <w:t>: Maßnahme zur Sicherung eines günstigen Erhaltungszustandes</w:t>
      </w:r>
    </w:p>
    <w:p w14:paraId="7B09C63E" w14:textId="77777777" w:rsidR="0072750E" w:rsidRDefault="0072750E" w:rsidP="0072750E">
      <w:pPr>
        <w:pStyle w:val="Zwischenberschrift"/>
      </w:pPr>
    </w:p>
    <w:p w14:paraId="453D5C6C" w14:textId="77777777" w:rsidR="008612AA" w:rsidRDefault="008612AA" w:rsidP="008612AA">
      <w:pPr>
        <w:pStyle w:val="Textkrper"/>
        <w:rPr>
          <w:b/>
          <w:sz w:val="20"/>
          <w:szCs w:val="20"/>
        </w:rPr>
      </w:pPr>
    </w:p>
    <w:p w14:paraId="51E87EDF" w14:textId="77777777" w:rsidR="0072750E" w:rsidRDefault="0072750E">
      <w:pPr>
        <w:spacing w:after="0" w:line="240" w:lineRule="auto"/>
        <w:jc w:val="left"/>
        <w:rPr>
          <w:b/>
        </w:rPr>
      </w:pPr>
      <w:r>
        <w:br w:type="page"/>
      </w:r>
    </w:p>
    <w:p w14:paraId="0DE59E50" w14:textId="77777777" w:rsidR="000D690D" w:rsidRDefault="000D690D" w:rsidP="000D690D">
      <w:pPr>
        <w:pStyle w:val="Textkrper"/>
      </w:pPr>
    </w:p>
    <w:p w14:paraId="437EE9EA" w14:textId="77777777" w:rsidR="00B86A42" w:rsidRDefault="00B86A42" w:rsidP="000D690D">
      <w:pPr>
        <w:pStyle w:val="Textkrper"/>
      </w:pPr>
    </w:p>
    <w:p w14:paraId="23CEDA02" w14:textId="42B338EA" w:rsidR="00E254EC" w:rsidRDefault="00E254EC" w:rsidP="000D690D">
      <w:pPr>
        <w:pStyle w:val="Textkrper"/>
        <w:sectPr w:rsidR="00E254EC" w:rsidSect="000111B2">
          <w:headerReference w:type="default" r:id="rId206"/>
          <w:pgSz w:w="16838" w:h="11906" w:orient="landscape" w:code="9"/>
          <w:pgMar w:top="1701" w:right="1701" w:bottom="1701" w:left="1701" w:header="709" w:footer="851" w:gutter="0"/>
          <w:cols w:space="708"/>
          <w:docGrid w:linePitch="360"/>
        </w:sectPr>
      </w:pPr>
    </w:p>
    <w:p w14:paraId="696945D2" w14:textId="30783EC5" w:rsidR="0031298B" w:rsidRDefault="0031298B" w:rsidP="0031298B">
      <w:pPr>
        <w:pStyle w:val="berschrift3"/>
        <w:pageBreakBefore/>
        <w:spacing w:line="360" w:lineRule="auto"/>
        <w:ind w:left="1191" w:hanging="1191"/>
      </w:pPr>
      <w:bookmarkStart w:id="356" w:name="_Toc143588084"/>
      <w:bookmarkStart w:id="357" w:name="_Toc33721274"/>
      <w:r w:rsidRPr="003679AB">
        <w:t xml:space="preserve">Anlage </w:t>
      </w:r>
      <w:r>
        <w:t xml:space="preserve">V </w:t>
      </w:r>
      <w:r>
        <w:tab/>
        <w:t>Integrierte Biotopbewertung – Berechnungstabelle</w:t>
      </w:r>
      <w:bookmarkEnd w:id="356"/>
    </w:p>
    <w:p w14:paraId="06A88A05" w14:textId="6C203605" w:rsidR="0031298B" w:rsidRDefault="0031298B" w:rsidP="0031298B">
      <w:pPr>
        <w:pStyle w:val="Textkrper"/>
      </w:pPr>
      <w:r>
        <w:t>s. Excel-Datei anbei</w:t>
      </w:r>
      <w:r w:rsidR="00303D6F">
        <w:t xml:space="preserve"> mit Erläuterungen</w:t>
      </w:r>
    </w:p>
    <w:p w14:paraId="0AC3978B" w14:textId="7709E613" w:rsidR="00990A71" w:rsidRDefault="0065406D" w:rsidP="0031298B">
      <w:pPr>
        <w:pStyle w:val="Textkrper"/>
      </w:pPr>
      <w:r>
        <w:rPr>
          <w:noProof/>
        </w:rPr>
        <w:drawing>
          <wp:inline distT="0" distB="0" distL="0" distR="0" wp14:anchorId="51CC4E87" wp14:editId="5C80F972">
            <wp:extent cx="6234456" cy="64008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7"/>
                    <a:stretch>
                      <a:fillRect/>
                    </a:stretch>
                  </pic:blipFill>
                  <pic:spPr>
                    <a:xfrm>
                      <a:off x="0" y="0"/>
                      <a:ext cx="6240196" cy="6406693"/>
                    </a:xfrm>
                    <a:prstGeom prst="rect">
                      <a:avLst/>
                    </a:prstGeom>
                  </pic:spPr>
                </pic:pic>
              </a:graphicData>
            </a:graphic>
          </wp:inline>
        </w:drawing>
      </w:r>
    </w:p>
    <w:p w14:paraId="0039A173" w14:textId="77777777" w:rsidR="00990A71" w:rsidRDefault="00990A71">
      <w:pPr>
        <w:spacing w:after="0" w:line="240" w:lineRule="auto"/>
        <w:jc w:val="left"/>
      </w:pPr>
      <w:r>
        <w:br w:type="page"/>
      </w:r>
    </w:p>
    <w:p w14:paraId="4CE6E636" w14:textId="09BFEB3A" w:rsidR="0031298B" w:rsidRDefault="0065406D" w:rsidP="0031298B">
      <w:pPr>
        <w:pStyle w:val="Textkrper"/>
      </w:pPr>
      <w:r>
        <w:rPr>
          <w:noProof/>
        </w:rPr>
        <w:drawing>
          <wp:inline distT="0" distB="0" distL="0" distR="0" wp14:anchorId="22AFCFD6" wp14:editId="4DC50E52">
            <wp:extent cx="5400675" cy="3190875"/>
            <wp:effectExtent l="0" t="0" r="9525" b="952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8"/>
                    <a:stretch>
                      <a:fillRect/>
                    </a:stretch>
                  </pic:blipFill>
                  <pic:spPr>
                    <a:xfrm>
                      <a:off x="0" y="0"/>
                      <a:ext cx="5400675" cy="3190875"/>
                    </a:xfrm>
                    <a:prstGeom prst="rect">
                      <a:avLst/>
                    </a:prstGeom>
                  </pic:spPr>
                </pic:pic>
              </a:graphicData>
            </a:graphic>
          </wp:inline>
        </w:drawing>
      </w:r>
    </w:p>
    <w:p w14:paraId="0480A2FF" w14:textId="77777777" w:rsidR="00990A71" w:rsidRDefault="00990A71" w:rsidP="0031298B">
      <w:pPr>
        <w:pStyle w:val="Textkrper"/>
      </w:pPr>
    </w:p>
    <w:bookmarkEnd w:id="357"/>
    <w:p w14:paraId="798C69D7" w14:textId="08AAC604" w:rsidR="000D690D" w:rsidRDefault="0065406D" w:rsidP="000D690D">
      <w:pPr>
        <w:pStyle w:val="Textkrper"/>
      </w:pPr>
      <w:r>
        <w:rPr>
          <w:noProof/>
        </w:rPr>
        <w:drawing>
          <wp:inline distT="0" distB="0" distL="0" distR="0" wp14:anchorId="1A7B3743" wp14:editId="6A06CCA3">
            <wp:extent cx="6109526" cy="2995486"/>
            <wp:effectExtent l="0" t="0" r="5715"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9"/>
                    <a:stretch>
                      <a:fillRect/>
                    </a:stretch>
                  </pic:blipFill>
                  <pic:spPr>
                    <a:xfrm>
                      <a:off x="0" y="0"/>
                      <a:ext cx="6133044" cy="3007017"/>
                    </a:xfrm>
                    <a:prstGeom prst="rect">
                      <a:avLst/>
                    </a:prstGeom>
                  </pic:spPr>
                </pic:pic>
              </a:graphicData>
            </a:graphic>
          </wp:inline>
        </w:drawing>
      </w:r>
    </w:p>
    <w:p w14:paraId="1AC55E5C" w14:textId="24DEEB14" w:rsidR="000D690D" w:rsidRDefault="0065406D" w:rsidP="000D690D">
      <w:pPr>
        <w:pStyle w:val="Textkrper"/>
      </w:pPr>
      <w:r>
        <w:rPr>
          <w:noProof/>
        </w:rPr>
        <w:drawing>
          <wp:inline distT="0" distB="0" distL="0" distR="0" wp14:anchorId="16ED285F" wp14:editId="506C494C">
            <wp:extent cx="5900468" cy="3175974"/>
            <wp:effectExtent l="0" t="0" r="5080" b="571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0"/>
                    <a:stretch>
                      <a:fillRect/>
                    </a:stretch>
                  </pic:blipFill>
                  <pic:spPr>
                    <a:xfrm>
                      <a:off x="0" y="0"/>
                      <a:ext cx="5941843" cy="3198244"/>
                    </a:xfrm>
                    <a:prstGeom prst="rect">
                      <a:avLst/>
                    </a:prstGeom>
                  </pic:spPr>
                </pic:pic>
              </a:graphicData>
            </a:graphic>
          </wp:inline>
        </w:drawing>
      </w:r>
    </w:p>
    <w:p w14:paraId="69CEDDE3" w14:textId="6B0219C8" w:rsidR="00990A71" w:rsidRDefault="00990A71" w:rsidP="000D690D">
      <w:pPr>
        <w:pStyle w:val="Textkrper"/>
      </w:pPr>
    </w:p>
    <w:p w14:paraId="4AA3ED57" w14:textId="3F708C40" w:rsidR="00990A71" w:rsidRDefault="0065406D" w:rsidP="000D690D">
      <w:pPr>
        <w:pStyle w:val="Textkrper"/>
      </w:pPr>
      <w:r>
        <w:rPr>
          <w:noProof/>
        </w:rPr>
        <w:drawing>
          <wp:inline distT="0" distB="0" distL="0" distR="0" wp14:anchorId="5BC15062" wp14:editId="3D4A683F">
            <wp:extent cx="4221126" cy="3576849"/>
            <wp:effectExtent l="0" t="0" r="8255"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1"/>
                    <a:stretch>
                      <a:fillRect/>
                    </a:stretch>
                  </pic:blipFill>
                  <pic:spPr>
                    <a:xfrm>
                      <a:off x="0" y="0"/>
                      <a:ext cx="4226454" cy="3581364"/>
                    </a:xfrm>
                    <a:prstGeom prst="rect">
                      <a:avLst/>
                    </a:prstGeom>
                  </pic:spPr>
                </pic:pic>
              </a:graphicData>
            </a:graphic>
          </wp:inline>
        </w:drawing>
      </w:r>
    </w:p>
    <w:p w14:paraId="30B0ABDD" w14:textId="22C4F2E1" w:rsidR="00990A71" w:rsidRDefault="00990A71" w:rsidP="000D690D">
      <w:pPr>
        <w:pStyle w:val="Textkrper"/>
      </w:pPr>
    </w:p>
    <w:p w14:paraId="78A6646C" w14:textId="2756B553" w:rsidR="00AD6353" w:rsidRDefault="00AD6353">
      <w:pPr>
        <w:spacing w:after="0" w:line="240" w:lineRule="auto"/>
        <w:jc w:val="left"/>
      </w:pPr>
      <w:r>
        <w:br w:type="page"/>
      </w:r>
    </w:p>
    <w:p w14:paraId="4476FB8E" w14:textId="521876E1" w:rsidR="00990A71" w:rsidRDefault="00990A71" w:rsidP="000D690D">
      <w:pPr>
        <w:pStyle w:val="Textkrper"/>
      </w:pPr>
    </w:p>
    <w:p w14:paraId="0F956AB6" w14:textId="77777777" w:rsidR="00AD6353" w:rsidRDefault="00AD6353" w:rsidP="000D690D">
      <w:pPr>
        <w:pStyle w:val="Textkrper"/>
        <w:sectPr w:rsidR="00AD6353" w:rsidSect="000111B2">
          <w:headerReference w:type="default" r:id="rId212"/>
          <w:pgSz w:w="11906" w:h="16838" w:code="9"/>
          <w:pgMar w:top="1701" w:right="1701" w:bottom="1701" w:left="1701" w:header="709" w:footer="851" w:gutter="0"/>
          <w:cols w:space="708"/>
          <w:docGrid w:linePitch="360"/>
        </w:sectPr>
      </w:pPr>
    </w:p>
    <w:p w14:paraId="79EE8EF0" w14:textId="4EC774C9" w:rsidR="004C489D" w:rsidRDefault="004C489D" w:rsidP="004C489D">
      <w:pPr>
        <w:pStyle w:val="berschrift3"/>
        <w:pageBreakBefore/>
        <w:spacing w:before="120" w:after="120" w:line="360" w:lineRule="auto"/>
        <w:ind w:left="1191" w:hanging="1191"/>
      </w:pPr>
      <w:bookmarkStart w:id="358" w:name="_Toc143588085"/>
      <w:r w:rsidRPr="003679AB">
        <w:t xml:space="preserve">Anlage </w:t>
      </w:r>
      <w:r>
        <w:t>VI</w:t>
      </w:r>
      <w:r>
        <w:tab/>
        <w:t>Kostenermittlung gemäß AKVS</w:t>
      </w:r>
      <w:bookmarkEnd w:id="358"/>
    </w:p>
    <w:p w14:paraId="54D82EB1" w14:textId="071BFAAE" w:rsidR="004C489D" w:rsidRDefault="004C489D" w:rsidP="004C489D">
      <w:pPr>
        <w:pStyle w:val="Textkrper"/>
      </w:pPr>
      <w:r>
        <w:t>s. auch Excel-Datei anbei</w:t>
      </w:r>
      <w:r w:rsidR="00AD6353">
        <w:t xml:space="preserve"> sowie Kap. 8 im Erläuterungsbericht</w:t>
      </w:r>
    </w:p>
    <w:p w14:paraId="10AFF8F2" w14:textId="7D979C9E" w:rsidR="00D3128F" w:rsidRDefault="00990F51" w:rsidP="00D3128F">
      <w:pPr>
        <w:pStyle w:val="Textkrper"/>
        <w:spacing w:after="0"/>
      </w:pPr>
      <w:r>
        <w:rPr>
          <w:noProof/>
        </w:rPr>
        <w:drawing>
          <wp:inline distT="0" distB="0" distL="0" distR="0" wp14:anchorId="0AC2F526" wp14:editId="26922662">
            <wp:extent cx="7188893" cy="4804012"/>
            <wp:effectExtent l="0" t="0" r="0" b="0"/>
            <wp:docPr id="1344121185" name="Grafik 1344121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3"/>
                    <a:stretch>
                      <a:fillRect/>
                    </a:stretch>
                  </pic:blipFill>
                  <pic:spPr>
                    <a:xfrm>
                      <a:off x="0" y="0"/>
                      <a:ext cx="7202945" cy="4813402"/>
                    </a:xfrm>
                    <a:prstGeom prst="rect">
                      <a:avLst/>
                    </a:prstGeom>
                  </pic:spPr>
                </pic:pic>
              </a:graphicData>
            </a:graphic>
          </wp:inline>
        </w:drawing>
      </w:r>
    </w:p>
    <w:p w14:paraId="24886E1C" w14:textId="77777777" w:rsidR="00990F51" w:rsidRDefault="00990F51" w:rsidP="00D3128F">
      <w:pPr>
        <w:pStyle w:val="Textkrper"/>
        <w:spacing w:after="0"/>
      </w:pPr>
    </w:p>
    <w:p w14:paraId="58CBD699" w14:textId="721A0892" w:rsidR="00B920E0" w:rsidRDefault="00990F51" w:rsidP="00990F51">
      <w:pPr>
        <w:pStyle w:val="Textkrper"/>
        <w:spacing w:after="0"/>
      </w:pPr>
      <w:r>
        <w:rPr>
          <w:noProof/>
        </w:rPr>
        <w:drawing>
          <wp:inline distT="0" distB="0" distL="0" distR="0" wp14:anchorId="6D9D1335" wp14:editId="5A7E54F9">
            <wp:extent cx="8220974" cy="5352352"/>
            <wp:effectExtent l="0" t="0" r="8890" b="1270"/>
            <wp:docPr id="1344121186" name="Grafik 1344121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4"/>
                    <a:stretch>
                      <a:fillRect/>
                    </a:stretch>
                  </pic:blipFill>
                  <pic:spPr>
                    <a:xfrm>
                      <a:off x="0" y="0"/>
                      <a:ext cx="8238761" cy="5363932"/>
                    </a:xfrm>
                    <a:prstGeom prst="rect">
                      <a:avLst/>
                    </a:prstGeom>
                  </pic:spPr>
                </pic:pic>
              </a:graphicData>
            </a:graphic>
          </wp:inline>
        </w:drawing>
      </w:r>
    </w:p>
    <w:p w14:paraId="0E9D2856" w14:textId="26B726DE" w:rsidR="001F1001" w:rsidRDefault="001F1001" w:rsidP="00990F51">
      <w:pPr>
        <w:pStyle w:val="Textkrper"/>
        <w:spacing w:after="0"/>
      </w:pPr>
    </w:p>
    <w:p w14:paraId="5B5ADBDA" w14:textId="5C56666A" w:rsidR="001F1001" w:rsidRDefault="001F1001" w:rsidP="00990F51">
      <w:pPr>
        <w:pStyle w:val="Textkrper"/>
        <w:spacing w:after="0"/>
      </w:pPr>
    </w:p>
    <w:p w14:paraId="79A3DC54" w14:textId="70DAE217" w:rsidR="001F1001" w:rsidRDefault="001F1001" w:rsidP="00990F51">
      <w:pPr>
        <w:pStyle w:val="Textkrper"/>
        <w:spacing w:after="0"/>
      </w:pPr>
      <w:r>
        <w:t>Legende:</w:t>
      </w:r>
    </w:p>
    <w:p w14:paraId="4EC20552" w14:textId="00E98CBD" w:rsidR="001F1001" w:rsidRDefault="001F1001" w:rsidP="00990F51">
      <w:pPr>
        <w:pStyle w:val="Textkrper"/>
        <w:spacing w:after="0"/>
      </w:pPr>
    </w:p>
    <w:tbl>
      <w:tblPr>
        <w:tblW w:w="8600" w:type="dxa"/>
        <w:tblCellMar>
          <w:left w:w="70" w:type="dxa"/>
          <w:right w:w="70" w:type="dxa"/>
        </w:tblCellMar>
        <w:tblLook w:val="04A0" w:firstRow="1" w:lastRow="0" w:firstColumn="1" w:lastColumn="0" w:noHBand="0" w:noVBand="1"/>
      </w:tblPr>
      <w:tblGrid>
        <w:gridCol w:w="2860"/>
        <w:gridCol w:w="5740"/>
      </w:tblGrid>
      <w:tr w:rsidR="001F1001" w:rsidRPr="001F1001" w14:paraId="18D51971" w14:textId="77777777" w:rsidTr="001F1001">
        <w:trPr>
          <w:trHeight w:val="255"/>
        </w:trPr>
        <w:tc>
          <w:tcPr>
            <w:tcW w:w="2860" w:type="dxa"/>
            <w:tcBorders>
              <w:top w:val="nil"/>
              <w:left w:val="nil"/>
              <w:bottom w:val="nil"/>
              <w:right w:val="nil"/>
            </w:tcBorders>
            <w:shd w:val="clear" w:color="auto" w:fill="auto"/>
            <w:noWrap/>
            <w:vAlign w:val="bottom"/>
            <w:hideMark/>
          </w:tcPr>
          <w:p w14:paraId="23D9750D" w14:textId="77777777" w:rsidR="001F1001" w:rsidRPr="001F1001" w:rsidRDefault="001F1001" w:rsidP="001F1001">
            <w:pPr>
              <w:spacing w:after="0" w:line="240" w:lineRule="auto"/>
              <w:jc w:val="left"/>
              <w:rPr>
                <w:rFonts w:cs="Arial"/>
                <w:b/>
                <w:bCs/>
                <w:sz w:val="20"/>
                <w:szCs w:val="20"/>
              </w:rPr>
            </w:pPr>
            <w:bookmarkStart w:id="359" w:name="RANGE!A1:B9"/>
            <w:r w:rsidRPr="001F1001">
              <w:rPr>
                <w:rFonts w:cs="Arial"/>
                <w:b/>
                <w:bCs/>
                <w:sz w:val="20"/>
                <w:szCs w:val="20"/>
              </w:rPr>
              <w:t>KBK_Nr.</w:t>
            </w:r>
            <w:bookmarkEnd w:id="359"/>
          </w:p>
        </w:tc>
        <w:tc>
          <w:tcPr>
            <w:tcW w:w="5740" w:type="dxa"/>
            <w:tcBorders>
              <w:top w:val="nil"/>
              <w:left w:val="nil"/>
              <w:bottom w:val="nil"/>
              <w:right w:val="nil"/>
            </w:tcBorders>
            <w:shd w:val="clear" w:color="auto" w:fill="auto"/>
            <w:noWrap/>
            <w:vAlign w:val="bottom"/>
            <w:hideMark/>
          </w:tcPr>
          <w:p w14:paraId="686C2BB1" w14:textId="77777777" w:rsidR="001F1001" w:rsidRPr="001F1001" w:rsidRDefault="001F1001" w:rsidP="001F1001">
            <w:pPr>
              <w:spacing w:after="0" w:line="240" w:lineRule="auto"/>
              <w:jc w:val="left"/>
              <w:rPr>
                <w:rFonts w:cs="Arial"/>
                <w:b/>
                <w:bCs/>
                <w:sz w:val="20"/>
                <w:szCs w:val="20"/>
              </w:rPr>
            </w:pPr>
            <w:r w:rsidRPr="001F1001">
              <w:rPr>
                <w:rFonts w:cs="Arial"/>
                <w:b/>
                <w:bCs/>
                <w:sz w:val="20"/>
                <w:szCs w:val="20"/>
              </w:rPr>
              <w:t>Beschreibung</w:t>
            </w:r>
          </w:p>
        </w:tc>
      </w:tr>
      <w:tr w:rsidR="001F1001" w:rsidRPr="001F1001" w14:paraId="39F84E7A" w14:textId="77777777" w:rsidTr="001F1001">
        <w:trPr>
          <w:trHeight w:val="255"/>
        </w:trPr>
        <w:tc>
          <w:tcPr>
            <w:tcW w:w="2860" w:type="dxa"/>
            <w:tcBorders>
              <w:top w:val="single" w:sz="4" w:space="0" w:color="auto"/>
              <w:left w:val="single" w:sz="4" w:space="0" w:color="auto"/>
              <w:bottom w:val="single" w:sz="4" w:space="0" w:color="auto"/>
              <w:right w:val="single" w:sz="4" w:space="0" w:color="auto"/>
            </w:tcBorders>
            <w:shd w:val="clear" w:color="auto" w:fill="auto"/>
            <w:hideMark/>
          </w:tcPr>
          <w:p w14:paraId="423DCC5B"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7.107.0.010</w:t>
            </w:r>
          </w:p>
        </w:tc>
        <w:tc>
          <w:tcPr>
            <w:tcW w:w="5740" w:type="dxa"/>
            <w:tcBorders>
              <w:top w:val="single" w:sz="4" w:space="0" w:color="auto"/>
              <w:left w:val="nil"/>
              <w:bottom w:val="single" w:sz="4" w:space="0" w:color="auto"/>
              <w:right w:val="single" w:sz="4" w:space="0" w:color="auto"/>
            </w:tcBorders>
            <w:shd w:val="clear" w:color="auto" w:fill="auto"/>
            <w:noWrap/>
            <w:vAlign w:val="bottom"/>
            <w:hideMark/>
          </w:tcPr>
          <w:p w14:paraId="57D5A3C3" w14:textId="77777777" w:rsidR="001F1001" w:rsidRPr="001F1001" w:rsidRDefault="001F1001" w:rsidP="001F1001">
            <w:pPr>
              <w:spacing w:after="0" w:line="240" w:lineRule="auto"/>
              <w:jc w:val="left"/>
              <w:rPr>
                <w:rFonts w:cs="Arial"/>
                <w:sz w:val="20"/>
                <w:szCs w:val="20"/>
              </w:rPr>
            </w:pPr>
            <w:r w:rsidRPr="001F1001">
              <w:rPr>
                <w:rFonts w:cs="Arial"/>
                <w:sz w:val="20"/>
                <w:szCs w:val="20"/>
              </w:rPr>
              <w:t>Vorarbeiten, Baufeldvorbereitung</w:t>
            </w:r>
          </w:p>
        </w:tc>
      </w:tr>
      <w:tr w:rsidR="001F1001" w:rsidRPr="001F1001" w14:paraId="2714A8FA" w14:textId="77777777" w:rsidTr="001F1001">
        <w:trPr>
          <w:trHeight w:val="255"/>
        </w:trPr>
        <w:tc>
          <w:tcPr>
            <w:tcW w:w="2860" w:type="dxa"/>
            <w:tcBorders>
              <w:top w:val="nil"/>
              <w:left w:val="single" w:sz="4" w:space="0" w:color="auto"/>
              <w:bottom w:val="single" w:sz="4" w:space="0" w:color="auto"/>
              <w:right w:val="single" w:sz="4" w:space="0" w:color="auto"/>
            </w:tcBorders>
            <w:shd w:val="clear" w:color="auto" w:fill="auto"/>
            <w:noWrap/>
            <w:hideMark/>
          </w:tcPr>
          <w:p w14:paraId="05E7619C"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7.107.2.010</w:t>
            </w:r>
          </w:p>
        </w:tc>
        <w:tc>
          <w:tcPr>
            <w:tcW w:w="5740" w:type="dxa"/>
            <w:tcBorders>
              <w:top w:val="nil"/>
              <w:left w:val="nil"/>
              <w:bottom w:val="single" w:sz="4" w:space="0" w:color="auto"/>
              <w:right w:val="single" w:sz="4" w:space="0" w:color="auto"/>
            </w:tcBorders>
            <w:shd w:val="clear" w:color="auto" w:fill="auto"/>
            <w:noWrap/>
            <w:vAlign w:val="bottom"/>
            <w:hideMark/>
          </w:tcPr>
          <w:p w14:paraId="1898557F" w14:textId="77777777" w:rsidR="001F1001" w:rsidRPr="001F1001" w:rsidRDefault="001F1001" w:rsidP="001F1001">
            <w:pPr>
              <w:spacing w:after="0" w:line="240" w:lineRule="auto"/>
              <w:jc w:val="left"/>
              <w:rPr>
                <w:rFonts w:cs="Arial"/>
                <w:sz w:val="20"/>
                <w:szCs w:val="20"/>
              </w:rPr>
            </w:pPr>
            <w:r w:rsidRPr="001F1001">
              <w:rPr>
                <w:rFonts w:cs="Arial"/>
                <w:sz w:val="20"/>
                <w:szCs w:val="20"/>
              </w:rPr>
              <w:t>Rasen-, Saatarbeiten</w:t>
            </w:r>
          </w:p>
        </w:tc>
      </w:tr>
      <w:tr w:rsidR="001F1001" w:rsidRPr="001F1001" w14:paraId="4585A41F" w14:textId="77777777" w:rsidTr="001F1001">
        <w:trPr>
          <w:trHeight w:val="765"/>
        </w:trPr>
        <w:tc>
          <w:tcPr>
            <w:tcW w:w="2860" w:type="dxa"/>
            <w:tcBorders>
              <w:top w:val="nil"/>
              <w:left w:val="single" w:sz="4" w:space="0" w:color="auto"/>
              <w:bottom w:val="single" w:sz="4" w:space="0" w:color="auto"/>
              <w:right w:val="single" w:sz="4" w:space="0" w:color="auto"/>
            </w:tcBorders>
            <w:shd w:val="clear" w:color="auto" w:fill="auto"/>
            <w:noWrap/>
            <w:hideMark/>
          </w:tcPr>
          <w:p w14:paraId="5EA34F5E"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7.107.3.030</w:t>
            </w:r>
          </w:p>
        </w:tc>
        <w:tc>
          <w:tcPr>
            <w:tcW w:w="5740" w:type="dxa"/>
            <w:tcBorders>
              <w:top w:val="nil"/>
              <w:left w:val="nil"/>
              <w:bottom w:val="single" w:sz="4" w:space="0" w:color="auto"/>
              <w:right w:val="single" w:sz="4" w:space="0" w:color="auto"/>
            </w:tcBorders>
            <w:shd w:val="clear" w:color="auto" w:fill="auto"/>
            <w:vAlign w:val="bottom"/>
            <w:hideMark/>
          </w:tcPr>
          <w:p w14:paraId="3A28AD1A" w14:textId="77777777" w:rsidR="001F1001" w:rsidRPr="001F1001" w:rsidRDefault="001F1001" w:rsidP="001F1001">
            <w:pPr>
              <w:spacing w:after="0" w:line="240" w:lineRule="auto"/>
              <w:jc w:val="left"/>
              <w:rPr>
                <w:rFonts w:cs="Arial"/>
                <w:sz w:val="20"/>
                <w:szCs w:val="20"/>
              </w:rPr>
            </w:pPr>
            <w:r w:rsidRPr="001F1001">
              <w:rPr>
                <w:rFonts w:cs="Arial"/>
                <w:sz w:val="20"/>
                <w:szCs w:val="20"/>
              </w:rPr>
              <w:t>Pflanzen von Hochstämmen und</w:t>
            </w:r>
            <w:r w:rsidRPr="001F1001">
              <w:rPr>
                <w:rFonts w:cs="Arial"/>
                <w:sz w:val="20"/>
                <w:szCs w:val="20"/>
              </w:rPr>
              <w:br/>
              <w:t>anderen Großgehölzen einschließlich</w:t>
            </w:r>
            <w:r w:rsidRPr="001F1001">
              <w:rPr>
                <w:rFonts w:cs="Arial"/>
                <w:sz w:val="20"/>
                <w:szCs w:val="20"/>
              </w:rPr>
              <w:br/>
              <w:t>Pflege</w:t>
            </w:r>
          </w:p>
        </w:tc>
      </w:tr>
      <w:tr w:rsidR="001F1001" w:rsidRPr="001F1001" w14:paraId="0A06BD11" w14:textId="77777777" w:rsidTr="001F1001">
        <w:trPr>
          <w:trHeight w:val="510"/>
        </w:trPr>
        <w:tc>
          <w:tcPr>
            <w:tcW w:w="2860" w:type="dxa"/>
            <w:tcBorders>
              <w:top w:val="nil"/>
              <w:left w:val="single" w:sz="4" w:space="0" w:color="auto"/>
              <w:bottom w:val="single" w:sz="4" w:space="0" w:color="auto"/>
              <w:right w:val="single" w:sz="4" w:space="0" w:color="auto"/>
            </w:tcBorders>
            <w:shd w:val="clear" w:color="auto" w:fill="auto"/>
            <w:noWrap/>
            <w:hideMark/>
          </w:tcPr>
          <w:p w14:paraId="32F625C2"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7.107.3.040</w:t>
            </w:r>
          </w:p>
        </w:tc>
        <w:tc>
          <w:tcPr>
            <w:tcW w:w="5740" w:type="dxa"/>
            <w:tcBorders>
              <w:top w:val="nil"/>
              <w:left w:val="nil"/>
              <w:bottom w:val="single" w:sz="4" w:space="0" w:color="auto"/>
              <w:right w:val="single" w:sz="4" w:space="0" w:color="auto"/>
            </w:tcBorders>
            <w:shd w:val="clear" w:color="auto" w:fill="auto"/>
            <w:vAlign w:val="bottom"/>
            <w:hideMark/>
          </w:tcPr>
          <w:p w14:paraId="28135DEB" w14:textId="77777777" w:rsidR="001F1001" w:rsidRPr="001F1001" w:rsidRDefault="001F1001" w:rsidP="001F1001">
            <w:pPr>
              <w:spacing w:after="0" w:line="240" w:lineRule="auto"/>
              <w:jc w:val="left"/>
              <w:rPr>
                <w:rFonts w:cs="Arial"/>
                <w:sz w:val="20"/>
                <w:szCs w:val="20"/>
              </w:rPr>
            </w:pPr>
            <w:r w:rsidRPr="001F1001">
              <w:rPr>
                <w:rFonts w:cs="Arial"/>
                <w:sz w:val="20"/>
                <w:szCs w:val="20"/>
              </w:rPr>
              <w:t>Flächenhafte Pflanzungen</w:t>
            </w:r>
            <w:r w:rsidRPr="001F1001">
              <w:rPr>
                <w:rFonts w:cs="Arial"/>
                <w:sz w:val="20"/>
                <w:szCs w:val="20"/>
              </w:rPr>
              <w:br/>
              <w:t>einschließlich Pflege</w:t>
            </w:r>
          </w:p>
        </w:tc>
      </w:tr>
      <w:tr w:rsidR="001F1001" w:rsidRPr="001F1001" w14:paraId="4255CFC7" w14:textId="77777777" w:rsidTr="001F1001">
        <w:trPr>
          <w:trHeight w:val="255"/>
        </w:trPr>
        <w:tc>
          <w:tcPr>
            <w:tcW w:w="2860" w:type="dxa"/>
            <w:tcBorders>
              <w:top w:val="nil"/>
              <w:left w:val="single" w:sz="4" w:space="0" w:color="auto"/>
              <w:bottom w:val="single" w:sz="4" w:space="0" w:color="auto"/>
              <w:right w:val="single" w:sz="4" w:space="0" w:color="auto"/>
            </w:tcBorders>
            <w:shd w:val="clear" w:color="auto" w:fill="auto"/>
            <w:noWrap/>
            <w:hideMark/>
          </w:tcPr>
          <w:p w14:paraId="3F8FED99"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7.107.4.010</w:t>
            </w:r>
          </w:p>
        </w:tc>
        <w:tc>
          <w:tcPr>
            <w:tcW w:w="5740" w:type="dxa"/>
            <w:tcBorders>
              <w:top w:val="nil"/>
              <w:left w:val="nil"/>
              <w:bottom w:val="single" w:sz="4" w:space="0" w:color="auto"/>
              <w:right w:val="single" w:sz="4" w:space="0" w:color="auto"/>
            </w:tcBorders>
            <w:shd w:val="clear" w:color="auto" w:fill="auto"/>
            <w:noWrap/>
            <w:vAlign w:val="bottom"/>
            <w:hideMark/>
          </w:tcPr>
          <w:p w14:paraId="0F9AD7CF" w14:textId="77777777" w:rsidR="001F1001" w:rsidRPr="001F1001" w:rsidRDefault="001F1001" w:rsidP="001F1001">
            <w:pPr>
              <w:spacing w:after="0" w:line="240" w:lineRule="auto"/>
              <w:jc w:val="left"/>
              <w:rPr>
                <w:rFonts w:cs="Arial"/>
                <w:sz w:val="20"/>
                <w:szCs w:val="20"/>
              </w:rPr>
            </w:pPr>
            <w:r w:rsidRPr="001F1001">
              <w:rPr>
                <w:rFonts w:cs="Arial"/>
                <w:sz w:val="20"/>
                <w:szCs w:val="20"/>
              </w:rPr>
              <w:t>Amphibienleiteinrichtung herstellen</w:t>
            </w:r>
          </w:p>
        </w:tc>
      </w:tr>
      <w:tr w:rsidR="001F1001" w:rsidRPr="001F1001" w14:paraId="17503B83" w14:textId="77777777" w:rsidTr="001F1001">
        <w:trPr>
          <w:trHeight w:val="1020"/>
        </w:trPr>
        <w:tc>
          <w:tcPr>
            <w:tcW w:w="2860" w:type="dxa"/>
            <w:tcBorders>
              <w:top w:val="nil"/>
              <w:left w:val="single" w:sz="4" w:space="0" w:color="auto"/>
              <w:bottom w:val="single" w:sz="4" w:space="0" w:color="auto"/>
              <w:right w:val="single" w:sz="4" w:space="0" w:color="auto"/>
            </w:tcBorders>
            <w:shd w:val="clear" w:color="auto" w:fill="auto"/>
            <w:noWrap/>
            <w:hideMark/>
          </w:tcPr>
          <w:p w14:paraId="7110EC3E"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7.107.4.020</w:t>
            </w:r>
          </w:p>
        </w:tc>
        <w:tc>
          <w:tcPr>
            <w:tcW w:w="5740" w:type="dxa"/>
            <w:tcBorders>
              <w:top w:val="nil"/>
              <w:left w:val="nil"/>
              <w:bottom w:val="single" w:sz="4" w:space="0" w:color="auto"/>
              <w:right w:val="single" w:sz="4" w:space="0" w:color="auto"/>
            </w:tcBorders>
            <w:shd w:val="clear" w:color="auto" w:fill="auto"/>
            <w:vAlign w:val="bottom"/>
            <w:hideMark/>
          </w:tcPr>
          <w:p w14:paraId="3143F665" w14:textId="77777777" w:rsidR="001F1001" w:rsidRPr="001F1001" w:rsidRDefault="001F1001" w:rsidP="001F1001">
            <w:pPr>
              <w:spacing w:after="0" w:line="240" w:lineRule="auto"/>
              <w:jc w:val="left"/>
              <w:rPr>
                <w:rFonts w:cs="Arial"/>
                <w:sz w:val="20"/>
                <w:szCs w:val="20"/>
              </w:rPr>
            </w:pPr>
            <w:r w:rsidRPr="001F1001">
              <w:rPr>
                <w:rFonts w:cs="Arial"/>
                <w:sz w:val="20"/>
                <w:szCs w:val="20"/>
              </w:rPr>
              <w:t>Biotopstrukturen herstellen</w:t>
            </w:r>
            <w:r w:rsidRPr="001F1001">
              <w:rPr>
                <w:rFonts w:cs="Arial"/>
                <w:sz w:val="20"/>
                <w:szCs w:val="20"/>
              </w:rPr>
              <w:br/>
              <w:t xml:space="preserve">Dies können z.B. sein: Einbau von Findlingen/Felsblöcken, Herstellen von Trockenmauern, Totholzhabitaten, Aufschichten von Stein- oder Stubbenhaufen. </w:t>
            </w:r>
          </w:p>
        </w:tc>
      </w:tr>
      <w:tr w:rsidR="001F1001" w:rsidRPr="001F1001" w14:paraId="3A278C63" w14:textId="77777777" w:rsidTr="001F1001">
        <w:trPr>
          <w:trHeight w:val="255"/>
        </w:trPr>
        <w:tc>
          <w:tcPr>
            <w:tcW w:w="2860" w:type="dxa"/>
            <w:tcBorders>
              <w:top w:val="nil"/>
              <w:left w:val="single" w:sz="4" w:space="0" w:color="auto"/>
              <w:bottom w:val="single" w:sz="4" w:space="0" w:color="auto"/>
              <w:right w:val="single" w:sz="4" w:space="0" w:color="auto"/>
            </w:tcBorders>
            <w:shd w:val="clear" w:color="auto" w:fill="auto"/>
            <w:noWrap/>
            <w:hideMark/>
          </w:tcPr>
          <w:p w14:paraId="7C07DA9E"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7.107.4.040</w:t>
            </w:r>
          </w:p>
        </w:tc>
        <w:tc>
          <w:tcPr>
            <w:tcW w:w="5740" w:type="dxa"/>
            <w:tcBorders>
              <w:top w:val="nil"/>
              <w:left w:val="nil"/>
              <w:bottom w:val="single" w:sz="4" w:space="0" w:color="auto"/>
              <w:right w:val="single" w:sz="4" w:space="0" w:color="auto"/>
            </w:tcBorders>
            <w:shd w:val="clear" w:color="auto" w:fill="auto"/>
            <w:noWrap/>
            <w:vAlign w:val="bottom"/>
            <w:hideMark/>
          </w:tcPr>
          <w:p w14:paraId="545ACAEB" w14:textId="77777777" w:rsidR="001F1001" w:rsidRPr="001F1001" w:rsidRDefault="001F1001" w:rsidP="001F1001">
            <w:pPr>
              <w:spacing w:after="0" w:line="240" w:lineRule="auto"/>
              <w:jc w:val="left"/>
              <w:rPr>
                <w:rFonts w:cs="Arial"/>
                <w:sz w:val="20"/>
                <w:szCs w:val="20"/>
              </w:rPr>
            </w:pPr>
            <w:r w:rsidRPr="001F1001">
              <w:rPr>
                <w:rFonts w:cs="Arial"/>
                <w:sz w:val="20"/>
                <w:szCs w:val="20"/>
              </w:rPr>
              <w:t>Nisthilfen, Kästen, Stangen</w:t>
            </w:r>
          </w:p>
        </w:tc>
      </w:tr>
      <w:tr w:rsidR="001F1001" w:rsidRPr="001F1001" w14:paraId="1C9FEFC9" w14:textId="77777777" w:rsidTr="001F1001">
        <w:trPr>
          <w:trHeight w:val="2040"/>
        </w:trPr>
        <w:tc>
          <w:tcPr>
            <w:tcW w:w="2860" w:type="dxa"/>
            <w:tcBorders>
              <w:top w:val="nil"/>
              <w:left w:val="single" w:sz="4" w:space="0" w:color="auto"/>
              <w:bottom w:val="single" w:sz="4" w:space="0" w:color="auto"/>
              <w:right w:val="single" w:sz="4" w:space="0" w:color="auto"/>
            </w:tcBorders>
            <w:shd w:val="clear" w:color="auto" w:fill="auto"/>
            <w:noWrap/>
            <w:hideMark/>
          </w:tcPr>
          <w:p w14:paraId="1A4184D7" w14:textId="77777777" w:rsidR="001F1001" w:rsidRPr="001F1001" w:rsidRDefault="001F1001" w:rsidP="001F1001">
            <w:pPr>
              <w:spacing w:after="0" w:line="240" w:lineRule="auto"/>
              <w:jc w:val="center"/>
              <w:rPr>
                <w:rFonts w:cs="Arial"/>
                <w:sz w:val="20"/>
                <w:szCs w:val="20"/>
              </w:rPr>
            </w:pPr>
            <w:r w:rsidRPr="001F1001">
              <w:rPr>
                <w:rFonts w:cs="Arial"/>
                <w:sz w:val="20"/>
                <w:szCs w:val="20"/>
              </w:rPr>
              <w:t>7.107.9.010</w:t>
            </w:r>
          </w:p>
        </w:tc>
        <w:tc>
          <w:tcPr>
            <w:tcW w:w="5740" w:type="dxa"/>
            <w:tcBorders>
              <w:top w:val="nil"/>
              <w:left w:val="nil"/>
              <w:bottom w:val="single" w:sz="4" w:space="0" w:color="auto"/>
              <w:right w:val="single" w:sz="4" w:space="0" w:color="auto"/>
            </w:tcBorders>
            <w:shd w:val="clear" w:color="auto" w:fill="auto"/>
            <w:vAlign w:val="bottom"/>
            <w:hideMark/>
          </w:tcPr>
          <w:p w14:paraId="5E91DB89" w14:textId="77777777" w:rsidR="001F1001" w:rsidRPr="001F1001" w:rsidRDefault="001F1001" w:rsidP="001F1001">
            <w:pPr>
              <w:spacing w:after="0" w:line="240" w:lineRule="auto"/>
              <w:jc w:val="left"/>
              <w:rPr>
                <w:rFonts w:cs="Arial"/>
                <w:sz w:val="20"/>
                <w:szCs w:val="20"/>
              </w:rPr>
            </w:pPr>
            <w:r w:rsidRPr="001F1001">
              <w:rPr>
                <w:rFonts w:cs="Arial"/>
                <w:sz w:val="20"/>
                <w:szCs w:val="20"/>
              </w:rPr>
              <w:t xml:space="preserve">Sonstige Maßnahmen </w:t>
            </w:r>
            <w:r w:rsidRPr="001F1001">
              <w:rPr>
                <w:rFonts w:cs="Arial"/>
                <w:sz w:val="20"/>
                <w:szCs w:val="20"/>
              </w:rPr>
              <w:br/>
              <w:t>In diese Position sind z.B. Waldumwandlungen soweit keine</w:t>
            </w:r>
            <w:r w:rsidRPr="001F1001">
              <w:rPr>
                <w:rFonts w:cs="Arial"/>
                <w:sz w:val="20"/>
                <w:szCs w:val="20"/>
              </w:rPr>
              <w:br/>
              <w:t>Entschädigungsleistungen an Forst und nicht bei 107.0 veranschlagt, Moorrenaturierung, Extensivierung von Grünland, soweit nicht reine Bewirtschaftungsauflagen. Die getroffenen Annahmen sind zu beschreiben und die Pauschale damit zu begründen.</w:t>
            </w:r>
            <w:r w:rsidRPr="001F1001">
              <w:rPr>
                <w:rFonts w:cs="Arial"/>
                <w:sz w:val="20"/>
                <w:szCs w:val="20"/>
              </w:rPr>
              <w:br/>
              <w:t>Entschädigungsleistungen unter HG 1.</w:t>
            </w:r>
          </w:p>
        </w:tc>
      </w:tr>
    </w:tbl>
    <w:p w14:paraId="1AC8DD58" w14:textId="77777777" w:rsidR="001F1001" w:rsidRDefault="001F1001" w:rsidP="00990F51">
      <w:pPr>
        <w:pStyle w:val="Textkrper"/>
        <w:spacing w:after="0"/>
      </w:pPr>
    </w:p>
    <w:p w14:paraId="2CB2CB2A" w14:textId="24D2EC90" w:rsidR="001F1001" w:rsidRDefault="001F1001">
      <w:pPr>
        <w:spacing w:after="0" w:line="240" w:lineRule="auto"/>
        <w:jc w:val="left"/>
      </w:pPr>
      <w:r>
        <w:br w:type="page"/>
      </w:r>
    </w:p>
    <w:p w14:paraId="4ACA243B" w14:textId="77777777" w:rsidR="001F1001" w:rsidRDefault="001F1001" w:rsidP="00990F51">
      <w:pPr>
        <w:pStyle w:val="Textkrper"/>
        <w:spacing w:after="0"/>
      </w:pPr>
    </w:p>
    <w:p w14:paraId="66FD2149" w14:textId="77777777" w:rsidR="001F1001" w:rsidRDefault="001F1001" w:rsidP="00990F51">
      <w:pPr>
        <w:pStyle w:val="Textkrper"/>
        <w:spacing w:after="0"/>
      </w:pPr>
    </w:p>
    <w:p w14:paraId="698E1758" w14:textId="77777777" w:rsidR="00A6793E" w:rsidRDefault="00A6793E" w:rsidP="00112C0F">
      <w:pPr>
        <w:pStyle w:val="Textkrper"/>
        <w:sectPr w:rsidR="00A6793E" w:rsidSect="00B920E0">
          <w:headerReference w:type="default" r:id="rId215"/>
          <w:footerReference w:type="default" r:id="rId216"/>
          <w:pgSz w:w="16838" w:h="11906" w:orient="landscape" w:code="9"/>
          <w:pgMar w:top="1418" w:right="1985" w:bottom="1418" w:left="1418" w:header="709" w:footer="851" w:gutter="0"/>
          <w:cols w:space="708"/>
          <w:docGrid w:linePitch="360"/>
        </w:sectPr>
      </w:pPr>
    </w:p>
    <w:p w14:paraId="1EF48439" w14:textId="0E4B5D4B" w:rsidR="0020517E" w:rsidRDefault="0020517E" w:rsidP="0020517E">
      <w:pPr>
        <w:pStyle w:val="berschrift3"/>
        <w:pageBreakBefore/>
        <w:spacing w:line="360" w:lineRule="auto"/>
        <w:ind w:left="1077" w:hanging="1077"/>
      </w:pPr>
      <w:bookmarkStart w:id="360" w:name="_Toc33721275"/>
      <w:bookmarkStart w:id="361" w:name="_Toc143588086"/>
      <w:bookmarkStart w:id="362" w:name="_Toc33721276"/>
      <w:r w:rsidRPr="003679AB">
        <w:t xml:space="preserve">Anlage </w:t>
      </w:r>
      <w:r w:rsidR="006D05A8">
        <w:t>V</w:t>
      </w:r>
      <w:r w:rsidR="0031298B">
        <w:t xml:space="preserve">II </w:t>
      </w:r>
      <w:r>
        <w:tab/>
      </w:r>
      <w:r w:rsidRPr="00597903">
        <w:t>Dokumentation der Planungsraumanalyse</w:t>
      </w:r>
      <w:bookmarkEnd w:id="360"/>
      <w:bookmarkEnd w:id="361"/>
      <w:r>
        <w:t xml:space="preserve"> </w:t>
      </w:r>
    </w:p>
    <w:p w14:paraId="7C46CC00" w14:textId="180826DB" w:rsidR="00012791" w:rsidRPr="00012791" w:rsidRDefault="00012791" w:rsidP="00012791">
      <w:pPr>
        <w:pStyle w:val="Textkrper"/>
      </w:pPr>
      <w:r>
        <w:t>(s. auch separate Worddatei als Vorlage)</w:t>
      </w:r>
    </w:p>
    <w:p w14:paraId="258153FA" w14:textId="77777777" w:rsidR="0020517E" w:rsidRPr="00A11106" w:rsidRDefault="0020517E" w:rsidP="0020517E">
      <w:pPr>
        <w:pStyle w:val="Zwischenberschrift"/>
      </w:pPr>
      <w:r w:rsidRPr="00A11106">
        <w:t xml:space="preserve">Steckbrief zur </w:t>
      </w:r>
      <w:r w:rsidRPr="007F7832">
        <w:t>Dokumentation der Planungsraumanalyse</w:t>
      </w:r>
      <w:r>
        <w:t xml:space="preserve"> - kommentiert</w:t>
      </w:r>
    </w:p>
    <w:tbl>
      <w:tblPr>
        <w:tblW w:w="9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99999"/>
        <w:tblCellMar>
          <w:top w:w="57" w:type="dxa"/>
          <w:left w:w="57" w:type="dxa"/>
          <w:bottom w:w="57" w:type="dxa"/>
          <w:right w:w="57" w:type="dxa"/>
        </w:tblCellMar>
        <w:tblLook w:val="04A0" w:firstRow="1" w:lastRow="0" w:firstColumn="1" w:lastColumn="0" w:noHBand="0" w:noVBand="1"/>
      </w:tblPr>
      <w:tblGrid>
        <w:gridCol w:w="2138"/>
        <w:gridCol w:w="7209"/>
      </w:tblGrid>
      <w:tr w:rsidR="0020517E" w:rsidRPr="00BB3ADC" w14:paraId="4C6F3377" w14:textId="77777777" w:rsidTr="005073A9">
        <w:trPr>
          <w:trHeight w:val="20"/>
          <w:tblHeader/>
          <w:jc w:val="center"/>
        </w:trPr>
        <w:tc>
          <w:tcPr>
            <w:tcW w:w="9347"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6D7F6C6B" w14:textId="77777777" w:rsidR="0020517E" w:rsidRPr="00D53FE5" w:rsidRDefault="0020517E" w:rsidP="00F35F17">
            <w:pPr>
              <w:widowControl w:val="0"/>
              <w:suppressAutoHyphens/>
              <w:autoSpaceDE w:val="0"/>
              <w:autoSpaceDN w:val="0"/>
              <w:adjustRightInd w:val="0"/>
              <w:spacing w:after="0" w:line="240" w:lineRule="auto"/>
              <w:jc w:val="left"/>
              <w:rPr>
                <w:b/>
                <w:sz w:val="24"/>
                <w:szCs w:val="20"/>
              </w:rPr>
            </w:pPr>
            <w:bookmarkStart w:id="363" w:name="_Toc270080318"/>
            <w:r w:rsidRPr="00D53FE5">
              <w:rPr>
                <w:b/>
                <w:sz w:val="20"/>
                <w:szCs w:val="20"/>
              </w:rPr>
              <w:t>Dokumentation der Planun</w:t>
            </w:r>
            <w:r>
              <w:rPr>
                <w:b/>
                <w:sz w:val="20"/>
                <w:szCs w:val="20"/>
              </w:rPr>
              <w:t>gsraumanalyse i</w:t>
            </w:r>
            <w:r w:rsidRPr="00D53FE5">
              <w:rPr>
                <w:b/>
                <w:sz w:val="20"/>
                <w:szCs w:val="20"/>
              </w:rPr>
              <w:t xml:space="preserve">m </w:t>
            </w:r>
            <w:r w:rsidRPr="00D53FE5">
              <w:rPr>
                <w:b/>
                <w:i/>
                <w:sz w:val="20"/>
                <w:szCs w:val="20"/>
              </w:rPr>
              <w:t>Untersuchungsraum XY</w:t>
            </w:r>
          </w:p>
        </w:tc>
      </w:tr>
      <w:tr w:rsidR="0020517E" w:rsidRPr="00BB3ADC" w14:paraId="227DF80A" w14:textId="77777777" w:rsidTr="00F35F17">
        <w:trPr>
          <w:trHeight w:val="20"/>
          <w:jc w:val="center"/>
        </w:trPr>
        <w:tc>
          <w:tcPr>
            <w:tcW w:w="9347"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15A2D2CE" w14:textId="7E05DC8D" w:rsidR="0020517E" w:rsidRPr="00BB3ADC" w:rsidRDefault="0020517E" w:rsidP="007A1A23">
            <w:pPr>
              <w:widowControl w:val="0"/>
              <w:suppressAutoHyphens/>
              <w:spacing w:before="20" w:after="20" w:line="240" w:lineRule="auto"/>
              <w:jc w:val="left"/>
              <w:rPr>
                <w:b/>
                <w:sz w:val="20"/>
              </w:rPr>
            </w:pPr>
            <w:r w:rsidRPr="00BB3ADC">
              <w:rPr>
                <w:b/>
                <w:sz w:val="20"/>
              </w:rPr>
              <w:t xml:space="preserve">Kurzbeschreibung des </w:t>
            </w:r>
            <w:r>
              <w:rPr>
                <w:b/>
                <w:sz w:val="20"/>
              </w:rPr>
              <w:t>R</w:t>
            </w:r>
            <w:r w:rsidRPr="00BB3ADC">
              <w:rPr>
                <w:b/>
                <w:sz w:val="20"/>
              </w:rPr>
              <w:t>aumes</w:t>
            </w:r>
          </w:p>
        </w:tc>
      </w:tr>
      <w:tr w:rsidR="0020517E" w:rsidRPr="00BB3ADC" w14:paraId="70FCF42F" w14:textId="77777777" w:rsidTr="00F35F17">
        <w:trPr>
          <w:trHeight w:val="20"/>
          <w:jc w:val="center"/>
        </w:trPr>
        <w:tc>
          <w:tcPr>
            <w:tcW w:w="2138" w:type="dxa"/>
            <w:tcBorders>
              <w:top w:val="single" w:sz="4" w:space="0" w:color="auto"/>
              <w:left w:val="single" w:sz="4" w:space="0" w:color="auto"/>
              <w:bottom w:val="single" w:sz="4" w:space="0" w:color="auto"/>
              <w:right w:val="single" w:sz="4" w:space="0" w:color="auto"/>
            </w:tcBorders>
            <w:shd w:val="clear" w:color="auto" w:fill="D9D9D9"/>
            <w:noWrap/>
          </w:tcPr>
          <w:p w14:paraId="55A14AE2" w14:textId="77777777" w:rsidR="0020517E" w:rsidRPr="00BB3ADC" w:rsidRDefault="0020517E" w:rsidP="00F35F17">
            <w:pPr>
              <w:widowControl w:val="0"/>
              <w:suppressAutoHyphens/>
              <w:spacing w:before="20" w:after="20" w:line="240" w:lineRule="auto"/>
              <w:jc w:val="left"/>
              <w:rPr>
                <w:sz w:val="20"/>
              </w:rPr>
            </w:pPr>
            <w:r w:rsidRPr="00BB3ADC">
              <w:rPr>
                <w:sz w:val="20"/>
              </w:rPr>
              <w:t>Lage</w:t>
            </w: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27C2A33C" w14:textId="77777777" w:rsidR="0020517E" w:rsidRPr="00BB3ADC" w:rsidRDefault="0020517E" w:rsidP="00F35F17">
            <w:pPr>
              <w:widowControl w:val="0"/>
              <w:suppressAutoHyphens/>
              <w:spacing w:before="20" w:after="20" w:line="240" w:lineRule="auto"/>
              <w:jc w:val="left"/>
              <w:rPr>
                <w:i/>
                <w:sz w:val="20"/>
              </w:rPr>
            </w:pPr>
            <w:r w:rsidRPr="00BB3ADC">
              <w:rPr>
                <w:i/>
                <w:sz w:val="20"/>
              </w:rPr>
              <w:t>Kurze räumliche Beschreibung</w:t>
            </w:r>
          </w:p>
        </w:tc>
      </w:tr>
      <w:tr w:rsidR="0020517E" w:rsidRPr="00BB3ADC" w14:paraId="66AF2513" w14:textId="77777777" w:rsidTr="00F35F17">
        <w:trPr>
          <w:trHeight w:val="20"/>
          <w:jc w:val="center"/>
        </w:trPr>
        <w:tc>
          <w:tcPr>
            <w:tcW w:w="2138" w:type="dxa"/>
            <w:tcBorders>
              <w:top w:val="single" w:sz="4" w:space="0" w:color="auto"/>
              <w:left w:val="single" w:sz="4" w:space="0" w:color="auto"/>
              <w:bottom w:val="single" w:sz="4" w:space="0" w:color="auto"/>
              <w:right w:val="single" w:sz="4" w:space="0" w:color="auto"/>
            </w:tcBorders>
            <w:shd w:val="clear" w:color="auto" w:fill="D9D9D9"/>
            <w:noWrap/>
            <w:hideMark/>
          </w:tcPr>
          <w:p w14:paraId="3330A28A" w14:textId="77777777" w:rsidR="0020517E" w:rsidRPr="00BB3ADC" w:rsidRDefault="0020517E" w:rsidP="00F35F17">
            <w:pPr>
              <w:widowControl w:val="0"/>
              <w:suppressAutoHyphens/>
              <w:spacing w:before="20" w:after="20" w:line="240" w:lineRule="auto"/>
              <w:jc w:val="left"/>
              <w:rPr>
                <w:sz w:val="20"/>
              </w:rPr>
            </w:pPr>
            <w:r w:rsidRPr="00BB3ADC">
              <w:rPr>
                <w:sz w:val="20"/>
              </w:rPr>
              <w:t>Naturraum</w:t>
            </w: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6BD85E86" w14:textId="77777777" w:rsidR="0020517E" w:rsidRPr="00BB3ADC" w:rsidRDefault="0020517E" w:rsidP="00F35F17">
            <w:pPr>
              <w:widowControl w:val="0"/>
              <w:suppressAutoHyphens/>
              <w:spacing w:before="20" w:after="20" w:line="240" w:lineRule="auto"/>
              <w:jc w:val="left"/>
              <w:rPr>
                <w:i/>
                <w:sz w:val="20"/>
              </w:rPr>
            </w:pPr>
            <w:r w:rsidRPr="00BB3ADC">
              <w:rPr>
                <w:i/>
                <w:sz w:val="20"/>
              </w:rPr>
              <w:t>(Unter)Einheit Naturräumliche Gliederung</w:t>
            </w:r>
          </w:p>
        </w:tc>
      </w:tr>
      <w:tr w:rsidR="0020517E" w:rsidRPr="00BB3ADC" w14:paraId="1E20C703" w14:textId="77777777" w:rsidTr="00F35F17">
        <w:trPr>
          <w:trHeight w:val="20"/>
          <w:jc w:val="center"/>
        </w:trPr>
        <w:tc>
          <w:tcPr>
            <w:tcW w:w="2138" w:type="dxa"/>
            <w:tcBorders>
              <w:top w:val="single" w:sz="4" w:space="0" w:color="auto"/>
              <w:left w:val="single" w:sz="4" w:space="0" w:color="auto"/>
              <w:bottom w:val="single" w:sz="4" w:space="0" w:color="auto"/>
              <w:right w:val="single" w:sz="4" w:space="0" w:color="auto"/>
            </w:tcBorders>
            <w:shd w:val="clear" w:color="auto" w:fill="D9D9D9"/>
            <w:noWrap/>
            <w:hideMark/>
          </w:tcPr>
          <w:p w14:paraId="682E4768" w14:textId="77777777" w:rsidR="0020517E" w:rsidRPr="00BB3ADC" w:rsidRDefault="0020517E" w:rsidP="00F35F17">
            <w:pPr>
              <w:widowControl w:val="0"/>
              <w:suppressAutoHyphens/>
              <w:spacing w:before="20" w:after="20" w:line="240" w:lineRule="auto"/>
              <w:jc w:val="left"/>
              <w:rPr>
                <w:sz w:val="20"/>
              </w:rPr>
            </w:pPr>
            <w:r w:rsidRPr="00BB3ADC">
              <w:rPr>
                <w:sz w:val="20"/>
              </w:rPr>
              <w:t>Charakteristik/Nutzung</w:t>
            </w: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52764423" w14:textId="77777777" w:rsidR="0020517E" w:rsidRPr="00BB3ADC" w:rsidRDefault="0020517E" w:rsidP="00F35F17">
            <w:pPr>
              <w:widowControl w:val="0"/>
              <w:suppressAutoHyphens/>
              <w:spacing w:before="20" w:after="20" w:line="240" w:lineRule="auto"/>
              <w:jc w:val="left"/>
              <w:rPr>
                <w:i/>
                <w:sz w:val="20"/>
              </w:rPr>
            </w:pPr>
            <w:r w:rsidRPr="00BB3ADC">
              <w:rPr>
                <w:i/>
                <w:sz w:val="20"/>
              </w:rPr>
              <w:t xml:space="preserve">Kurzbeschreibung der wesentlichen Raumnutzungen </w:t>
            </w:r>
          </w:p>
        </w:tc>
      </w:tr>
      <w:tr w:rsidR="0020517E" w:rsidRPr="00BB3ADC" w14:paraId="38316275" w14:textId="77777777" w:rsidTr="00F35F17">
        <w:trPr>
          <w:trHeight w:val="20"/>
          <w:jc w:val="center"/>
        </w:trPr>
        <w:tc>
          <w:tcPr>
            <w:tcW w:w="9347"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6A7F7ED3" w14:textId="77777777" w:rsidR="0020517E" w:rsidRPr="00BB3ADC" w:rsidRDefault="0020517E" w:rsidP="00F35F17">
            <w:pPr>
              <w:widowControl w:val="0"/>
              <w:suppressAutoHyphens/>
              <w:spacing w:before="20" w:after="20" w:line="240" w:lineRule="auto"/>
              <w:jc w:val="left"/>
              <w:rPr>
                <w:b/>
                <w:sz w:val="20"/>
              </w:rPr>
            </w:pPr>
            <w:r w:rsidRPr="00BB3ADC">
              <w:rPr>
                <w:b/>
                <w:sz w:val="20"/>
              </w:rPr>
              <w:t xml:space="preserve">Kurzbeschreibung der </w:t>
            </w:r>
            <w:r w:rsidR="00AC6637">
              <w:rPr>
                <w:b/>
                <w:sz w:val="20"/>
              </w:rPr>
              <w:t>Schutzgüter</w:t>
            </w:r>
            <w:r w:rsidRPr="00BB3ADC">
              <w:rPr>
                <w:b/>
                <w:sz w:val="20"/>
              </w:rPr>
              <w:t>/Funktionen und</w:t>
            </w:r>
            <w:r w:rsidRPr="00BB3ADC">
              <w:rPr>
                <w:b/>
                <w:sz w:val="20"/>
              </w:rPr>
              <w:br/>
              <w:t>Ableitung der planungsrelevanten Funktionen / zu erwartenden Beeinträchtigungen</w:t>
            </w:r>
          </w:p>
        </w:tc>
      </w:tr>
      <w:tr w:rsidR="007276CE" w:rsidRPr="00BB3ADC" w14:paraId="51C6D831" w14:textId="77777777" w:rsidTr="0092698D">
        <w:trPr>
          <w:trHeight w:val="851"/>
          <w:jc w:val="center"/>
        </w:trPr>
        <w:tc>
          <w:tcPr>
            <w:tcW w:w="2138" w:type="dxa"/>
            <w:tcBorders>
              <w:top w:val="single" w:sz="4" w:space="0" w:color="auto"/>
              <w:left w:val="single" w:sz="4" w:space="0" w:color="auto"/>
              <w:right w:val="single" w:sz="4" w:space="0" w:color="auto"/>
            </w:tcBorders>
            <w:shd w:val="clear" w:color="auto" w:fill="D9D9D9"/>
            <w:noWrap/>
            <w:hideMark/>
          </w:tcPr>
          <w:p w14:paraId="599AFB5E" w14:textId="77777777" w:rsidR="007276CE" w:rsidRPr="00D53FE5" w:rsidRDefault="007276CE" w:rsidP="007276CE">
            <w:pPr>
              <w:widowControl w:val="0"/>
              <w:suppressAutoHyphens/>
              <w:spacing w:before="20" w:after="20" w:line="240" w:lineRule="auto"/>
              <w:jc w:val="left"/>
              <w:rPr>
                <w:sz w:val="20"/>
              </w:rPr>
            </w:pPr>
            <w:r>
              <w:rPr>
                <w:sz w:val="20"/>
              </w:rPr>
              <w:t>Biotope</w:t>
            </w: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29AA2F53" w14:textId="77777777" w:rsidR="007276CE" w:rsidRPr="00BB3ADC" w:rsidRDefault="007276CE" w:rsidP="0092698D">
            <w:pPr>
              <w:keepNext/>
              <w:keepLines/>
              <w:tabs>
                <w:tab w:val="right" w:pos="6974"/>
              </w:tabs>
              <w:suppressAutoHyphens/>
              <w:autoSpaceDE w:val="0"/>
              <w:autoSpaceDN w:val="0"/>
              <w:adjustRightInd w:val="0"/>
              <w:spacing w:after="0" w:line="240" w:lineRule="auto"/>
              <w:jc w:val="left"/>
              <w:rPr>
                <w:sz w:val="20"/>
                <w:szCs w:val="20"/>
              </w:rPr>
            </w:pPr>
            <w:r w:rsidRPr="00BB3ADC">
              <w:rPr>
                <w:b/>
                <w:sz w:val="20"/>
                <w:szCs w:val="20"/>
              </w:rPr>
              <w:t>Biotop</w:t>
            </w:r>
            <w:r>
              <w:rPr>
                <w:b/>
                <w:sz w:val="20"/>
                <w:szCs w:val="20"/>
              </w:rPr>
              <w:t>funktion</w:t>
            </w:r>
            <w:r w:rsidRPr="00BB3ADC">
              <w:rPr>
                <w:b/>
                <w:sz w:val="20"/>
                <w:szCs w:val="20"/>
              </w:rPr>
              <w:t>:</w:t>
            </w:r>
            <w:r w:rsidRPr="00BB3ADC">
              <w:rPr>
                <w:sz w:val="20"/>
                <w:szCs w:val="20"/>
              </w:rPr>
              <w:t xml:space="preserve"> </w:t>
            </w:r>
          </w:p>
          <w:p w14:paraId="00E64565" w14:textId="77777777" w:rsidR="007276CE" w:rsidRPr="00BB3ADC" w:rsidRDefault="007276CE" w:rsidP="0092698D">
            <w:pPr>
              <w:widowControl w:val="0"/>
              <w:suppressAutoHyphens/>
              <w:autoSpaceDE w:val="0"/>
              <w:autoSpaceDN w:val="0"/>
              <w:adjustRightInd w:val="0"/>
              <w:spacing w:after="0" w:line="240" w:lineRule="auto"/>
              <w:jc w:val="left"/>
              <w:rPr>
                <w:i/>
                <w:sz w:val="20"/>
                <w:szCs w:val="20"/>
              </w:rPr>
            </w:pPr>
            <w:r w:rsidRPr="00BB3ADC">
              <w:rPr>
                <w:i/>
                <w:sz w:val="20"/>
                <w:szCs w:val="20"/>
              </w:rPr>
              <w:t>Stichpunkthafte Zusammenfassung der wesentlichen Biotopausstattung sowie aufgrund der Wirkungen des Vorhabens und der Empfindlichkeit des Bestandes zu erwartende Beeinträchtigungen.</w:t>
            </w:r>
          </w:p>
          <w:p w14:paraId="1D00D6AF" w14:textId="77777777" w:rsidR="007276CE" w:rsidRPr="00BB3ADC" w:rsidRDefault="007276CE" w:rsidP="0092698D">
            <w:pPr>
              <w:widowControl w:val="0"/>
              <w:suppressAutoHyphens/>
              <w:autoSpaceDE w:val="0"/>
              <w:autoSpaceDN w:val="0"/>
              <w:adjustRightInd w:val="0"/>
              <w:spacing w:after="0" w:line="240" w:lineRule="auto"/>
              <w:jc w:val="left"/>
              <w:rPr>
                <w:i/>
                <w:sz w:val="20"/>
                <w:szCs w:val="20"/>
              </w:rPr>
            </w:pPr>
            <w:r w:rsidRPr="00BB3ADC">
              <w:rPr>
                <w:i/>
                <w:sz w:val="20"/>
                <w:szCs w:val="20"/>
              </w:rPr>
              <w:t>Sofern die Funktion planungsrelevant ist, sind keine weiteren Ausführungen erforderlich.</w:t>
            </w:r>
          </w:p>
          <w:p w14:paraId="4438CABF" w14:textId="77777777" w:rsidR="007276CE" w:rsidRPr="00BB3ADC" w:rsidRDefault="007276CE" w:rsidP="0092698D">
            <w:pPr>
              <w:widowControl w:val="0"/>
              <w:suppressAutoHyphens/>
              <w:autoSpaceDE w:val="0"/>
              <w:autoSpaceDN w:val="0"/>
              <w:adjustRightInd w:val="0"/>
              <w:spacing w:after="0" w:line="240" w:lineRule="auto"/>
              <w:jc w:val="left"/>
              <w:rPr>
                <w:sz w:val="20"/>
                <w:szCs w:val="20"/>
              </w:rPr>
            </w:pPr>
            <w:r w:rsidRPr="00BB3ADC">
              <w:rPr>
                <w:i/>
                <w:sz w:val="20"/>
                <w:szCs w:val="20"/>
              </w:rPr>
              <w:t xml:space="preserve">Sofern die Funktion </w:t>
            </w:r>
            <w:r w:rsidRPr="00BB3ADC">
              <w:rPr>
                <w:i/>
                <w:sz w:val="20"/>
                <w:szCs w:val="20"/>
                <w:u w:val="single"/>
              </w:rPr>
              <w:t>nicht</w:t>
            </w:r>
            <w:r w:rsidRPr="00BB3ADC">
              <w:rPr>
                <w:i/>
                <w:sz w:val="20"/>
                <w:szCs w:val="20"/>
              </w:rPr>
              <w:t xml:space="preserve"> planungsrelevant ist, erfolgt eine Begründung, warum in Kombination von Bedeutung und Empfindlichkeit des Bestandes und der Wirkungen des Vorhabens keine erheblichen Beeinträchtigungen zu erwarten sind oder warum die Beeinträchtigungen über andere planungsrelevanten Funktionen ausreichend berücksichtigt werden.</w:t>
            </w:r>
          </w:p>
        </w:tc>
      </w:tr>
      <w:tr w:rsidR="007276CE" w:rsidRPr="00BB3ADC" w14:paraId="0F55B4B6" w14:textId="77777777" w:rsidTr="007276CE">
        <w:trPr>
          <w:trHeight w:val="546"/>
          <w:jc w:val="center"/>
        </w:trPr>
        <w:tc>
          <w:tcPr>
            <w:tcW w:w="2138" w:type="dxa"/>
            <w:tcBorders>
              <w:top w:val="single" w:sz="4" w:space="0" w:color="auto"/>
              <w:left w:val="single" w:sz="4" w:space="0" w:color="auto"/>
              <w:right w:val="single" w:sz="4" w:space="0" w:color="auto"/>
            </w:tcBorders>
            <w:shd w:val="clear" w:color="auto" w:fill="D9D9D9"/>
            <w:noWrap/>
            <w:hideMark/>
          </w:tcPr>
          <w:p w14:paraId="5460A704" w14:textId="77777777" w:rsidR="007276CE" w:rsidRPr="00D53FE5" w:rsidRDefault="007276CE" w:rsidP="007276CE">
            <w:pPr>
              <w:widowControl w:val="0"/>
              <w:suppressAutoHyphens/>
              <w:spacing w:before="20" w:after="20" w:line="240" w:lineRule="auto"/>
              <w:jc w:val="left"/>
              <w:rPr>
                <w:sz w:val="20"/>
              </w:rPr>
            </w:pPr>
            <w:r>
              <w:rPr>
                <w:sz w:val="20"/>
              </w:rPr>
              <w:t>Tiere</w:t>
            </w: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1AF42EC7" w14:textId="77777777" w:rsidR="007276CE" w:rsidRPr="00BB3ADC" w:rsidRDefault="007276CE" w:rsidP="007276CE">
            <w:pPr>
              <w:widowControl w:val="0"/>
              <w:suppressAutoHyphens/>
              <w:spacing w:before="20" w:after="20" w:line="240" w:lineRule="auto"/>
              <w:jc w:val="left"/>
              <w:rPr>
                <w:b/>
                <w:sz w:val="20"/>
              </w:rPr>
            </w:pPr>
            <w:r w:rsidRPr="007276CE">
              <w:rPr>
                <w:b/>
                <w:sz w:val="20"/>
              </w:rPr>
              <w:t xml:space="preserve">Vielfalt von </w:t>
            </w:r>
            <w:r>
              <w:rPr>
                <w:b/>
                <w:sz w:val="20"/>
              </w:rPr>
              <w:t>Tier</w:t>
            </w:r>
            <w:r w:rsidRPr="007276CE">
              <w:rPr>
                <w:b/>
                <w:sz w:val="20"/>
              </w:rPr>
              <w:t>arten einschließlich der innerartlichen Vielfalt</w:t>
            </w:r>
            <w:r w:rsidRPr="00BB3ADC">
              <w:rPr>
                <w:b/>
                <w:sz w:val="20"/>
              </w:rPr>
              <w:t>:</w:t>
            </w:r>
          </w:p>
          <w:p w14:paraId="24B35878" w14:textId="77777777" w:rsidR="007276CE" w:rsidRPr="00BB3ADC" w:rsidRDefault="007276CE" w:rsidP="007276CE">
            <w:pPr>
              <w:widowControl w:val="0"/>
              <w:suppressAutoHyphens/>
              <w:autoSpaceDE w:val="0"/>
              <w:autoSpaceDN w:val="0"/>
              <w:adjustRightInd w:val="0"/>
              <w:spacing w:after="0" w:line="240" w:lineRule="auto"/>
              <w:jc w:val="left"/>
              <w:rPr>
                <w:sz w:val="20"/>
                <w:szCs w:val="20"/>
              </w:rPr>
            </w:pPr>
            <w:r>
              <w:rPr>
                <w:i/>
                <w:sz w:val="20"/>
              </w:rPr>
              <w:t>siehe Biotopfunktion</w:t>
            </w:r>
          </w:p>
        </w:tc>
      </w:tr>
      <w:tr w:rsidR="007276CE" w:rsidRPr="00BB3ADC" w14:paraId="6D130F8D" w14:textId="77777777" w:rsidTr="007276CE">
        <w:trPr>
          <w:trHeight w:val="527"/>
          <w:jc w:val="center"/>
        </w:trPr>
        <w:tc>
          <w:tcPr>
            <w:tcW w:w="0" w:type="auto"/>
            <w:tcBorders>
              <w:left w:val="single" w:sz="4" w:space="0" w:color="auto"/>
              <w:bottom w:val="single" w:sz="4" w:space="0" w:color="auto"/>
              <w:right w:val="single" w:sz="4" w:space="0" w:color="auto"/>
            </w:tcBorders>
            <w:shd w:val="clear" w:color="auto" w:fill="D9D9D9"/>
            <w:hideMark/>
          </w:tcPr>
          <w:p w14:paraId="660257AC" w14:textId="77777777" w:rsidR="007276CE" w:rsidRPr="00BB3ADC" w:rsidRDefault="007276CE" w:rsidP="007276CE">
            <w:pPr>
              <w:widowControl w:val="0"/>
              <w:spacing w:after="0" w:line="240" w:lineRule="auto"/>
              <w:jc w:val="left"/>
              <w:rPr>
                <w:sz w:val="20"/>
                <w:szCs w:val="20"/>
              </w:rPr>
            </w:pPr>
            <w:r w:rsidRPr="00BB3ADC">
              <w:rPr>
                <w:sz w:val="20"/>
              </w:rPr>
              <w:t>Pflanzen</w:t>
            </w: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02EA4C1D" w14:textId="77777777" w:rsidR="007276CE" w:rsidRPr="00BB3ADC" w:rsidRDefault="007276CE" w:rsidP="007276CE">
            <w:pPr>
              <w:widowControl w:val="0"/>
              <w:suppressAutoHyphens/>
              <w:spacing w:before="20" w:after="20" w:line="240" w:lineRule="auto"/>
              <w:jc w:val="left"/>
              <w:rPr>
                <w:b/>
                <w:sz w:val="20"/>
              </w:rPr>
            </w:pPr>
            <w:r w:rsidRPr="007276CE">
              <w:rPr>
                <w:b/>
                <w:sz w:val="20"/>
              </w:rPr>
              <w:t>Vielfalt von Pflanzenarten einschließlich der innerartlichen Vielfalt</w:t>
            </w:r>
            <w:r w:rsidRPr="00BB3ADC">
              <w:rPr>
                <w:b/>
                <w:sz w:val="20"/>
              </w:rPr>
              <w:t>:</w:t>
            </w:r>
          </w:p>
          <w:p w14:paraId="717693DA" w14:textId="77777777" w:rsidR="007276CE" w:rsidRPr="00BB3ADC" w:rsidRDefault="007276CE" w:rsidP="007276CE">
            <w:pPr>
              <w:widowControl w:val="0"/>
              <w:suppressAutoHyphens/>
              <w:spacing w:before="20" w:after="20" w:line="240" w:lineRule="auto"/>
              <w:jc w:val="left"/>
              <w:rPr>
                <w:b/>
                <w:sz w:val="20"/>
              </w:rPr>
            </w:pPr>
            <w:r>
              <w:rPr>
                <w:i/>
                <w:sz w:val="20"/>
              </w:rPr>
              <w:t>siehe Biotopfunktion</w:t>
            </w:r>
          </w:p>
        </w:tc>
      </w:tr>
      <w:tr w:rsidR="007276CE" w:rsidRPr="00BB3ADC" w14:paraId="77E14D36" w14:textId="77777777" w:rsidTr="0092698D">
        <w:trPr>
          <w:trHeight w:val="739"/>
          <w:jc w:val="center"/>
        </w:trPr>
        <w:tc>
          <w:tcPr>
            <w:tcW w:w="2138" w:type="dxa"/>
            <w:vMerge w:val="restart"/>
            <w:tcBorders>
              <w:top w:val="single" w:sz="4" w:space="0" w:color="auto"/>
              <w:left w:val="single" w:sz="4" w:space="0" w:color="auto"/>
              <w:right w:val="single" w:sz="4" w:space="0" w:color="auto"/>
            </w:tcBorders>
            <w:shd w:val="clear" w:color="auto" w:fill="D9D9D9"/>
            <w:noWrap/>
            <w:hideMark/>
          </w:tcPr>
          <w:p w14:paraId="0F4880A6" w14:textId="77777777" w:rsidR="007276CE" w:rsidRPr="00D53FE5" w:rsidRDefault="007276CE" w:rsidP="007276CE">
            <w:pPr>
              <w:widowControl w:val="0"/>
              <w:spacing w:before="20" w:after="20" w:line="240" w:lineRule="auto"/>
              <w:jc w:val="left"/>
              <w:rPr>
                <w:rFonts w:cs="Arial"/>
                <w:sz w:val="20"/>
              </w:rPr>
            </w:pPr>
            <w:r w:rsidRPr="00BB3ADC">
              <w:rPr>
                <w:sz w:val="20"/>
              </w:rPr>
              <w:br w:type="page"/>
            </w:r>
            <w:r>
              <w:rPr>
                <w:rFonts w:cs="Arial"/>
                <w:sz w:val="20"/>
              </w:rPr>
              <w:t>Boden</w:t>
            </w:r>
          </w:p>
          <w:p w14:paraId="6B7C0D7C" w14:textId="77777777" w:rsidR="007276CE" w:rsidRPr="00D53FE5" w:rsidRDefault="007276CE" w:rsidP="007276CE">
            <w:pPr>
              <w:widowControl w:val="0"/>
              <w:spacing w:before="20" w:after="20" w:line="240" w:lineRule="auto"/>
              <w:jc w:val="left"/>
              <w:rPr>
                <w:rFonts w:cs="Arial"/>
                <w:sz w:val="20"/>
              </w:rPr>
            </w:pPr>
            <w:r w:rsidRPr="00BB3ADC">
              <w:rPr>
                <w:sz w:val="20"/>
              </w:rPr>
              <w:br w:type="page"/>
            </w: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111E3C32" w14:textId="77777777" w:rsidR="007276CE" w:rsidRPr="00BB3ADC" w:rsidRDefault="007276CE" w:rsidP="007276CE">
            <w:pPr>
              <w:widowControl w:val="0"/>
              <w:spacing w:before="20" w:after="20" w:line="240" w:lineRule="auto"/>
              <w:jc w:val="left"/>
              <w:rPr>
                <w:sz w:val="20"/>
              </w:rPr>
            </w:pPr>
            <w:r w:rsidRPr="006343A1">
              <w:rPr>
                <w:b/>
                <w:sz w:val="20"/>
              </w:rPr>
              <w:t>Natürliche Bodenfunktionen (Natürliche Bodenfruchtbarkeit, Filter- und Pufferfunktion, Regler- und Speicherfunktion Wasser)</w:t>
            </w:r>
            <w:r w:rsidRPr="00BB3ADC">
              <w:rPr>
                <w:b/>
                <w:sz w:val="20"/>
              </w:rPr>
              <w:t>:</w:t>
            </w:r>
          </w:p>
          <w:p w14:paraId="4FF7FE3D"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3F26B6FA" w14:textId="77777777" w:rsidTr="0092698D">
        <w:trPr>
          <w:trHeight w:val="739"/>
          <w:jc w:val="center"/>
        </w:trPr>
        <w:tc>
          <w:tcPr>
            <w:tcW w:w="2138" w:type="dxa"/>
            <w:vMerge/>
            <w:tcBorders>
              <w:left w:val="single" w:sz="4" w:space="0" w:color="auto"/>
              <w:bottom w:val="single" w:sz="4" w:space="0" w:color="auto"/>
              <w:right w:val="single" w:sz="4" w:space="0" w:color="auto"/>
            </w:tcBorders>
            <w:shd w:val="clear" w:color="auto" w:fill="D9D9D9"/>
            <w:noWrap/>
            <w:hideMark/>
          </w:tcPr>
          <w:p w14:paraId="195C15C4" w14:textId="77777777" w:rsidR="007276CE" w:rsidRPr="00D53FE5" w:rsidRDefault="007276CE" w:rsidP="007276CE">
            <w:pPr>
              <w:widowControl w:val="0"/>
              <w:spacing w:before="20" w:after="20" w:line="240" w:lineRule="auto"/>
              <w:jc w:val="left"/>
              <w:rPr>
                <w:rFonts w:cs="Arial"/>
                <w:sz w:val="20"/>
              </w:rPr>
            </w:pP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7CBBD17F" w14:textId="77777777" w:rsidR="007276CE" w:rsidRPr="00BB3ADC" w:rsidRDefault="007276CE" w:rsidP="007276CE">
            <w:pPr>
              <w:widowControl w:val="0"/>
              <w:spacing w:before="20" w:after="20" w:line="240" w:lineRule="auto"/>
              <w:jc w:val="left"/>
              <w:rPr>
                <w:sz w:val="20"/>
              </w:rPr>
            </w:pPr>
            <w:r w:rsidRPr="006343A1">
              <w:rPr>
                <w:b/>
                <w:sz w:val="20"/>
              </w:rPr>
              <w:t>Vielfalt von Bodentypen und Bodenformen sowie von Geotopen als Ausdruck des natürlichen und kulturellen Erbes</w:t>
            </w:r>
            <w:r w:rsidRPr="00BB3ADC">
              <w:rPr>
                <w:b/>
                <w:sz w:val="20"/>
              </w:rPr>
              <w:t>:</w:t>
            </w:r>
          </w:p>
          <w:p w14:paraId="4C60F869"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37CDB1B6" w14:textId="77777777" w:rsidTr="007276CE">
        <w:trPr>
          <w:trHeight w:val="723"/>
          <w:jc w:val="center"/>
        </w:trPr>
        <w:tc>
          <w:tcPr>
            <w:tcW w:w="0" w:type="auto"/>
            <w:vMerge w:val="restart"/>
            <w:tcBorders>
              <w:top w:val="single" w:sz="4" w:space="0" w:color="auto"/>
              <w:left w:val="single" w:sz="4" w:space="0" w:color="auto"/>
              <w:right w:val="single" w:sz="4" w:space="0" w:color="auto"/>
            </w:tcBorders>
            <w:shd w:val="clear" w:color="auto" w:fill="D9D9D9"/>
            <w:hideMark/>
          </w:tcPr>
          <w:p w14:paraId="4B465EB3" w14:textId="77777777" w:rsidR="007276CE" w:rsidRPr="00BB3ADC" w:rsidRDefault="007276CE" w:rsidP="007276CE">
            <w:pPr>
              <w:widowControl w:val="0"/>
              <w:spacing w:after="0" w:line="240" w:lineRule="auto"/>
              <w:jc w:val="left"/>
              <w:rPr>
                <w:sz w:val="20"/>
                <w:szCs w:val="20"/>
              </w:rPr>
            </w:pPr>
            <w:r>
              <w:rPr>
                <w:rFonts w:cs="Arial"/>
                <w:sz w:val="20"/>
              </w:rPr>
              <w:t>Wasser</w:t>
            </w: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65ABD69C" w14:textId="77777777" w:rsidR="007276CE" w:rsidRDefault="007276CE" w:rsidP="007276CE">
            <w:pPr>
              <w:widowControl w:val="0"/>
              <w:spacing w:before="20" w:after="0" w:line="240" w:lineRule="auto"/>
              <w:jc w:val="left"/>
              <w:rPr>
                <w:b/>
                <w:sz w:val="20"/>
              </w:rPr>
            </w:pPr>
            <w:r w:rsidRPr="007226EA">
              <w:rPr>
                <w:b/>
                <w:sz w:val="20"/>
              </w:rPr>
              <w:t>Funktionen bezüglich der Qualität und Qu</w:t>
            </w:r>
            <w:r>
              <w:rPr>
                <w:b/>
                <w:sz w:val="20"/>
              </w:rPr>
              <w:t>antität der Oberflächengewässer:</w:t>
            </w:r>
          </w:p>
          <w:p w14:paraId="0C5519DC"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345287A6" w14:textId="77777777" w:rsidTr="0092698D">
        <w:trPr>
          <w:trHeight w:val="723"/>
          <w:jc w:val="center"/>
        </w:trPr>
        <w:tc>
          <w:tcPr>
            <w:tcW w:w="0" w:type="auto"/>
            <w:vMerge/>
            <w:tcBorders>
              <w:left w:val="single" w:sz="4" w:space="0" w:color="auto"/>
              <w:right w:val="single" w:sz="4" w:space="0" w:color="auto"/>
            </w:tcBorders>
            <w:shd w:val="clear" w:color="auto" w:fill="D9D9D9"/>
            <w:vAlign w:val="center"/>
          </w:tcPr>
          <w:p w14:paraId="69277412" w14:textId="77777777" w:rsidR="007276CE" w:rsidRPr="00BB3ADC" w:rsidRDefault="007276CE" w:rsidP="007276CE">
            <w:pPr>
              <w:widowControl w:val="0"/>
              <w:spacing w:after="0" w:line="240" w:lineRule="auto"/>
              <w:jc w:val="left"/>
              <w:rPr>
                <w:sz w:val="20"/>
                <w:szCs w:val="20"/>
              </w:rPr>
            </w:pP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299CD864" w14:textId="77777777" w:rsidR="007276CE" w:rsidRPr="00BB3ADC" w:rsidRDefault="007276CE" w:rsidP="007276CE">
            <w:pPr>
              <w:widowControl w:val="0"/>
              <w:spacing w:before="20" w:after="20" w:line="240" w:lineRule="auto"/>
              <w:jc w:val="left"/>
              <w:rPr>
                <w:sz w:val="20"/>
              </w:rPr>
            </w:pPr>
            <w:r w:rsidRPr="007226EA">
              <w:rPr>
                <w:b/>
                <w:sz w:val="20"/>
              </w:rPr>
              <w:t>Funktionen bezüglich der Qualität und Quantität des Grundwassers</w:t>
            </w:r>
            <w:r w:rsidRPr="00BB3ADC">
              <w:rPr>
                <w:b/>
                <w:sz w:val="20"/>
              </w:rPr>
              <w:t>:</w:t>
            </w:r>
          </w:p>
          <w:p w14:paraId="012645DB"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5656D259" w14:textId="77777777" w:rsidTr="0092698D">
        <w:trPr>
          <w:trHeight w:val="723"/>
          <w:jc w:val="center"/>
        </w:trPr>
        <w:tc>
          <w:tcPr>
            <w:tcW w:w="0" w:type="auto"/>
            <w:vMerge/>
            <w:tcBorders>
              <w:left w:val="single" w:sz="4" w:space="0" w:color="auto"/>
              <w:bottom w:val="single" w:sz="4" w:space="0" w:color="auto"/>
              <w:right w:val="single" w:sz="4" w:space="0" w:color="auto"/>
            </w:tcBorders>
            <w:shd w:val="clear" w:color="auto" w:fill="D9D9D9"/>
            <w:vAlign w:val="center"/>
          </w:tcPr>
          <w:p w14:paraId="5D2AC1C6" w14:textId="77777777" w:rsidR="007276CE" w:rsidRPr="00BB3ADC" w:rsidRDefault="007276CE" w:rsidP="007276CE">
            <w:pPr>
              <w:widowControl w:val="0"/>
              <w:spacing w:after="0" w:line="240" w:lineRule="auto"/>
              <w:jc w:val="left"/>
              <w:rPr>
                <w:sz w:val="20"/>
                <w:szCs w:val="20"/>
              </w:rPr>
            </w:pP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4C589F6F" w14:textId="595B3420" w:rsidR="007276CE" w:rsidRPr="00BB3ADC" w:rsidRDefault="007276CE" w:rsidP="007276CE">
            <w:pPr>
              <w:widowControl w:val="0"/>
              <w:spacing w:before="20" w:after="20" w:line="240" w:lineRule="auto"/>
              <w:jc w:val="left"/>
              <w:rPr>
                <w:sz w:val="20"/>
              </w:rPr>
            </w:pPr>
            <w:r w:rsidRPr="007226EA">
              <w:rPr>
                <w:b/>
                <w:sz w:val="20"/>
              </w:rPr>
              <w:t>Hochwasserschutzfunktion und Funktionen im Niederschlags-Abflusshaushalt (Retentionsfunktion)</w:t>
            </w:r>
            <w:r w:rsidRPr="00BB3ADC">
              <w:rPr>
                <w:b/>
                <w:sz w:val="20"/>
              </w:rPr>
              <w:t>:</w:t>
            </w:r>
          </w:p>
          <w:p w14:paraId="7EE94707"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73780857" w14:textId="77777777" w:rsidTr="007276CE">
        <w:trPr>
          <w:trHeight w:val="735"/>
          <w:jc w:val="center"/>
        </w:trPr>
        <w:tc>
          <w:tcPr>
            <w:tcW w:w="0" w:type="auto"/>
            <w:vMerge w:val="restart"/>
            <w:tcBorders>
              <w:top w:val="single" w:sz="4" w:space="0" w:color="auto"/>
              <w:left w:val="single" w:sz="4" w:space="0" w:color="auto"/>
              <w:right w:val="single" w:sz="4" w:space="0" w:color="auto"/>
            </w:tcBorders>
            <w:shd w:val="clear" w:color="auto" w:fill="D9D9D9"/>
            <w:hideMark/>
          </w:tcPr>
          <w:p w14:paraId="5BD09572" w14:textId="77777777" w:rsidR="007276CE" w:rsidRPr="00BB3ADC" w:rsidRDefault="007276CE" w:rsidP="007276CE">
            <w:pPr>
              <w:widowControl w:val="0"/>
              <w:spacing w:after="0" w:line="240" w:lineRule="auto"/>
              <w:jc w:val="left"/>
              <w:rPr>
                <w:sz w:val="20"/>
                <w:szCs w:val="20"/>
              </w:rPr>
            </w:pPr>
            <w:r w:rsidRPr="00BB3ADC">
              <w:rPr>
                <w:rFonts w:cs="Arial"/>
                <w:sz w:val="20"/>
              </w:rPr>
              <w:t xml:space="preserve">Klima </w:t>
            </w:r>
            <w:r>
              <w:rPr>
                <w:rFonts w:cs="Arial"/>
                <w:sz w:val="20"/>
              </w:rPr>
              <w:t>/ Luft</w:t>
            </w: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6C020C94" w14:textId="77777777" w:rsidR="007276CE" w:rsidRPr="00BB3ADC" w:rsidRDefault="007276CE" w:rsidP="007276CE">
            <w:pPr>
              <w:widowControl w:val="0"/>
              <w:spacing w:before="20" w:after="20" w:line="240" w:lineRule="auto"/>
              <w:jc w:val="left"/>
              <w:rPr>
                <w:sz w:val="20"/>
              </w:rPr>
            </w:pPr>
            <w:r w:rsidRPr="00D53FE5">
              <w:rPr>
                <w:b/>
                <w:sz w:val="20"/>
              </w:rPr>
              <w:t>Klimatische und lufthygienische Ausgleichsfunktion</w:t>
            </w:r>
            <w:r>
              <w:rPr>
                <w:b/>
                <w:sz w:val="20"/>
              </w:rPr>
              <w:t>en</w:t>
            </w:r>
            <w:r w:rsidRPr="00BB3ADC">
              <w:rPr>
                <w:b/>
                <w:sz w:val="20"/>
              </w:rPr>
              <w:t>:</w:t>
            </w:r>
          </w:p>
          <w:p w14:paraId="25A985A0"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1AA87E65" w14:textId="77777777" w:rsidTr="0092698D">
        <w:trPr>
          <w:trHeight w:val="735"/>
          <w:jc w:val="center"/>
        </w:trPr>
        <w:tc>
          <w:tcPr>
            <w:tcW w:w="0" w:type="auto"/>
            <w:vMerge/>
            <w:tcBorders>
              <w:left w:val="single" w:sz="4" w:space="0" w:color="auto"/>
              <w:bottom w:val="single" w:sz="4" w:space="0" w:color="auto"/>
              <w:right w:val="single" w:sz="4" w:space="0" w:color="auto"/>
            </w:tcBorders>
            <w:shd w:val="clear" w:color="auto" w:fill="D9D9D9"/>
            <w:vAlign w:val="center"/>
            <w:hideMark/>
          </w:tcPr>
          <w:p w14:paraId="5EE4DACE" w14:textId="77777777" w:rsidR="007276CE" w:rsidRPr="00BB3ADC" w:rsidRDefault="007276CE" w:rsidP="007276CE">
            <w:pPr>
              <w:widowControl w:val="0"/>
              <w:spacing w:after="0" w:line="240" w:lineRule="auto"/>
              <w:jc w:val="left"/>
              <w:rPr>
                <w:sz w:val="20"/>
                <w:szCs w:val="20"/>
              </w:rPr>
            </w:pPr>
          </w:p>
        </w:tc>
        <w:tc>
          <w:tcPr>
            <w:tcW w:w="7209" w:type="dxa"/>
            <w:tcBorders>
              <w:top w:val="single" w:sz="4" w:space="0" w:color="auto"/>
              <w:left w:val="single" w:sz="4" w:space="0" w:color="auto"/>
              <w:bottom w:val="single" w:sz="4" w:space="0" w:color="auto"/>
              <w:right w:val="single" w:sz="4" w:space="0" w:color="auto"/>
            </w:tcBorders>
            <w:shd w:val="clear" w:color="auto" w:fill="auto"/>
            <w:noWrap/>
            <w:hideMark/>
          </w:tcPr>
          <w:p w14:paraId="0CAAEB94" w14:textId="77777777" w:rsidR="007276CE" w:rsidRPr="00BB3ADC" w:rsidRDefault="007276CE" w:rsidP="007276CE">
            <w:pPr>
              <w:widowControl w:val="0"/>
              <w:spacing w:before="20" w:after="20" w:line="240" w:lineRule="auto"/>
              <w:jc w:val="left"/>
              <w:rPr>
                <w:sz w:val="20"/>
              </w:rPr>
            </w:pPr>
            <w:r w:rsidRPr="00C078F0">
              <w:rPr>
                <w:b/>
                <w:sz w:val="20"/>
              </w:rPr>
              <w:t>Klimaschutzfunktionen durch Treibhausgassenken</w:t>
            </w:r>
            <w:r w:rsidRPr="00BB3ADC">
              <w:rPr>
                <w:b/>
                <w:sz w:val="20"/>
              </w:rPr>
              <w:t>:</w:t>
            </w:r>
          </w:p>
          <w:p w14:paraId="141C3EF8" w14:textId="77777777" w:rsidR="007276CE" w:rsidRPr="00BB3ADC" w:rsidRDefault="007276CE" w:rsidP="007276CE">
            <w:pPr>
              <w:widowControl w:val="0"/>
              <w:spacing w:before="20" w:after="0" w:line="240" w:lineRule="auto"/>
              <w:jc w:val="left"/>
              <w:rPr>
                <w:sz w:val="20"/>
              </w:rPr>
            </w:pPr>
            <w:r>
              <w:rPr>
                <w:i/>
                <w:sz w:val="20"/>
              </w:rPr>
              <w:t>siehe Biotopfunktion</w:t>
            </w:r>
          </w:p>
        </w:tc>
      </w:tr>
      <w:tr w:rsidR="007276CE" w:rsidRPr="00BB3ADC" w14:paraId="32A2AB7E" w14:textId="77777777" w:rsidTr="0092698D">
        <w:trPr>
          <w:trHeight w:val="707"/>
          <w:jc w:val="center"/>
        </w:trPr>
        <w:tc>
          <w:tcPr>
            <w:tcW w:w="2138" w:type="dxa"/>
            <w:vMerge w:val="restart"/>
            <w:tcBorders>
              <w:top w:val="single" w:sz="4" w:space="0" w:color="auto"/>
              <w:left w:val="single" w:sz="4" w:space="0" w:color="auto"/>
              <w:right w:val="single" w:sz="4" w:space="0" w:color="auto"/>
            </w:tcBorders>
            <w:shd w:val="clear" w:color="auto" w:fill="D9D9D9"/>
            <w:noWrap/>
            <w:hideMark/>
          </w:tcPr>
          <w:p w14:paraId="4D05BB69" w14:textId="77777777" w:rsidR="007276CE" w:rsidRPr="00D53FE5" w:rsidRDefault="007276CE" w:rsidP="007276CE">
            <w:pPr>
              <w:widowControl w:val="0"/>
              <w:spacing w:before="20" w:after="20" w:line="240" w:lineRule="auto"/>
              <w:jc w:val="left"/>
              <w:rPr>
                <w:rFonts w:cs="Arial"/>
                <w:sz w:val="20"/>
              </w:rPr>
            </w:pPr>
            <w:r w:rsidRPr="00BB3ADC">
              <w:rPr>
                <w:rFonts w:cs="Arial"/>
                <w:sz w:val="20"/>
              </w:rPr>
              <w:t>Landschaft</w:t>
            </w:r>
            <w:r>
              <w:rPr>
                <w:rFonts w:cs="Arial"/>
                <w:sz w:val="20"/>
              </w:rPr>
              <w:t>sbild</w:t>
            </w:r>
          </w:p>
          <w:p w14:paraId="6FF3995D" w14:textId="5718FCFF" w:rsidR="007276CE" w:rsidRPr="00D53FE5" w:rsidRDefault="007276CE" w:rsidP="007276CE">
            <w:pPr>
              <w:widowControl w:val="0"/>
              <w:spacing w:before="20" w:after="20" w:line="240" w:lineRule="auto"/>
              <w:jc w:val="left"/>
              <w:rPr>
                <w:rFonts w:cs="Arial"/>
                <w:sz w:val="20"/>
              </w:rPr>
            </w:pP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6F4F660A" w14:textId="77777777" w:rsidR="007276CE" w:rsidRPr="00BB3ADC" w:rsidRDefault="007276CE" w:rsidP="007276CE">
            <w:pPr>
              <w:widowControl w:val="0"/>
              <w:spacing w:before="20" w:after="20" w:line="240" w:lineRule="auto"/>
              <w:jc w:val="left"/>
              <w:rPr>
                <w:b/>
                <w:sz w:val="20"/>
              </w:rPr>
            </w:pPr>
            <w:r w:rsidRPr="00C078F0">
              <w:rPr>
                <w:b/>
                <w:sz w:val="20"/>
              </w:rPr>
              <w:t>Vielfalt von Landschaft als Ausdruck des natürlichen und kulturellen Erbes</w:t>
            </w:r>
            <w:r w:rsidRPr="00BB3ADC">
              <w:rPr>
                <w:b/>
                <w:sz w:val="20"/>
              </w:rPr>
              <w:t>:</w:t>
            </w:r>
          </w:p>
          <w:p w14:paraId="540A8524" w14:textId="77777777" w:rsidR="007276CE" w:rsidRPr="00BB3ADC" w:rsidRDefault="007276CE" w:rsidP="007276CE">
            <w:pPr>
              <w:widowControl w:val="0"/>
              <w:spacing w:before="20" w:after="20" w:line="240" w:lineRule="auto"/>
              <w:jc w:val="left"/>
              <w:rPr>
                <w:b/>
                <w:sz w:val="20"/>
              </w:rPr>
            </w:pPr>
            <w:r>
              <w:rPr>
                <w:i/>
                <w:sz w:val="20"/>
              </w:rPr>
              <w:t>siehe Biotopfunktion</w:t>
            </w:r>
          </w:p>
        </w:tc>
      </w:tr>
      <w:tr w:rsidR="007276CE" w:rsidRPr="00BB3ADC" w14:paraId="6108F258" w14:textId="77777777" w:rsidTr="0092698D">
        <w:trPr>
          <w:trHeight w:val="707"/>
          <w:jc w:val="center"/>
        </w:trPr>
        <w:tc>
          <w:tcPr>
            <w:tcW w:w="2138" w:type="dxa"/>
            <w:vMerge/>
            <w:tcBorders>
              <w:left w:val="single" w:sz="4" w:space="0" w:color="auto"/>
              <w:bottom w:val="single" w:sz="4" w:space="0" w:color="auto"/>
              <w:right w:val="single" w:sz="4" w:space="0" w:color="auto"/>
            </w:tcBorders>
            <w:shd w:val="clear" w:color="auto" w:fill="D9D9D9"/>
            <w:noWrap/>
            <w:hideMark/>
          </w:tcPr>
          <w:p w14:paraId="2599CC74" w14:textId="77777777" w:rsidR="007276CE" w:rsidRPr="00D53FE5" w:rsidRDefault="007276CE" w:rsidP="007276CE">
            <w:pPr>
              <w:widowControl w:val="0"/>
              <w:spacing w:before="20" w:after="20" w:line="240" w:lineRule="auto"/>
              <w:jc w:val="left"/>
              <w:rPr>
                <w:rFonts w:cs="Arial"/>
                <w:sz w:val="20"/>
              </w:rPr>
            </w:pPr>
          </w:p>
        </w:tc>
        <w:tc>
          <w:tcPr>
            <w:tcW w:w="7209" w:type="dxa"/>
            <w:tcBorders>
              <w:top w:val="single" w:sz="4" w:space="0" w:color="auto"/>
              <w:left w:val="single" w:sz="4" w:space="0" w:color="auto"/>
              <w:bottom w:val="single" w:sz="4" w:space="0" w:color="auto"/>
              <w:right w:val="single" w:sz="4" w:space="0" w:color="auto"/>
            </w:tcBorders>
            <w:shd w:val="clear" w:color="auto" w:fill="auto"/>
            <w:noWrap/>
          </w:tcPr>
          <w:p w14:paraId="18454327" w14:textId="27729F20" w:rsidR="007276CE" w:rsidRPr="00BB3ADC" w:rsidRDefault="007276CE" w:rsidP="007276CE">
            <w:pPr>
              <w:widowControl w:val="0"/>
              <w:spacing w:before="20" w:after="20" w:line="240" w:lineRule="auto"/>
              <w:jc w:val="left"/>
              <w:rPr>
                <w:b/>
                <w:sz w:val="20"/>
              </w:rPr>
            </w:pPr>
            <w:r w:rsidRPr="00C078F0">
              <w:rPr>
                <w:b/>
                <w:sz w:val="20"/>
              </w:rPr>
              <w:t>Funktionen im Bereich des Erlebens und Wahrnehmens von Landschaft einschließlich landschaftsgebundener Erholung:</w:t>
            </w:r>
          </w:p>
          <w:p w14:paraId="342DEDCF" w14:textId="77777777" w:rsidR="007276CE" w:rsidRPr="00BB3ADC" w:rsidRDefault="007276CE" w:rsidP="007276CE">
            <w:pPr>
              <w:widowControl w:val="0"/>
              <w:spacing w:before="20" w:after="20" w:line="240" w:lineRule="auto"/>
              <w:jc w:val="left"/>
              <w:rPr>
                <w:b/>
                <w:sz w:val="20"/>
              </w:rPr>
            </w:pPr>
            <w:r>
              <w:rPr>
                <w:i/>
                <w:sz w:val="20"/>
              </w:rPr>
              <w:t>siehe Biotopfunktion</w:t>
            </w:r>
          </w:p>
        </w:tc>
      </w:tr>
      <w:tr w:rsidR="007276CE" w:rsidRPr="00BB3ADC" w14:paraId="3A4455A2" w14:textId="77777777" w:rsidTr="00F35F17">
        <w:trPr>
          <w:trHeight w:val="20"/>
          <w:jc w:val="center"/>
        </w:trPr>
        <w:tc>
          <w:tcPr>
            <w:tcW w:w="9347"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2F45F322" w14:textId="16A30D1E" w:rsidR="007276CE" w:rsidRPr="00BB3ADC" w:rsidRDefault="007276CE" w:rsidP="007276CE">
            <w:pPr>
              <w:widowControl w:val="0"/>
              <w:spacing w:before="20" w:after="20" w:line="240" w:lineRule="auto"/>
              <w:jc w:val="left"/>
              <w:rPr>
                <w:sz w:val="20"/>
              </w:rPr>
            </w:pPr>
            <w:r w:rsidRPr="00BB3ADC">
              <w:rPr>
                <w:sz w:val="20"/>
              </w:rPr>
              <w:t xml:space="preserve">Planungsrelevante Funktionen im </w:t>
            </w:r>
            <w:r w:rsidRPr="007F7832">
              <w:rPr>
                <w:i/>
                <w:sz w:val="20"/>
              </w:rPr>
              <w:t xml:space="preserve">Untersuchungsraum </w:t>
            </w:r>
            <w:r w:rsidRPr="00BB3ADC">
              <w:rPr>
                <w:i/>
                <w:sz w:val="20"/>
              </w:rPr>
              <w:t>##</w:t>
            </w:r>
            <w:r w:rsidRPr="00BB3ADC">
              <w:rPr>
                <w:sz w:val="20"/>
              </w:rPr>
              <w:t xml:space="preserve"> sind somit:</w:t>
            </w:r>
          </w:p>
          <w:p w14:paraId="298D3F09" w14:textId="77777777" w:rsidR="007276CE" w:rsidRPr="00BB3ADC" w:rsidRDefault="007276CE" w:rsidP="00BC6D32">
            <w:pPr>
              <w:widowControl w:val="0"/>
              <w:numPr>
                <w:ilvl w:val="0"/>
                <w:numId w:val="28"/>
              </w:numPr>
              <w:spacing w:before="20" w:after="0" w:line="240" w:lineRule="auto"/>
              <w:jc w:val="left"/>
              <w:rPr>
                <w:sz w:val="20"/>
              </w:rPr>
            </w:pPr>
            <w:r w:rsidRPr="00BB3ADC">
              <w:rPr>
                <w:sz w:val="20"/>
              </w:rPr>
              <w:t>…</w:t>
            </w:r>
          </w:p>
          <w:p w14:paraId="2AB81463" w14:textId="77777777" w:rsidR="007276CE" w:rsidRPr="00BB3ADC" w:rsidRDefault="007276CE" w:rsidP="00BC6D32">
            <w:pPr>
              <w:widowControl w:val="0"/>
              <w:numPr>
                <w:ilvl w:val="0"/>
                <w:numId w:val="28"/>
              </w:numPr>
              <w:spacing w:before="20" w:after="0" w:line="240" w:lineRule="auto"/>
              <w:jc w:val="left"/>
              <w:rPr>
                <w:sz w:val="20"/>
              </w:rPr>
            </w:pPr>
            <w:r w:rsidRPr="00BB3ADC">
              <w:rPr>
                <w:sz w:val="20"/>
              </w:rPr>
              <w:t>…</w:t>
            </w:r>
          </w:p>
          <w:p w14:paraId="72F2E4D1" w14:textId="77777777" w:rsidR="007276CE" w:rsidRPr="00BB3ADC" w:rsidRDefault="007276CE" w:rsidP="00BC6D32">
            <w:pPr>
              <w:widowControl w:val="0"/>
              <w:numPr>
                <w:ilvl w:val="0"/>
                <w:numId w:val="28"/>
              </w:numPr>
              <w:spacing w:before="20" w:after="0" w:line="240" w:lineRule="auto"/>
              <w:jc w:val="left"/>
              <w:rPr>
                <w:sz w:val="20"/>
              </w:rPr>
            </w:pPr>
            <w:r w:rsidRPr="00BB3ADC">
              <w:rPr>
                <w:sz w:val="20"/>
              </w:rPr>
              <w:t>…</w:t>
            </w:r>
          </w:p>
          <w:p w14:paraId="6B41115F" w14:textId="5AB1AD86" w:rsidR="007276CE" w:rsidRPr="00BB3ADC" w:rsidRDefault="007276CE" w:rsidP="0077196D">
            <w:pPr>
              <w:widowControl w:val="0"/>
              <w:spacing w:before="20" w:after="20" w:line="240" w:lineRule="auto"/>
              <w:jc w:val="left"/>
              <w:rPr>
                <w:i/>
                <w:sz w:val="20"/>
              </w:rPr>
            </w:pPr>
            <w:r w:rsidRPr="00BB3ADC">
              <w:rPr>
                <w:i/>
                <w:sz w:val="20"/>
              </w:rPr>
              <w:t xml:space="preserve">Auflistung der oben abgeleiteten planungsrelevanten Funktionen und textliches Fazit für den </w:t>
            </w:r>
            <w:r>
              <w:rPr>
                <w:i/>
                <w:sz w:val="20"/>
              </w:rPr>
              <w:t>Untersuchungsraum</w:t>
            </w:r>
          </w:p>
        </w:tc>
      </w:tr>
      <w:bookmarkEnd w:id="362"/>
      <w:bookmarkEnd w:id="363"/>
    </w:tbl>
    <w:p w14:paraId="6A9605E2" w14:textId="5C8C7D8C" w:rsidR="00112C0F" w:rsidRDefault="00112C0F" w:rsidP="00112C0F">
      <w:pPr>
        <w:pStyle w:val="Textkrper"/>
      </w:pPr>
    </w:p>
    <w:p w14:paraId="14B93CBA" w14:textId="3EFB5B0C" w:rsidR="0099705F" w:rsidRDefault="0099705F" w:rsidP="00112C0F">
      <w:pPr>
        <w:pStyle w:val="Textkrper"/>
      </w:pPr>
    </w:p>
    <w:p w14:paraId="2DE73B53" w14:textId="77777777" w:rsidR="00763AF2" w:rsidRPr="00763AF2" w:rsidRDefault="00763AF2" w:rsidP="00763AF2">
      <w:pPr>
        <w:pStyle w:val="Textkrper"/>
      </w:pPr>
    </w:p>
    <w:p w14:paraId="4C666199" w14:textId="77777777" w:rsidR="0099705F" w:rsidRDefault="0099705F" w:rsidP="00112C0F">
      <w:pPr>
        <w:pStyle w:val="Textkrper"/>
      </w:pPr>
    </w:p>
    <w:p w14:paraId="186CADBC" w14:textId="77777777" w:rsidR="00112C0F" w:rsidRDefault="00112C0F" w:rsidP="00112C0F">
      <w:pPr>
        <w:pStyle w:val="Textkrper"/>
        <w:sectPr w:rsidR="00112C0F" w:rsidSect="00B920E0">
          <w:headerReference w:type="default" r:id="rId217"/>
          <w:footerReference w:type="default" r:id="rId218"/>
          <w:pgSz w:w="11906" w:h="16838" w:code="9"/>
          <w:pgMar w:top="1985" w:right="1418" w:bottom="1418" w:left="1418" w:header="709" w:footer="851" w:gutter="0"/>
          <w:cols w:space="708"/>
          <w:docGrid w:linePitch="360"/>
        </w:sectPr>
      </w:pPr>
    </w:p>
    <w:p w14:paraId="1C51B7BA" w14:textId="1849AD92" w:rsidR="00B778D4" w:rsidRDefault="001106C7" w:rsidP="00B778D4">
      <w:pPr>
        <w:pStyle w:val="berschrift1"/>
        <w:ind w:left="1077" w:hanging="1077"/>
      </w:pPr>
      <w:bookmarkStart w:id="364" w:name="_Toc33721277"/>
      <w:bookmarkStart w:id="365" w:name="_Toc143588087"/>
      <w:r>
        <w:t>Teil III</w:t>
      </w:r>
      <w:r>
        <w:tab/>
      </w:r>
      <w:r w:rsidR="00B778D4">
        <w:t>Arbeitsmaterialien</w:t>
      </w:r>
      <w:bookmarkEnd w:id="364"/>
      <w:bookmarkEnd w:id="365"/>
      <w:r w:rsidR="0048778F">
        <w:t xml:space="preserve"> (AM)</w:t>
      </w:r>
    </w:p>
    <w:p w14:paraId="0602176A" w14:textId="77777777" w:rsidR="00200662" w:rsidRDefault="00200662" w:rsidP="00200662">
      <w:pPr>
        <w:pStyle w:val="Textkrper"/>
        <w:rPr>
          <w:b/>
          <w:sz w:val="24"/>
        </w:rPr>
      </w:pPr>
      <w:r>
        <w:rPr>
          <w:b/>
          <w:sz w:val="24"/>
        </w:rPr>
        <w:t xml:space="preserve">AM 1 </w:t>
      </w:r>
      <w:r>
        <w:rPr>
          <w:b/>
          <w:sz w:val="24"/>
        </w:rPr>
        <w:tab/>
      </w:r>
      <w:r w:rsidRPr="00200662">
        <w:rPr>
          <w:b/>
          <w:sz w:val="24"/>
        </w:rPr>
        <w:t>Mustergliederung LBP mit RE-Verweisen</w:t>
      </w:r>
    </w:p>
    <w:p w14:paraId="194903DE" w14:textId="77777777" w:rsidR="00200662" w:rsidRDefault="00200662" w:rsidP="00200662">
      <w:pPr>
        <w:pStyle w:val="Textkrper"/>
        <w:rPr>
          <w:b/>
          <w:sz w:val="24"/>
        </w:rPr>
      </w:pPr>
      <w:r>
        <w:rPr>
          <w:b/>
          <w:sz w:val="24"/>
        </w:rPr>
        <w:t>AM 2</w:t>
      </w:r>
      <w:r w:rsidRPr="00112C0F">
        <w:rPr>
          <w:b/>
          <w:sz w:val="24"/>
        </w:rPr>
        <w:t xml:space="preserve"> </w:t>
      </w:r>
      <w:r>
        <w:rPr>
          <w:b/>
          <w:sz w:val="24"/>
        </w:rPr>
        <w:tab/>
      </w:r>
      <w:r w:rsidRPr="00200662">
        <w:rPr>
          <w:b/>
          <w:sz w:val="24"/>
        </w:rPr>
        <w:t>Checkliste / Prüfprotokoll LBP</w:t>
      </w:r>
    </w:p>
    <w:p w14:paraId="212624A1" w14:textId="77777777" w:rsidR="009D6982" w:rsidRDefault="009D6982" w:rsidP="00200662">
      <w:pPr>
        <w:pStyle w:val="Textkrper"/>
        <w:rPr>
          <w:b/>
          <w:sz w:val="24"/>
        </w:rPr>
      </w:pPr>
      <w:r>
        <w:rPr>
          <w:b/>
          <w:sz w:val="24"/>
        </w:rPr>
        <w:t xml:space="preserve">AM 3 </w:t>
      </w:r>
      <w:r>
        <w:rPr>
          <w:b/>
          <w:sz w:val="24"/>
        </w:rPr>
        <w:tab/>
        <w:t>Mustergliederung „LBP</w:t>
      </w:r>
      <w:r w:rsidR="00DB3793">
        <w:rPr>
          <w:b/>
          <w:sz w:val="24"/>
        </w:rPr>
        <w:t xml:space="preserve"> für geringfügige Eingriffe</w:t>
      </w:r>
      <w:r>
        <w:rPr>
          <w:b/>
          <w:sz w:val="24"/>
        </w:rPr>
        <w:t>“</w:t>
      </w:r>
    </w:p>
    <w:p w14:paraId="4F580B2E" w14:textId="2F37C56F" w:rsidR="003518F2" w:rsidRDefault="003518F2" w:rsidP="00200662">
      <w:pPr>
        <w:pStyle w:val="Textkrper"/>
        <w:rPr>
          <w:b/>
          <w:sz w:val="24"/>
        </w:rPr>
      </w:pPr>
      <w:r>
        <w:rPr>
          <w:b/>
          <w:sz w:val="24"/>
        </w:rPr>
        <w:t>AM 4</w:t>
      </w:r>
      <w:r w:rsidR="00324D8F">
        <w:rPr>
          <w:b/>
          <w:sz w:val="24"/>
        </w:rPr>
        <w:tab/>
      </w:r>
      <w:r>
        <w:rPr>
          <w:b/>
          <w:sz w:val="24"/>
        </w:rPr>
        <w:t xml:space="preserve">Fallbeispiel Straßenbau </w:t>
      </w:r>
      <w:r w:rsidR="00960D67">
        <w:rPr>
          <w:b/>
          <w:sz w:val="24"/>
        </w:rPr>
        <w:t xml:space="preserve">I: </w:t>
      </w:r>
      <w:r>
        <w:rPr>
          <w:b/>
          <w:sz w:val="24"/>
        </w:rPr>
        <w:t>Ausbau einer Landesstraße</w:t>
      </w:r>
    </w:p>
    <w:p w14:paraId="69C4C413" w14:textId="77777777" w:rsidR="00AD6353" w:rsidRDefault="00AD6353">
      <w:pPr>
        <w:spacing w:after="0" w:line="240" w:lineRule="auto"/>
        <w:jc w:val="left"/>
        <w:rPr>
          <w:b/>
          <w:sz w:val="24"/>
        </w:rPr>
      </w:pPr>
      <w:r>
        <w:rPr>
          <w:b/>
          <w:sz w:val="24"/>
        </w:rPr>
        <w:br w:type="page"/>
      </w:r>
    </w:p>
    <w:p w14:paraId="61AA716B" w14:textId="7A1098D9" w:rsidR="0052409B" w:rsidRDefault="0052409B">
      <w:pPr>
        <w:spacing w:after="0" w:line="240" w:lineRule="auto"/>
        <w:jc w:val="left"/>
        <w:rPr>
          <w:b/>
          <w:sz w:val="24"/>
        </w:rPr>
      </w:pPr>
      <w:r>
        <w:rPr>
          <w:b/>
          <w:sz w:val="24"/>
        </w:rPr>
        <w:br w:type="page"/>
      </w:r>
    </w:p>
    <w:p w14:paraId="62CDFACC" w14:textId="09E3993C" w:rsidR="00200662" w:rsidRDefault="00200662" w:rsidP="00F12CD4">
      <w:pPr>
        <w:pStyle w:val="berschrift3"/>
        <w:pageBreakBefore/>
        <w:spacing w:line="360" w:lineRule="auto"/>
        <w:ind w:left="1077" w:hanging="1077"/>
      </w:pPr>
      <w:bookmarkStart w:id="366" w:name="_Toc143588088"/>
      <w:bookmarkStart w:id="367" w:name="_Toc33721278"/>
      <w:r>
        <w:t>AM 1</w:t>
      </w:r>
      <w:r w:rsidR="00D63D4D">
        <w:t xml:space="preserve"> </w:t>
      </w:r>
      <w:r>
        <w:tab/>
        <w:t xml:space="preserve">Mustergliederung LBP </w:t>
      </w:r>
      <w:r w:rsidR="00A57380">
        <w:t>Erläuterungsbericht</w:t>
      </w:r>
      <w:bookmarkEnd w:id="366"/>
      <w:r w:rsidR="00A57380">
        <w:t xml:space="preserve"> </w:t>
      </w:r>
      <w:bookmarkEnd w:id="367"/>
    </w:p>
    <w:p w14:paraId="7B7A3855" w14:textId="047A8C3A" w:rsidR="00012791" w:rsidRPr="00012791" w:rsidRDefault="00012791" w:rsidP="00012791">
      <w:pPr>
        <w:pStyle w:val="Textkrper"/>
      </w:pPr>
      <w:r>
        <w:t>(s. auch separate Worddatei als Vorlage)</w:t>
      </w:r>
    </w:p>
    <w:tbl>
      <w:tblPr>
        <w:tblW w:w="850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978"/>
        <w:gridCol w:w="7524"/>
      </w:tblGrid>
      <w:tr w:rsidR="005C1DBB" w:rsidRPr="00CB4D97" w14:paraId="10DF36A7" w14:textId="77777777" w:rsidTr="003B4428">
        <w:trPr>
          <w:cantSplit/>
          <w:tblHeader/>
        </w:trPr>
        <w:tc>
          <w:tcPr>
            <w:tcW w:w="8502" w:type="dxa"/>
            <w:gridSpan w:val="2"/>
            <w:shd w:val="clear" w:color="auto" w:fill="D9D9D9" w:themeFill="background1" w:themeFillShade="D9"/>
            <w:vAlign w:val="center"/>
          </w:tcPr>
          <w:p w14:paraId="5538A158" w14:textId="66539702" w:rsidR="005C1DBB" w:rsidRDefault="005C1DBB" w:rsidP="00520AF7">
            <w:pPr>
              <w:spacing w:before="60" w:after="60"/>
              <w:ind w:left="-28" w:right="-57"/>
              <w:jc w:val="left"/>
              <w:rPr>
                <w:rFonts w:cs="Arial"/>
                <w:b/>
              </w:rPr>
            </w:pPr>
            <w:bookmarkStart w:id="368" w:name="_Toc33721279"/>
            <w:r>
              <w:rPr>
                <w:rFonts w:cs="Arial"/>
                <w:b/>
              </w:rPr>
              <w:t>U19.1</w:t>
            </w:r>
            <w:r w:rsidR="00DD4D7A">
              <w:rPr>
                <w:rFonts w:cs="Arial"/>
                <w:b/>
              </w:rPr>
              <w:t>.1</w:t>
            </w:r>
            <w:r>
              <w:rPr>
                <w:rFonts w:cs="Arial"/>
                <w:b/>
              </w:rPr>
              <w:t xml:space="preserve"> Landschaftspflegerischer Begleitplan (LBP) </w:t>
            </w:r>
            <w:r w:rsidR="00DD4D7A">
              <w:rPr>
                <w:rFonts w:cs="Arial"/>
                <w:b/>
              </w:rPr>
              <w:t>Erläuterungsbericht</w:t>
            </w:r>
          </w:p>
          <w:p w14:paraId="2A99782A" w14:textId="0BE66F5C" w:rsidR="005C1DBB" w:rsidRPr="00A03542" w:rsidRDefault="005C1DBB" w:rsidP="00520AF7">
            <w:pPr>
              <w:spacing w:before="60" w:after="60"/>
              <w:ind w:left="-28" w:right="-57"/>
              <w:jc w:val="left"/>
              <w:rPr>
                <w:rFonts w:cs="Arial"/>
              </w:rPr>
            </w:pPr>
            <w:r w:rsidRPr="005C1DBB">
              <w:rPr>
                <w:rFonts w:cs="Arial"/>
                <w:b/>
              </w:rPr>
              <w:t>Mustergliederung</w:t>
            </w:r>
          </w:p>
        </w:tc>
      </w:tr>
      <w:tr w:rsidR="005C1DBB" w:rsidRPr="00CB4D97" w14:paraId="0964A6E8" w14:textId="77777777" w:rsidTr="003B4428">
        <w:trPr>
          <w:cantSplit/>
        </w:trPr>
        <w:tc>
          <w:tcPr>
            <w:tcW w:w="978" w:type="dxa"/>
          </w:tcPr>
          <w:p w14:paraId="5E4067E1" w14:textId="77777777" w:rsidR="005C1DBB" w:rsidRPr="00E30042" w:rsidRDefault="005C1DBB" w:rsidP="00A53098">
            <w:pPr>
              <w:spacing w:before="80" w:after="20"/>
              <w:jc w:val="left"/>
              <w:rPr>
                <w:rFonts w:cs="Arial"/>
                <w:b/>
                <w:sz w:val="20"/>
                <w:szCs w:val="20"/>
              </w:rPr>
            </w:pPr>
            <w:r w:rsidRPr="00E30042">
              <w:rPr>
                <w:rFonts w:cs="Arial"/>
                <w:b/>
                <w:sz w:val="20"/>
                <w:szCs w:val="20"/>
              </w:rPr>
              <w:t>1</w:t>
            </w:r>
          </w:p>
        </w:tc>
        <w:tc>
          <w:tcPr>
            <w:tcW w:w="7524" w:type="dxa"/>
          </w:tcPr>
          <w:p w14:paraId="67DDF9F4" w14:textId="77777777" w:rsidR="005C1DBB" w:rsidRPr="00E30042" w:rsidRDefault="005C1DBB" w:rsidP="00A53098">
            <w:pPr>
              <w:spacing w:before="80" w:after="20"/>
              <w:jc w:val="left"/>
              <w:rPr>
                <w:rFonts w:cs="Arial"/>
                <w:b/>
                <w:sz w:val="20"/>
                <w:szCs w:val="20"/>
              </w:rPr>
            </w:pPr>
            <w:r w:rsidRPr="00E30042">
              <w:rPr>
                <w:rFonts w:cs="Arial"/>
                <w:b/>
                <w:sz w:val="20"/>
                <w:szCs w:val="20"/>
              </w:rPr>
              <w:t>Einleitung</w:t>
            </w:r>
          </w:p>
        </w:tc>
      </w:tr>
      <w:tr w:rsidR="005C1DBB" w:rsidRPr="00CB4D97" w14:paraId="02C6AD4C" w14:textId="77777777" w:rsidTr="003B4428">
        <w:trPr>
          <w:cantSplit/>
        </w:trPr>
        <w:tc>
          <w:tcPr>
            <w:tcW w:w="978" w:type="dxa"/>
          </w:tcPr>
          <w:p w14:paraId="7563D364" w14:textId="77777777" w:rsidR="005C1DBB" w:rsidRPr="00E30042" w:rsidRDefault="005C1DBB" w:rsidP="00A53098">
            <w:pPr>
              <w:spacing w:before="80" w:after="60"/>
              <w:jc w:val="left"/>
              <w:rPr>
                <w:rFonts w:cs="Arial"/>
                <w:sz w:val="20"/>
                <w:szCs w:val="20"/>
              </w:rPr>
            </w:pPr>
            <w:r w:rsidRPr="00E30042">
              <w:rPr>
                <w:rFonts w:cs="Arial"/>
                <w:sz w:val="20"/>
                <w:szCs w:val="20"/>
              </w:rPr>
              <w:t>1.1</w:t>
            </w:r>
          </w:p>
        </w:tc>
        <w:tc>
          <w:tcPr>
            <w:tcW w:w="7524" w:type="dxa"/>
          </w:tcPr>
          <w:p w14:paraId="11B19D9D" w14:textId="77777777" w:rsidR="005C1DBB" w:rsidRPr="00E30042" w:rsidRDefault="005C1DBB" w:rsidP="00A53098">
            <w:pPr>
              <w:spacing w:before="80" w:after="60"/>
              <w:jc w:val="left"/>
              <w:rPr>
                <w:rFonts w:cs="Arial"/>
                <w:sz w:val="20"/>
                <w:szCs w:val="20"/>
              </w:rPr>
            </w:pPr>
            <w:r w:rsidRPr="00E30042">
              <w:rPr>
                <w:rFonts w:cs="Arial"/>
                <w:sz w:val="20"/>
                <w:szCs w:val="20"/>
              </w:rPr>
              <w:t>Aufgabenstellung und Beschreibung des Vorhabens</w:t>
            </w:r>
          </w:p>
        </w:tc>
      </w:tr>
      <w:tr w:rsidR="005C1DBB" w:rsidRPr="00CB4D97" w14:paraId="18BDACC6" w14:textId="77777777" w:rsidTr="003B4428">
        <w:trPr>
          <w:cantSplit/>
        </w:trPr>
        <w:tc>
          <w:tcPr>
            <w:tcW w:w="978" w:type="dxa"/>
          </w:tcPr>
          <w:p w14:paraId="1AF2ED3E" w14:textId="77777777" w:rsidR="005C1DBB" w:rsidRPr="00E30042" w:rsidRDefault="005C1DBB" w:rsidP="00A53098">
            <w:pPr>
              <w:spacing w:before="80" w:after="60"/>
              <w:jc w:val="left"/>
              <w:rPr>
                <w:rFonts w:cs="Arial"/>
                <w:sz w:val="20"/>
                <w:szCs w:val="20"/>
              </w:rPr>
            </w:pPr>
            <w:r w:rsidRPr="00E30042">
              <w:rPr>
                <w:rFonts w:cs="Arial"/>
                <w:sz w:val="20"/>
                <w:szCs w:val="20"/>
              </w:rPr>
              <w:t>1.2</w:t>
            </w:r>
          </w:p>
        </w:tc>
        <w:tc>
          <w:tcPr>
            <w:tcW w:w="7524" w:type="dxa"/>
          </w:tcPr>
          <w:p w14:paraId="74841294" w14:textId="77777777" w:rsidR="005C1DBB" w:rsidRPr="00E30042" w:rsidRDefault="005C1DBB" w:rsidP="00A53098">
            <w:pPr>
              <w:spacing w:before="80" w:after="60"/>
              <w:jc w:val="left"/>
              <w:rPr>
                <w:rFonts w:cs="Arial"/>
                <w:sz w:val="20"/>
                <w:szCs w:val="20"/>
              </w:rPr>
            </w:pPr>
            <w:r w:rsidRPr="00E30042">
              <w:rPr>
                <w:rFonts w:cs="Arial"/>
                <w:sz w:val="20"/>
                <w:szCs w:val="20"/>
              </w:rPr>
              <w:t>Grundlagen und methodischer Rahmen</w:t>
            </w:r>
          </w:p>
        </w:tc>
      </w:tr>
      <w:tr w:rsidR="005C1DBB" w:rsidRPr="00CB4D97" w14:paraId="5484E926" w14:textId="77777777" w:rsidTr="003B4428">
        <w:trPr>
          <w:cantSplit/>
        </w:trPr>
        <w:tc>
          <w:tcPr>
            <w:tcW w:w="978" w:type="dxa"/>
          </w:tcPr>
          <w:p w14:paraId="3F99EED0" w14:textId="77777777" w:rsidR="005C1DBB" w:rsidRPr="00E30042" w:rsidRDefault="005C1DBB" w:rsidP="00A53098">
            <w:pPr>
              <w:spacing w:before="80" w:after="20"/>
              <w:jc w:val="left"/>
              <w:rPr>
                <w:rFonts w:cs="Arial"/>
                <w:b/>
                <w:sz w:val="20"/>
                <w:szCs w:val="20"/>
              </w:rPr>
            </w:pPr>
            <w:r w:rsidRPr="00E30042">
              <w:rPr>
                <w:rFonts w:cs="Arial"/>
                <w:b/>
                <w:sz w:val="20"/>
                <w:szCs w:val="20"/>
              </w:rPr>
              <w:t>2</w:t>
            </w:r>
          </w:p>
        </w:tc>
        <w:tc>
          <w:tcPr>
            <w:tcW w:w="7524" w:type="dxa"/>
          </w:tcPr>
          <w:p w14:paraId="0F6B74F6" w14:textId="77777777" w:rsidR="005C1DBB" w:rsidRPr="00E30042" w:rsidRDefault="005C1DBB" w:rsidP="00A53098">
            <w:pPr>
              <w:spacing w:before="80" w:after="20"/>
              <w:jc w:val="left"/>
              <w:rPr>
                <w:rFonts w:cs="Arial"/>
                <w:b/>
                <w:sz w:val="20"/>
                <w:szCs w:val="20"/>
              </w:rPr>
            </w:pPr>
            <w:r w:rsidRPr="00E30042">
              <w:rPr>
                <w:rFonts w:cs="Arial"/>
                <w:b/>
                <w:sz w:val="20"/>
                <w:szCs w:val="20"/>
              </w:rPr>
              <w:t>Planungsraumanalyse</w:t>
            </w:r>
          </w:p>
        </w:tc>
      </w:tr>
      <w:tr w:rsidR="005C1DBB" w:rsidRPr="00CB4D97" w14:paraId="59203805" w14:textId="77777777" w:rsidTr="003B4428">
        <w:trPr>
          <w:cantSplit/>
        </w:trPr>
        <w:tc>
          <w:tcPr>
            <w:tcW w:w="978" w:type="dxa"/>
          </w:tcPr>
          <w:p w14:paraId="09F12B2D" w14:textId="77777777" w:rsidR="005C1DBB" w:rsidRPr="00E30042" w:rsidRDefault="005C1DBB" w:rsidP="00A53098">
            <w:pPr>
              <w:spacing w:before="80" w:after="60"/>
              <w:jc w:val="left"/>
              <w:rPr>
                <w:rFonts w:cs="Arial"/>
                <w:sz w:val="20"/>
                <w:szCs w:val="20"/>
              </w:rPr>
            </w:pPr>
            <w:r w:rsidRPr="00E30042">
              <w:rPr>
                <w:rFonts w:cs="Arial"/>
                <w:sz w:val="20"/>
                <w:szCs w:val="20"/>
              </w:rPr>
              <w:t>2.1</w:t>
            </w:r>
          </w:p>
        </w:tc>
        <w:tc>
          <w:tcPr>
            <w:tcW w:w="7524" w:type="dxa"/>
          </w:tcPr>
          <w:p w14:paraId="0412250F" w14:textId="77777777" w:rsidR="005C1DBB" w:rsidRPr="00E30042" w:rsidRDefault="005C1DBB" w:rsidP="00A53098">
            <w:pPr>
              <w:spacing w:before="80" w:after="60"/>
              <w:jc w:val="left"/>
              <w:rPr>
                <w:rFonts w:cs="Arial"/>
                <w:sz w:val="20"/>
                <w:szCs w:val="20"/>
              </w:rPr>
            </w:pPr>
            <w:r w:rsidRPr="00E30042">
              <w:rPr>
                <w:rFonts w:cs="Arial"/>
                <w:sz w:val="20"/>
                <w:szCs w:val="20"/>
              </w:rPr>
              <w:t>Untersuchungsraum / Planungsgebiet</w:t>
            </w:r>
          </w:p>
        </w:tc>
      </w:tr>
      <w:tr w:rsidR="005C1DBB" w:rsidRPr="001979C9" w14:paraId="70C3C68E" w14:textId="77777777" w:rsidTr="003B4428">
        <w:trPr>
          <w:cantSplit/>
        </w:trPr>
        <w:tc>
          <w:tcPr>
            <w:tcW w:w="978" w:type="dxa"/>
          </w:tcPr>
          <w:p w14:paraId="4411FE78" w14:textId="77777777" w:rsidR="005C1DBB" w:rsidRPr="00E30042" w:rsidRDefault="005C1DBB" w:rsidP="00A53098">
            <w:pPr>
              <w:spacing w:before="80" w:after="60"/>
              <w:jc w:val="left"/>
              <w:rPr>
                <w:rFonts w:cs="Arial"/>
                <w:sz w:val="20"/>
                <w:szCs w:val="20"/>
              </w:rPr>
            </w:pPr>
            <w:r w:rsidRPr="00E30042">
              <w:rPr>
                <w:rFonts w:cs="Arial"/>
                <w:sz w:val="20"/>
                <w:szCs w:val="20"/>
              </w:rPr>
              <w:t>2.2</w:t>
            </w:r>
          </w:p>
        </w:tc>
        <w:tc>
          <w:tcPr>
            <w:tcW w:w="7524" w:type="dxa"/>
          </w:tcPr>
          <w:p w14:paraId="015C1598" w14:textId="77777777" w:rsidR="005C1DBB" w:rsidRPr="00E30042" w:rsidRDefault="005C1DBB" w:rsidP="00A53098">
            <w:pPr>
              <w:spacing w:before="80" w:after="60"/>
              <w:jc w:val="left"/>
              <w:rPr>
                <w:rFonts w:cs="Arial"/>
                <w:sz w:val="20"/>
                <w:szCs w:val="20"/>
              </w:rPr>
            </w:pPr>
            <w:r w:rsidRPr="00E30042">
              <w:rPr>
                <w:rFonts w:cs="Arial"/>
                <w:sz w:val="20"/>
                <w:szCs w:val="20"/>
              </w:rPr>
              <w:t>Planungsrelevante Schutzgutfunktionen</w:t>
            </w:r>
          </w:p>
        </w:tc>
      </w:tr>
      <w:tr w:rsidR="005C1DBB" w:rsidRPr="00CB4D97" w14:paraId="6577337A" w14:textId="77777777" w:rsidTr="003B4428">
        <w:trPr>
          <w:cantSplit/>
        </w:trPr>
        <w:tc>
          <w:tcPr>
            <w:tcW w:w="978" w:type="dxa"/>
          </w:tcPr>
          <w:p w14:paraId="7C1C063D" w14:textId="77777777" w:rsidR="005C1DBB" w:rsidRPr="00E30042" w:rsidRDefault="005C1DBB" w:rsidP="00A53098">
            <w:pPr>
              <w:spacing w:before="80" w:after="20"/>
              <w:jc w:val="left"/>
              <w:rPr>
                <w:rFonts w:cs="Arial"/>
                <w:b/>
                <w:sz w:val="20"/>
                <w:szCs w:val="20"/>
              </w:rPr>
            </w:pPr>
            <w:r w:rsidRPr="00E30042">
              <w:rPr>
                <w:rFonts w:cs="Arial"/>
                <w:b/>
                <w:sz w:val="20"/>
                <w:szCs w:val="20"/>
              </w:rPr>
              <w:t>3</w:t>
            </w:r>
          </w:p>
        </w:tc>
        <w:tc>
          <w:tcPr>
            <w:tcW w:w="7524" w:type="dxa"/>
          </w:tcPr>
          <w:p w14:paraId="5A285CED" w14:textId="77777777" w:rsidR="005C1DBB" w:rsidRPr="00E30042" w:rsidRDefault="005C1DBB" w:rsidP="00A53098">
            <w:pPr>
              <w:spacing w:before="80" w:after="20"/>
              <w:jc w:val="left"/>
              <w:rPr>
                <w:rFonts w:cs="Arial"/>
                <w:b/>
                <w:sz w:val="20"/>
                <w:szCs w:val="20"/>
              </w:rPr>
            </w:pPr>
            <w:r w:rsidRPr="00E30042">
              <w:rPr>
                <w:rFonts w:cs="Arial"/>
                <w:b/>
                <w:sz w:val="20"/>
                <w:szCs w:val="20"/>
              </w:rPr>
              <w:t>Bestandserfassung und Bewertung der Schutzgüter</w:t>
            </w:r>
          </w:p>
        </w:tc>
      </w:tr>
      <w:tr w:rsidR="005C1DBB" w:rsidRPr="00CB4D97" w14:paraId="6D6D791B" w14:textId="77777777" w:rsidTr="003B4428">
        <w:trPr>
          <w:cantSplit/>
        </w:trPr>
        <w:tc>
          <w:tcPr>
            <w:tcW w:w="978" w:type="dxa"/>
          </w:tcPr>
          <w:p w14:paraId="28FEAC02" w14:textId="77777777" w:rsidR="005C1DBB" w:rsidRPr="00E30042" w:rsidRDefault="005C1DBB" w:rsidP="00A53098">
            <w:pPr>
              <w:spacing w:before="80" w:after="60"/>
              <w:jc w:val="left"/>
              <w:rPr>
                <w:rFonts w:cs="Arial"/>
                <w:sz w:val="20"/>
                <w:szCs w:val="20"/>
              </w:rPr>
            </w:pPr>
            <w:r w:rsidRPr="00E30042">
              <w:rPr>
                <w:rFonts w:cs="Arial"/>
                <w:sz w:val="20"/>
                <w:szCs w:val="20"/>
              </w:rPr>
              <w:t>3.1</w:t>
            </w:r>
          </w:p>
        </w:tc>
        <w:tc>
          <w:tcPr>
            <w:tcW w:w="7524" w:type="dxa"/>
          </w:tcPr>
          <w:p w14:paraId="4D1996A7" w14:textId="77777777" w:rsidR="005C1DBB" w:rsidRPr="00E30042" w:rsidRDefault="005C1DBB" w:rsidP="00A53098">
            <w:pPr>
              <w:spacing w:before="80" w:after="60"/>
              <w:jc w:val="left"/>
              <w:rPr>
                <w:rFonts w:cs="Arial"/>
                <w:sz w:val="20"/>
                <w:szCs w:val="20"/>
              </w:rPr>
            </w:pPr>
            <w:r w:rsidRPr="00E30042">
              <w:rPr>
                <w:rFonts w:cs="Arial"/>
                <w:sz w:val="20"/>
                <w:szCs w:val="20"/>
              </w:rPr>
              <w:t>Methodik der Bestandserfassung</w:t>
            </w:r>
          </w:p>
        </w:tc>
      </w:tr>
      <w:tr w:rsidR="005C1DBB" w:rsidRPr="00CB4D97" w14:paraId="0521C9BE" w14:textId="77777777" w:rsidTr="003B4428">
        <w:trPr>
          <w:cantSplit/>
        </w:trPr>
        <w:tc>
          <w:tcPr>
            <w:tcW w:w="978" w:type="dxa"/>
          </w:tcPr>
          <w:p w14:paraId="1BCBE032" w14:textId="77777777" w:rsidR="005C1DBB" w:rsidRPr="00E30042" w:rsidRDefault="005C1DBB" w:rsidP="00A53098">
            <w:pPr>
              <w:spacing w:before="80" w:after="60"/>
              <w:jc w:val="left"/>
              <w:rPr>
                <w:rFonts w:cs="Arial"/>
                <w:sz w:val="20"/>
                <w:szCs w:val="20"/>
              </w:rPr>
            </w:pPr>
          </w:p>
        </w:tc>
        <w:tc>
          <w:tcPr>
            <w:tcW w:w="7524" w:type="dxa"/>
          </w:tcPr>
          <w:p w14:paraId="77649A7A" w14:textId="77358A16" w:rsidR="005C1DBB" w:rsidRPr="00E30042" w:rsidRDefault="005C1DBB" w:rsidP="00F37B5E">
            <w:pPr>
              <w:spacing w:before="80" w:after="60"/>
              <w:jc w:val="left"/>
              <w:rPr>
                <w:rFonts w:cs="Arial"/>
                <w:color w:val="808080" w:themeColor="background1" w:themeShade="80"/>
                <w:sz w:val="20"/>
                <w:szCs w:val="20"/>
              </w:rPr>
            </w:pPr>
            <w:r w:rsidRPr="00E30042">
              <w:rPr>
                <w:rFonts w:cs="Arial"/>
                <w:i/>
                <w:color w:val="808080" w:themeColor="background1" w:themeShade="80"/>
                <w:sz w:val="20"/>
                <w:szCs w:val="20"/>
              </w:rPr>
              <w:t>(Zahl und Nummerierung der folgenden Unterkapitel richtet sich nach dem Vorhandensein planungsrelevanter Funktionen bei dem jeweiligen Schutzgut</w:t>
            </w:r>
            <w:r w:rsidR="009B0357">
              <w:rPr>
                <w:rFonts w:cs="Arial"/>
                <w:i/>
                <w:color w:val="808080" w:themeColor="background1" w:themeShade="80"/>
                <w:sz w:val="20"/>
                <w:szCs w:val="20"/>
              </w:rPr>
              <w:t>.</w:t>
            </w:r>
            <w:r w:rsidRPr="00E30042">
              <w:rPr>
                <w:rFonts w:cs="Arial"/>
                <w:i/>
                <w:color w:val="808080" w:themeColor="background1" w:themeShade="80"/>
                <w:sz w:val="20"/>
                <w:szCs w:val="20"/>
              </w:rPr>
              <w:t>)</w:t>
            </w:r>
          </w:p>
        </w:tc>
      </w:tr>
      <w:tr w:rsidR="005C1DBB" w:rsidRPr="00CB4D97" w14:paraId="5A92FCBB" w14:textId="77777777" w:rsidTr="003B4428">
        <w:trPr>
          <w:cantSplit/>
        </w:trPr>
        <w:tc>
          <w:tcPr>
            <w:tcW w:w="978" w:type="dxa"/>
          </w:tcPr>
          <w:p w14:paraId="4BA1DAAD" w14:textId="03B322CC" w:rsidR="005C1DBB" w:rsidRPr="00E30042" w:rsidRDefault="009F4186" w:rsidP="00A53098">
            <w:pPr>
              <w:spacing w:before="80" w:after="30"/>
              <w:jc w:val="left"/>
              <w:rPr>
                <w:rFonts w:cs="Arial"/>
                <w:sz w:val="20"/>
                <w:szCs w:val="20"/>
              </w:rPr>
            </w:pPr>
            <w:r>
              <w:rPr>
                <w:rFonts w:cs="Arial"/>
                <w:sz w:val="20"/>
                <w:szCs w:val="20"/>
              </w:rPr>
              <w:t>3.2</w:t>
            </w:r>
          </w:p>
        </w:tc>
        <w:tc>
          <w:tcPr>
            <w:tcW w:w="7524" w:type="dxa"/>
          </w:tcPr>
          <w:p w14:paraId="1B4EF8EA" w14:textId="77777777" w:rsidR="005C1DBB" w:rsidRPr="00E30042" w:rsidRDefault="005C1DBB" w:rsidP="00A53098">
            <w:pPr>
              <w:spacing w:before="80" w:after="30"/>
              <w:jc w:val="left"/>
              <w:rPr>
                <w:rFonts w:cs="Arial"/>
                <w:sz w:val="20"/>
                <w:szCs w:val="20"/>
              </w:rPr>
            </w:pPr>
            <w:r w:rsidRPr="00E30042">
              <w:rPr>
                <w:rFonts w:cs="Arial"/>
                <w:sz w:val="20"/>
                <w:szCs w:val="20"/>
              </w:rPr>
              <w:t>Schutzgutbezogene Bewertung</w:t>
            </w:r>
          </w:p>
        </w:tc>
      </w:tr>
      <w:tr w:rsidR="005C1DBB" w:rsidRPr="00CB4D97" w14:paraId="654691E5" w14:textId="77777777" w:rsidTr="003B4428">
        <w:trPr>
          <w:cantSplit/>
        </w:trPr>
        <w:tc>
          <w:tcPr>
            <w:tcW w:w="978" w:type="dxa"/>
          </w:tcPr>
          <w:p w14:paraId="53F687A5" w14:textId="77777777" w:rsidR="005C1DBB" w:rsidRPr="00E30042" w:rsidRDefault="005C1DBB" w:rsidP="00A53098">
            <w:pPr>
              <w:spacing w:before="80" w:after="30"/>
              <w:jc w:val="left"/>
              <w:rPr>
                <w:rFonts w:cs="Arial"/>
                <w:sz w:val="20"/>
                <w:szCs w:val="20"/>
              </w:rPr>
            </w:pPr>
          </w:p>
        </w:tc>
        <w:tc>
          <w:tcPr>
            <w:tcW w:w="7524" w:type="dxa"/>
          </w:tcPr>
          <w:p w14:paraId="33BEAC7E" w14:textId="77777777" w:rsidR="005C1DBB" w:rsidRPr="00E30042" w:rsidRDefault="005C1DBB" w:rsidP="00A53098">
            <w:pPr>
              <w:spacing w:before="80" w:after="30"/>
              <w:jc w:val="left"/>
              <w:rPr>
                <w:rFonts w:cs="Arial"/>
                <w:sz w:val="20"/>
                <w:szCs w:val="20"/>
              </w:rPr>
            </w:pPr>
            <w:r w:rsidRPr="00E30042">
              <w:rPr>
                <w:rFonts w:cs="Arial"/>
                <w:i/>
                <w:color w:val="808080" w:themeColor="background1" w:themeShade="80"/>
                <w:sz w:val="20"/>
                <w:szCs w:val="20"/>
              </w:rPr>
              <w:t>(</w:t>
            </w:r>
            <w:r>
              <w:rPr>
                <w:rFonts w:cs="Arial"/>
                <w:i/>
                <w:color w:val="808080" w:themeColor="background1" w:themeShade="80"/>
                <w:sz w:val="20"/>
                <w:szCs w:val="20"/>
              </w:rPr>
              <w:t>jeweils je planungsrelevanter Schutzgutfunktion: Bestand, Bewertung, Vorbelastungen</w:t>
            </w:r>
            <w:r w:rsidRPr="00E30042">
              <w:rPr>
                <w:rFonts w:cs="Arial"/>
                <w:i/>
                <w:color w:val="808080" w:themeColor="background1" w:themeShade="80"/>
                <w:sz w:val="20"/>
                <w:szCs w:val="20"/>
              </w:rPr>
              <w:t>)</w:t>
            </w:r>
          </w:p>
        </w:tc>
      </w:tr>
      <w:tr w:rsidR="009F4186" w:rsidRPr="00CB4D97" w14:paraId="5C2F13A1" w14:textId="77777777" w:rsidTr="003B4428">
        <w:trPr>
          <w:cantSplit/>
        </w:trPr>
        <w:tc>
          <w:tcPr>
            <w:tcW w:w="978" w:type="dxa"/>
          </w:tcPr>
          <w:p w14:paraId="482A4629" w14:textId="06144625" w:rsidR="009F4186" w:rsidRPr="00E30042" w:rsidRDefault="009F4186" w:rsidP="009F4186">
            <w:pPr>
              <w:spacing w:before="80" w:after="30"/>
              <w:jc w:val="left"/>
              <w:rPr>
                <w:rFonts w:cs="Arial"/>
                <w:sz w:val="20"/>
                <w:szCs w:val="20"/>
              </w:rPr>
            </w:pPr>
            <w:r w:rsidRPr="00E30042">
              <w:rPr>
                <w:rFonts w:cs="Arial"/>
                <w:sz w:val="20"/>
                <w:szCs w:val="20"/>
              </w:rPr>
              <w:t>3.</w:t>
            </w:r>
            <w:r>
              <w:rPr>
                <w:rFonts w:cs="Arial"/>
                <w:sz w:val="20"/>
                <w:szCs w:val="20"/>
              </w:rPr>
              <w:t>2</w:t>
            </w:r>
            <w:r w:rsidRPr="00E30042">
              <w:rPr>
                <w:rFonts w:cs="Arial"/>
                <w:sz w:val="20"/>
                <w:szCs w:val="20"/>
              </w:rPr>
              <w:t>.1</w:t>
            </w:r>
          </w:p>
        </w:tc>
        <w:tc>
          <w:tcPr>
            <w:tcW w:w="7524" w:type="dxa"/>
          </w:tcPr>
          <w:p w14:paraId="18D27068" w14:textId="6F477826" w:rsidR="009F4186" w:rsidRPr="00E30042" w:rsidRDefault="009F4186" w:rsidP="009F4186">
            <w:pPr>
              <w:spacing w:before="80" w:after="30"/>
              <w:jc w:val="left"/>
              <w:rPr>
                <w:rFonts w:cs="Arial"/>
                <w:i/>
                <w:color w:val="808080" w:themeColor="background1" w:themeShade="80"/>
                <w:sz w:val="20"/>
                <w:szCs w:val="20"/>
              </w:rPr>
            </w:pPr>
            <w:r w:rsidRPr="00E30042">
              <w:rPr>
                <w:rFonts w:cs="Arial"/>
                <w:sz w:val="20"/>
                <w:szCs w:val="20"/>
              </w:rPr>
              <w:t>Integrierte Biotopbewertung</w:t>
            </w:r>
          </w:p>
        </w:tc>
      </w:tr>
      <w:tr w:rsidR="009F4186" w:rsidRPr="00CB4D97" w14:paraId="7430660A" w14:textId="77777777" w:rsidTr="003B4428">
        <w:trPr>
          <w:cantSplit/>
        </w:trPr>
        <w:tc>
          <w:tcPr>
            <w:tcW w:w="978" w:type="dxa"/>
          </w:tcPr>
          <w:p w14:paraId="5F57EA9C" w14:textId="5BEEC6E3" w:rsidR="009F4186" w:rsidRPr="00E30042" w:rsidRDefault="009F4186" w:rsidP="009F4186">
            <w:pPr>
              <w:spacing w:before="80" w:after="30"/>
              <w:jc w:val="left"/>
              <w:rPr>
                <w:rFonts w:cs="Arial"/>
                <w:sz w:val="20"/>
                <w:szCs w:val="20"/>
              </w:rPr>
            </w:pPr>
            <w:r>
              <w:rPr>
                <w:rFonts w:cs="Arial"/>
                <w:sz w:val="20"/>
                <w:szCs w:val="20"/>
              </w:rPr>
              <w:t>3.2</w:t>
            </w:r>
            <w:r w:rsidRPr="00E30042">
              <w:rPr>
                <w:rFonts w:cs="Arial"/>
                <w:sz w:val="20"/>
                <w:szCs w:val="20"/>
              </w:rPr>
              <w:t>.2</w:t>
            </w:r>
          </w:p>
        </w:tc>
        <w:tc>
          <w:tcPr>
            <w:tcW w:w="7524" w:type="dxa"/>
          </w:tcPr>
          <w:p w14:paraId="4AD05C81" w14:textId="77777777" w:rsidR="009F4186" w:rsidRPr="00E30042" w:rsidRDefault="009F4186" w:rsidP="009F4186">
            <w:pPr>
              <w:spacing w:before="80" w:after="30"/>
              <w:jc w:val="left"/>
              <w:rPr>
                <w:rFonts w:cs="Arial"/>
                <w:sz w:val="20"/>
                <w:szCs w:val="20"/>
              </w:rPr>
            </w:pPr>
            <w:r>
              <w:rPr>
                <w:rFonts w:cs="Arial"/>
                <w:sz w:val="20"/>
                <w:szCs w:val="20"/>
              </w:rPr>
              <w:t xml:space="preserve">Tiere </w:t>
            </w:r>
          </w:p>
        </w:tc>
      </w:tr>
      <w:tr w:rsidR="009F4186" w:rsidRPr="00CB4D97" w14:paraId="39482CC1" w14:textId="77777777" w:rsidTr="003B4428">
        <w:trPr>
          <w:cantSplit/>
        </w:trPr>
        <w:tc>
          <w:tcPr>
            <w:tcW w:w="978" w:type="dxa"/>
          </w:tcPr>
          <w:p w14:paraId="7FC788BD" w14:textId="323B6D82" w:rsidR="009F4186" w:rsidRPr="00E30042" w:rsidRDefault="009F4186" w:rsidP="009F4186">
            <w:pPr>
              <w:spacing w:before="80" w:after="30"/>
              <w:jc w:val="left"/>
              <w:rPr>
                <w:rFonts w:cs="Arial"/>
                <w:sz w:val="20"/>
                <w:szCs w:val="20"/>
              </w:rPr>
            </w:pPr>
            <w:r>
              <w:rPr>
                <w:rFonts w:cs="Arial"/>
                <w:sz w:val="20"/>
                <w:szCs w:val="20"/>
              </w:rPr>
              <w:t>3.2</w:t>
            </w:r>
            <w:r w:rsidRPr="00E30042">
              <w:rPr>
                <w:rFonts w:cs="Arial"/>
                <w:sz w:val="20"/>
                <w:szCs w:val="20"/>
              </w:rPr>
              <w:t>.3</w:t>
            </w:r>
          </w:p>
        </w:tc>
        <w:tc>
          <w:tcPr>
            <w:tcW w:w="7524" w:type="dxa"/>
          </w:tcPr>
          <w:p w14:paraId="24D5A549" w14:textId="77777777" w:rsidR="009F4186" w:rsidRPr="00E30042" w:rsidRDefault="009F4186" w:rsidP="009F4186">
            <w:pPr>
              <w:spacing w:before="80" w:after="30"/>
              <w:jc w:val="left"/>
              <w:rPr>
                <w:rFonts w:cs="Arial"/>
                <w:sz w:val="20"/>
                <w:szCs w:val="20"/>
              </w:rPr>
            </w:pPr>
            <w:r>
              <w:rPr>
                <w:rFonts w:cs="Arial"/>
                <w:sz w:val="20"/>
                <w:szCs w:val="20"/>
              </w:rPr>
              <w:t>Pflanzen</w:t>
            </w:r>
          </w:p>
        </w:tc>
      </w:tr>
      <w:tr w:rsidR="009F4186" w:rsidRPr="00CB4D97" w14:paraId="6E64EE3F" w14:textId="77777777" w:rsidTr="003B4428">
        <w:trPr>
          <w:cantSplit/>
        </w:trPr>
        <w:tc>
          <w:tcPr>
            <w:tcW w:w="978" w:type="dxa"/>
          </w:tcPr>
          <w:p w14:paraId="20E9B96A" w14:textId="2812A96B" w:rsidR="009F4186" w:rsidRPr="00E30042" w:rsidRDefault="009F4186" w:rsidP="009F4186">
            <w:pPr>
              <w:spacing w:before="80" w:after="30"/>
              <w:jc w:val="left"/>
              <w:rPr>
                <w:rFonts w:cs="Arial"/>
                <w:sz w:val="20"/>
                <w:szCs w:val="20"/>
              </w:rPr>
            </w:pPr>
            <w:r>
              <w:rPr>
                <w:rFonts w:cs="Arial"/>
                <w:sz w:val="20"/>
                <w:szCs w:val="20"/>
              </w:rPr>
              <w:t>3.2</w:t>
            </w:r>
            <w:r w:rsidRPr="00C97D38">
              <w:rPr>
                <w:rFonts w:cs="Arial"/>
                <w:sz w:val="20"/>
                <w:szCs w:val="20"/>
              </w:rPr>
              <w:t>.4</w:t>
            </w:r>
          </w:p>
        </w:tc>
        <w:tc>
          <w:tcPr>
            <w:tcW w:w="7524" w:type="dxa"/>
          </w:tcPr>
          <w:p w14:paraId="417ACE0E" w14:textId="77777777" w:rsidR="009F4186" w:rsidRPr="00E30042" w:rsidRDefault="009F4186" w:rsidP="009F4186">
            <w:pPr>
              <w:spacing w:before="80" w:after="30"/>
              <w:jc w:val="left"/>
              <w:rPr>
                <w:rFonts w:cs="Arial"/>
                <w:sz w:val="20"/>
                <w:szCs w:val="20"/>
              </w:rPr>
            </w:pPr>
            <w:r w:rsidRPr="00E30042">
              <w:rPr>
                <w:rFonts w:cs="Arial"/>
                <w:sz w:val="20"/>
                <w:szCs w:val="20"/>
              </w:rPr>
              <w:t>Boden</w:t>
            </w:r>
          </w:p>
        </w:tc>
      </w:tr>
      <w:tr w:rsidR="009F4186" w:rsidRPr="00CB4D97" w14:paraId="3F42CB14" w14:textId="77777777" w:rsidTr="003B4428">
        <w:trPr>
          <w:cantSplit/>
        </w:trPr>
        <w:tc>
          <w:tcPr>
            <w:tcW w:w="978" w:type="dxa"/>
          </w:tcPr>
          <w:p w14:paraId="3114EAD6" w14:textId="6D76DF15" w:rsidR="009F4186" w:rsidRPr="00C97D38" w:rsidRDefault="009F4186" w:rsidP="009F4186">
            <w:pPr>
              <w:spacing w:before="80" w:after="30"/>
              <w:jc w:val="left"/>
              <w:rPr>
                <w:rFonts w:cs="Arial"/>
                <w:sz w:val="20"/>
                <w:szCs w:val="20"/>
              </w:rPr>
            </w:pPr>
            <w:r>
              <w:rPr>
                <w:rFonts w:cs="Arial"/>
                <w:sz w:val="20"/>
                <w:szCs w:val="20"/>
              </w:rPr>
              <w:t>3.2.5</w:t>
            </w:r>
          </w:p>
        </w:tc>
        <w:tc>
          <w:tcPr>
            <w:tcW w:w="7524" w:type="dxa"/>
          </w:tcPr>
          <w:p w14:paraId="0A81E8A4" w14:textId="77777777" w:rsidR="009F4186" w:rsidRPr="00C97D38" w:rsidRDefault="009F4186" w:rsidP="009F4186">
            <w:pPr>
              <w:spacing w:before="80" w:after="30"/>
              <w:jc w:val="left"/>
              <w:rPr>
                <w:rFonts w:cs="Arial"/>
                <w:sz w:val="20"/>
                <w:szCs w:val="20"/>
              </w:rPr>
            </w:pPr>
            <w:r>
              <w:rPr>
                <w:rFonts w:cs="Arial"/>
                <w:sz w:val="20"/>
                <w:szCs w:val="20"/>
              </w:rPr>
              <w:t>Wasser</w:t>
            </w:r>
          </w:p>
        </w:tc>
      </w:tr>
      <w:tr w:rsidR="009F4186" w:rsidRPr="00CB4D97" w14:paraId="329BCD11" w14:textId="77777777" w:rsidTr="003B4428">
        <w:trPr>
          <w:cantSplit/>
        </w:trPr>
        <w:tc>
          <w:tcPr>
            <w:tcW w:w="978" w:type="dxa"/>
          </w:tcPr>
          <w:p w14:paraId="00759A22" w14:textId="5D2B3667" w:rsidR="009F4186" w:rsidRPr="00C97D38" w:rsidRDefault="009F4186" w:rsidP="009F4186">
            <w:pPr>
              <w:spacing w:before="80" w:after="30"/>
              <w:jc w:val="left"/>
              <w:rPr>
                <w:rFonts w:cs="Arial"/>
                <w:sz w:val="20"/>
                <w:szCs w:val="20"/>
              </w:rPr>
            </w:pPr>
            <w:r>
              <w:rPr>
                <w:rFonts w:cs="Arial"/>
                <w:sz w:val="20"/>
                <w:szCs w:val="20"/>
              </w:rPr>
              <w:t>3.2.6</w:t>
            </w:r>
          </w:p>
        </w:tc>
        <w:tc>
          <w:tcPr>
            <w:tcW w:w="7524" w:type="dxa"/>
          </w:tcPr>
          <w:p w14:paraId="3AA6B1FD" w14:textId="77777777" w:rsidR="009F4186" w:rsidRPr="00C97D38" w:rsidRDefault="009F4186" w:rsidP="009F4186">
            <w:pPr>
              <w:spacing w:before="80" w:after="30"/>
              <w:jc w:val="left"/>
              <w:rPr>
                <w:rFonts w:cs="Arial"/>
                <w:sz w:val="20"/>
                <w:szCs w:val="20"/>
              </w:rPr>
            </w:pPr>
            <w:r w:rsidRPr="00C97D38">
              <w:rPr>
                <w:rFonts w:cs="Arial"/>
                <w:sz w:val="20"/>
                <w:szCs w:val="20"/>
              </w:rPr>
              <w:t>Klima / Luft</w:t>
            </w:r>
          </w:p>
        </w:tc>
      </w:tr>
      <w:tr w:rsidR="009F4186" w:rsidRPr="00CB4D97" w14:paraId="6ECDF113" w14:textId="77777777" w:rsidTr="003B4428">
        <w:trPr>
          <w:cantSplit/>
        </w:trPr>
        <w:tc>
          <w:tcPr>
            <w:tcW w:w="978" w:type="dxa"/>
          </w:tcPr>
          <w:p w14:paraId="1E16DCEB" w14:textId="638EA9BA" w:rsidR="009F4186" w:rsidRPr="00D63D4D" w:rsidRDefault="009F4186" w:rsidP="009F4186">
            <w:pPr>
              <w:spacing w:before="80" w:after="30"/>
              <w:jc w:val="left"/>
              <w:rPr>
                <w:rFonts w:cs="Arial"/>
                <w:sz w:val="20"/>
                <w:szCs w:val="20"/>
              </w:rPr>
            </w:pPr>
            <w:r>
              <w:rPr>
                <w:rFonts w:cs="Arial"/>
                <w:sz w:val="20"/>
                <w:szCs w:val="20"/>
              </w:rPr>
              <w:t>3.2.7</w:t>
            </w:r>
          </w:p>
        </w:tc>
        <w:tc>
          <w:tcPr>
            <w:tcW w:w="7524" w:type="dxa"/>
          </w:tcPr>
          <w:p w14:paraId="6E25F1BE" w14:textId="77777777" w:rsidR="009F4186" w:rsidRPr="00D63D4D" w:rsidRDefault="009F4186" w:rsidP="009F4186">
            <w:pPr>
              <w:spacing w:before="80" w:after="30"/>
              <w:jc w:val="left"/>
              <w:rPr>
                <w:rFonts w:cs="Arial"/>
                <w:sz w:val="20"/>
                <w:szCs w:val="20"/>
              </w:rPr>
            </w:pPr>
            <w:r w:rsidRPr="00D63D4D">
              <w:rPr>
                <w:rFonts w:cs="Arial"/>
                <w:sz w:val="20"/>
                <w:szCs w:val="20"/>
              </w:rPr>
              <w:t>Landschaftsbild</w:t>
            </w:r>
            <w:r>
              <w:rPr>
                <w:rFonts w:cs="Arial"/>
                <w:sz w:val="20"/>
                <w:szCs w:val="20"/>
              </w:rPr>
              <w:t xml:space="preserve"> </w:t>
            </w:r>
          </w:p>
        </w:tc>
      </w:tr>
      <w:tr w:rsidR="009F4186" w:rsidRPr="00CB4D97" w14:paraId="578F8220" w14:textId="77777777" w:rsidTr="003B4428">
        <w:trPr>
          <w:cantSplit/>
        </w:trPr>
        <w:tc>
          <w:tcPr>
            <w:tcW w:w="978" w:type="dxa"/>
          </w:tcPr>
          <w:p w14:paraId="6DA64E80" w14:textId="6C4EDD32" w:rsidR="009F4186" w:rsidRPr="00D63D4D" w:rsidRDefault="00C31D8A" w:rsidP="009F4186">
            <w:pPr>
              <w:spacing w:before="80" w:after="60"/>
              <w:jc w:val="left"/>
              <w:rPr>
                <w:rFonts w:cs="Arial"/>
                <w:sz w:val="20"/>
                <w:szCs w:val="20"/>
              </w:rPr>
            </w:pPr>
            <w:r>
              <w:rPr>
                <w:rFonts w:cs="Arial"/>
                <w:sz w:val="20"/>
                <w:szCs w:val="20"/>
              </w:rPr>
              <w:t>3.3</w:t>
            </w:r>
          </w:p>
        </w:tc>
        <w:tc>
          <w:tcPr>
            <w:tcW w:w="7524" w:type="dxa"/>
          </w:tcPr>
          <w:p w14:paraId="201E7438" w14:textId="77777777" w:rsidR="009F4186" w:rsidRPr="00D63D4D" w:rsidRDefault="009F4186" w:rsidP="009F4186">
            <w:pPr>
              <w:spacing w:before="80" w:after="60"/>
              <w:jc w:val="left"/>
              <w:rPr>
                <w:rFonts w:cs="Arial"/>
                <w:sz w:val="20"/>
                <w:szCs w:val="20"/>
              </w:rPr>
            </w:pPr>
            <w:r w:rsidRPr="00D63D4D">
              <w:rPr>
                <w:rFonts w:cs="Arial"/>
                <w:sz w:val="20"/>
                <w:szCs w:val="20"/>
              </w:rPr>
              <w:t>Schutzausweisungen</w:t>
            </w:r>
          </w:p>
        </w:tc>
      </w:tr>
      <w:tr w:rsidR="009F4186" w:rsidRPr="00CB4D97" w14:paraId="7EB55EBF" w14:textId="77777777" w:rsidTr="003B4428">
        <w:trPr>
          <w:cantSplit/>
        </w:trPr>
        <w:tc>
          <w:tcPr>
            <w:tcW w:w="978" w:type="dxa"/>
          </w:tcPr>
          <w:p w14:paraId="377FF066" w14:textId="16B1B009" w:rsidR="009F4186" w:rsidRPr="00D63D4D" w:rsidRDefault="009F4186" w:rsidP="00C31D8A">
            <w:pPr>
              <w:spacing w:before="80" w:after="60"/>
              <w:jc w:val="left"/>
              <w:rPr>
                <w:rFonts w:cs="Arial"/>
                <w:sz w:val="20"/>
                <w:szCs w:val="20"/>
              </w:rPr>
            </w:pPr>
            <w:r w:rsidRPr="00D63D4D">
              <w:rPr>
                <w:rFonts w:cs="Arial"/>
                <w:sz w:val="20"/>
                <w:szCs w:val="20"/>
              </w:rPr>
              <w:t>3.</w:t>
            </w:r>
            <w:r w:rsidR="00C31D8A">
              <w:rPr>
                <w:rFonts w:cs="Arial"/>
                <w:sz w:val="20"/>
                <w:szCs w:val="20"/>
              </w:rPr>
              <w:t>3</w:t>
            </w:r>
            <w:r w:rsidRPr="00D63D4D">
              <w:rPr>
                <w:rFonts w:cs="Arial"/>
                <w:sz w:val="20"/>
                <w:szCs w:val="20"/>
              </w:rPr>
              <w:t>.1</w:t>
            </w:r>
          </w:p>
        </w:tc>
        <w:tc>
          <w:tcPr>
            <w:tcW w:w="7524" w:type="dxa"/>
          </w:tcPr>
          <w:p w14:paraId="42364CAD" w14:textId="77777777" w:rsidR="009F4186" w:rsidRPr="00D63D4D" w:rsidRDefault="009F4186" w:rsidP="009F4186">
            <w:pPr>
              <w:spacing w:before="80" w:after="60"/>
              <w:jc w:val="left"/>
              <w:rPr>
                <w:rFonts w:cs="Arial"/>
                <w:sz w:val="20"/>
                <w:szCs w:val="20"/>
              </w:rPr>
            </w:pPr>
            <w:r w:rsidRPr="00D63D4D">
              <w:rPr>
                <w:rFonts w:cs="Arial"/>
                <w:sz w:val="20"/>
                <w:szCs w:val="20"/>
              </w:rPr>
              <w:t>Schutzgebiete nach Naturschutzrecht und schutzwürdige Biotope</w:t>
            </w:r>
          </w:p>
        </w:tc>
      </w:tr>
      <w:tr w:rsidR="009F4186" w:rsidRPr="00BE3FA7" w14:paraId="5A004DAE" w14:textId="77777777" w:rsidTr="003B4428">
        <w:trPr>
          <w:cantSplit/>
        </w:trPr>
        <w:tc>
          <w:tcPr>
            <w:tcW w:w="978" w:type="dxa"/>
          </w:tcPr>
          <w:p w14:paraId="0F00C13F" w14:textId="13092D49" w:rsidR="009F4186" w:rsidRPr="00D63D4D" w:rsidRDefault="00C31D8A" w:rsidP="009F4186">
            <w:pPr>
              <w:spacing w:before="80" w:after="60"/>
              <w:jc w:val="left"/>
              <w:rPr>
                <w:rFonts w:cs="Arial"/>
                <w:sz w:val="20"/>
                <w:szCs w:val="20"/>
              </w:rPr>
            </w:pPr>
            <w:r>
              <w:rPr>
                <w:rFonts w:cs="Arial"/>
                <w:sz w:val="20"/>
                <w:szCs w:val="20"/>
              </w:rPr>
              <w:t>3.3</w:t>
            </w:r>
            <w:r w:rsidR="009F4186" w:rsidRPr="00D63D4D">
              <w:rPr>
                <w:rFonts w:cs="Arial"/>
                <w:sz w:val="20"/>
                <w:szCs w:val="20"/>
              </w:rPr>
              <w:t>.2</w:t>
            </w:r>
          </w:p>
        </w:tc>
        <w:tc>
          <w:tcPr>
            <w:tcW w:w="7524" w:type="dxa"/>
          </w:tcPr>
          <w:p w14:paraId="2B024B1B" w14:textId="3D5F2D95" w:rsidR="009F4186" w:rsidRPr="00D63D4D" w:rsidRDefault="009F4186" w:rsidP="009F4186">
            <w:pPr>
              <w:spacing w:before="80" w:after="60"/>
              <w:jc w:val="left"/>
              <w:rPr>
                <w:rFonts w:cs="Arial"/>
                <w:sz w:val="20"/>
                <w:szCs w:val="20"/>
              </w:rPr>
            </w:pPr>
            <w:r w:rsidRPr="00D63D4D">
              <w:rPr>
                <w:rFonts w:cs="Arial"/>
                <w:sz w:val="20"/>
                <w:szCs w:val="20"/>
              </w:rPr>
              <w:t>Weitere Schutz</w:t>
            </w:r>
            <w:r>
              <w:rPr>
                <w:rFonts w:cs="Arial"/>
                <w:sz w:val="20"/>
                <w:szCs w:val="20"/>
              </w:rPr>
              <w:t>ausweisungen</w:t>
            </w:r>
            <w:r w:rsidRPr="00D63D4D">
              <w:rPr>
                <w:rFonts w:cs="Arial"/>
                <w:sz w:val="20"/>
                <w:szCs w:val="20"/>
              </w:rPr>
              <w:t xml:space="preserve"> und fachplanerische Festsetzungen sowie relevante Nutzungen</w:t>
            </w:r>
          </w:p>
        </w:tc>
      </w:tr>
      <w:tr w:rsidR="009F4186" w:rsidRPr="00CB4D97" w14:paraId="46018E68" w14:textId="77777777" w:rsidTr="003B4428">
        <w:trPr>
          <w:cantSplit/>
        </w:trPr>
        <w:tc>
          <w:tcPr>
            <w:tcW w:w="978" w:type="dxa"/>
          </w:tcPr>
          <w:p w14:paraId="58B0E4C6" w14:textId="77777777" w:rsidR="009F4186" w:rsidRPr="00D63D4D" w:rsidRDefault="009F4186" w:rsidP="009F4186">
            <w:pPr>
              <w:spacing w:before="80" w:after="20"/>
              <w:jc w:val="left"/>
              <w:rPr>
                <w:rFonts w:cs="Arial"/>
                <w:b/>
                <w:sz w:val="20"/>
                <w:szCs w:val="20"/>
              </w:rPr>
            </w:pPr>
            <w:r w:rsidRPr="00D63D4D">
              <w:rPr>
                <w:rFonts w:cs="Arial"/>
                <w:b/>
                <w:sz w:val="20"/>
                <w:szCs w:val="20"/>
              </w:rPr>
              <w:t>4</w:t>
            </w:r>
          </w:p>
        </w:tc>
        <w:tc>
          <w:tcPr>
            <w:tcW w:w="7524" w:type="dxa"/>
          </w:tcPr>
          <w:p w14:paraId="15457499" w14:textId="77777777" w:rsidR="009F4186" w:rsidRPr="00D63D4D" w:rsidRDefault="009F4186" w:rsidP="009F4186">
            <w:pPr>
              <w:spacing w:before="80" w:after="20"/>
              <w:jc w:val="left"/>
              <w:rPr>
                <w:rFonts w:cs="Arial"/>
                <w:b/>
                <w:sz w:val="20"/>
                <w:szCs w:val="20"/>
              </w:rPr>
            </w:pPr>
            <w:r w:rsidRPr="00D63D4D">
              <w:rPr>
                <w:rFonts w:cs="Arial"/>
                <w:b/>
                <w:sz w:val="20"/>
                <w:szCs w:val="20"/>
              </w:rPr>
              <w:t>Vermeidung und Verminderung von Beeinträchtigungen</w:t>
            </w:r>
          </w:p>
        </w:tc>
      </w:tr>
      <w:tr w:rsidR="009F4186" w:rsidRPr="00CB4D97" w14:paraId="56E693C7" w14:textId="77777777" w:rsidTr="003B4428">
        <w:trPr>
          <w:cantSplit/>
        </w:trPr>
        <w:tc>
          <w:tcPr>
            <w:tcW w:w="978" w:type="dxa"/>
          </w:tcPr>
          <w:p w14:paraId="44C10D0A" w14:textId="77777777" w:rsidR="009F4186" w:rsidRPr="00D63D4D" w:rsidRDefault="009F4186" w:rsidP="009F4186">
            <w:pPr>
              <w:keepNext/>
              <w:spacing w:before="80" w:after="30"/>
              <w:jc w:val="left"/>
              <w:rPr>
                <w:rFonts w:cs="Arial"/>
                <w:sz w:val="20"/>
                <w:szCs w:val="20"/>
              </w:rPr>
            </w:pPr>
            <w:r w:rsidRPr="00D63D4D">
              <w:rPr>
                <w:rFonts w:cs="Arial"/>
                <w:sz w:val="20"/>
                <w:szCs w:val="20"/>
              </w:rPr>
              <w:t>4.1</w:t>
            </w:r>
          </w:p>
        </w:tc>
        <w:tc>
          <w:tcPr>
            <w:tcW w:w="7524" w:type="dxa"/>
          </w:tcPr>
          <w:p w14:paraId="3D1E09A1" w14:textId="77777777" w:rsidR="009F4186" w:rsidRPr="00D63D4D" w:rsidRDefault="009F4186" w:rsidP="009F4186">
            <w:pPr>
              <w:spacing w:before="80" w:after="60"/>
              <w:jc w:val="left"/>
              <w:rPr>
                <w:rFonts w:cs="Arial"/>
                <w:sz w:val="20"/>
                <w:szCs w:val="20"/>
              </w:rPr>
            </w:pPr>
            <w:r w:rsidRPr="00D63D4D">
              <w:rPr>
                <w:rFonts w:cs="Arial"/>
                <w:sz w:val="20"/>
                <w:szCs w:val="20"/>
              </w:rPr>
              <w:t>Straßenbautechnische und weitere dauerhafte Vermeidungsmaßnahmen</w:t>
            </w:r>
          </w:p>
        </w:tc>
      </w:tr>
      <w:tr w:rsidR="009F4186" w:rsidRPr="00CB4D97" w14:paraId="5C1193D6" w14:textId="77777777" w:rsidTr="003B4428">
        <w:trPr>
          <w:cantSplit/>
        </w:trPr>
        <w:tc>
          <w:tcPr>
            <w:tcW w:w="978" w:type="dxa"/>
          </w:tcPr>
          <w:p w14:paraId="66C02809" w14:textId="77777777" w:rsidR="009F4186" w:rsidRPr="00D63D4D" w:rsidRDefault="009F4186" w:rsidP="009F4186">
            <w:pPr>
              <w:spacing w:before="80" w:after="30"/>
              <w:jc w:val="left"/>
              <w:rPr>
                <w:rFonts w:cs="Arial"/>
                <w:sz w:val="20"/>
                <w:szCs w:val="20"/>
              </w:rPr>
            </w:pPr>
            <w:r w:rsidRPr="00D63D4D">
              <w:rPr>
                <w:rFonts w:cs="Arial"/>
                <w:sz w:val="20"/>
                <w:szCs w:val="20"/>
              </w:rPr>
              <w:t>4.2</w:t>
            </w:r>
          </w:p>
        </w:tc>
        <w:tc>
          <w:tcPr>
            <w:tcW w:w="7524" w:type="dxa"/>
          </w:tcPr>
          <w:p w14:paraId="74CCCCF0" w14:textId="77777777" w:rsidR="009F4186" w:rsidRPr="00D63D4D" w:rsidRDefault="009F4186" w:rsidP="009F4186">
            <w:pPr>
              <w:spacing w:before="80" w:after="30"/>
              <w:jc w:val="left"/>
              <w:rPr>
                <w:rFonts w:cs="Arial"/>
                <w:sz w:val="20"/>
                <w:szCs w:val="20"/>
              </w:rPr>
            </w:pPr>
            <w:r w:rsidRPr="00D63D4D">
              <w:rPr>
                <w:rFonts w:cs="Arial"/>
                <w:sz w:val="20"/>
                <w:szCs w:val="20"/>
              </w:rPr>
              <w:t>Vermeidungsmaßnahmen bei der Durchführung der Baumaßnahme</w:t>
            </w:r>
          </w:p>
        </w:tc>
      </w:tr>
      <w:tr w:rsidR="009F4186" w:rsidRPr="00CB4D97" w14:paraId="61FB02F1" w14:textId="77777777" w:rsidTr="003B4428">
        <w:trPr>
          <w:cantSplit/>
        </w:trPr>
        <w:tc>
          <w:tcPr>
            <w:tcW w:w="978" w:type="dxa"/>
          </w:tcPr>
          <w:p w14:paraId="2961537B" w14:textId="77777777" w:rsidR="009F4186" w:rsidRPr="00D07547" w:rsidRDefault="009F4186" w:rsidP="009F4186">
            <w:pPr>
              <w:keepNext/>
              <w:keepLines/>
              <w:widowControl w:val="0"/>
              <w:spacing w:before="80" w:after="20"/>
              <w:jc w:val="left"/>
              <w:rPr>
                <w:rFonts w:cs="Arial"/>
                <w:b/>
                <w:sz w:val="20"/>
                <w:szCs w:val="20"/>
              </w:rPr>
            </w:pPr>
            <w:r w:rsidRPr="00D07547">
              <w:rPr>
                <w:rFonts w:cs="Arial"/>
                <w:b/>
                <w:sz w:val="20"/>
                <w:szCs w:val="20"/>
              </w:rPr>
              <w:t>5</w:t>
            </w:r>
          </w:p>
        </w:tc>
        <w:tc>
          <w:tcPr>
            <w:tcW w:w="7524" w:type="dxa"/>
          </w:tcPr>
          <w:p w14:paraId="15CC6E40" w14:textId="77777777" w:rsidR="009F4186" w:rsidRPr="00D07547" w:rsidRDefault="009F4186" w:rsidP="009F4186">
            <w:pPr>
              <w:keepNext/>
              <w:keepLines/>
              <w:widowControl w:val="0"/>
              <w:spacing w:before="80" w:after="20"/>
              <w:jc w:val="left"/>
              <w:rPr>
                <w:rFonts w:cs="Arial"/>
                <w:b/>
                <w:sz w:val="20"/>
                <w:szCs w:val="20"/>
              </w:rPr>
            </w:pPr>
            <w:r w:rsidRPr="00D07547">
              <w:rPr>
                <w:rFonts w:cs="Arial"/>
                <w:b/>
                <w:sz w:val="20"/>
                <w:szCs w:val="20"/>
              </w:rPr>
              <w:t>Konfliktanalyse / Eingriffsermittlung</w:t>
            </w:r>
          </w:p>
        </w:tc>
      </w:tr>
      <w:tr w:rsidR="009F4186" w:rsidRPr="00CB4D97" w14:paraId="73A9C972" w14:textId="77777777" w:rsidTr="003B4428">
        <w:trPr>
          <w:cantSplit/>
        </w:trPr>
        <w:tc>
          <w:tcPr>
            <w:tcW w:w="978" w:type="dxa"/>
          </w:tcPr>
          <w:p w14:paraId="75ACC5C4" w14:textId="77777777" w:rsidR="009F4186" w:rsidRPr="00D07547" w:rsidRDefault="009F4186" w:rsidP="009F4186">
            <w:pPr>
              <w:keepNext/>
              <w:keepLines/>
              <w:widowControl w:val="0"/>
              <w:spacing w:before="80" w:after="30"/>
              <w:jc w:val="left"/>
              <w:rPr>
                <w:rFonts w:cs="Arial"/>
                <w:sz w:val="20"/>
                <w:szCs w:val="20"/>
              </w:rPr>
            </w:pPr>
            <w:r w:rsidRPr="00D07547">
              <w:rPr>
                <w:rFonts w:cs="Arial"/>
                <w:sz w:val="20"/>
                <w:szCs w:val="20"/>
              </w:rPr>
              <w:t>5.1</w:t>
            </w:r>
          </w:p>
        </w:tc>
        <w:tc>
          <w:tcPr>
            <w:tcW w:w="7524" w:type="dxa"/>
          </w:tcPr>
          <w:p w14:paraId="002BF7D4" w14:textId="77777777" w:rsidR="009F4186" w:rsidRPr="00D07547" w:rsidRDefault="009F4186" w:rsidP="009F4186">
            <w:pPr>
              <w:keepNext/>
              <w:keepLines/>
              <w:widowControl w:val="0"/>
              <w:spacing w:before="80" w:after="30"/>
              <w:jc w:val="left"/>
              <w:rPr>
                <w:rFonts w:cs="Arial"/>
                <w:sz w:val="20"/>
                <w:szCs w:val="20"/>
              </w:rPr>
            </w:pPr>
            <w:r w:rsidRPr="00D07547">
              <w:rPr>
                <w:rFonts w:cs="Arial"/>
                <w:sz w:val="20"/>
                <w:szCs w:val="20"/>
              </w:rPr>
              <w:t>Methodik der Konfliktanalyse</w:t>
            </w:r>
          </w:p>
        </w:tc>
      </w:tr>
      <w:tr w:rsidR="009F4186" w:rsidRPr="00CB4D97" w14:paraId="3ACF6854" w14:textId="77777777" w:rsidTr="003B4428">
        <w:trPr>
          <w:cantSplit/>
        </w:trPr>
        <w:tc>
          <w:tcPr>
            <w:tcW w:w="978" w:type="dxa"/>
          </w:tcPr>
          <w:p w14:paraId="53A213DF" w14:textId="77777777" w:rsidR="009F4186" w:rsidRPr="00D07547" w:rsidRDefault="009F4186" w:rsidP="009F4186">
            <w:pPr>
              <w:keepNext/>
              <w:keepLines/>
              <w:widowControl w:val="0"/>
              <w:spacing w:before="80" w:after="30"/>
              <w:jc w:val="left"/>
              <w:rPr>
                <w:rFonts w:cs="Arial"/>
                <w:sz w:val="20"/>
                <w:szCs w:val="20"/>
              </w:rPr>
            </w:pPr>
            <w:r w:rsidRPr="00D07547">
              <w:rPr>
                <w:rFonts w:cs="Arial"/>
                <w:sz w:val="20"/>
                <w:szCs w:val="20"/>
              </w:rPr>
              <w:t>5.2</w:t>
            </w:r>
          </w:p>
        </w:tc>
        <w:tc>
          <w:tcPr>
            <w:tcW w:w="7524" w:type="dxa"/>
          </w:tcPr>
          <w:p w14:paraId="0BE13CCA" w14:textId="77777777" w:rsidR="009F4186" w:rsidRPr="00D07547" w:rsidRDefault="009F4186" w:rsidP="009F4186">
            <w:pPr>
              <w:keepNext/>
              <w:keepLines/>
              <w:widowControl w:val="0"/>
              <w:spacing w:before="80" w:after="30"/>
              <w:jc w:val="left"/>
              <w:rPr>
                <w:rFonts w:cs="Arial"/>
                <w:sz w:val="20"/>
                <w:szCs w:val="20"/>
              </w:rPr>
            </w:pPr>
            <w:r w:rsidRPr="00C97D38">
              <w:rPr>
                <w:rFonts w:cs="Arial"/>
                <w:sz w:val="20"/>
                <w:szCs w:val="20"/>
              </w:rPr>
              <w:t>Integrierte Biotopbewertung</w:t>
            </w:r>
          </w:p>
        </w:tc>
      </w:tr>
      <w:tr w:rsidR="009F4186" w:rsidRPr="00CB4D97" w14:paraId="71051370" w14:textId="77777777" w:rsidTr="003B4428">
        <w:trPr>
          <w:cantSplit/>
        </w:trPr>
        <w:tc>
          <w:tcPr>
            <w:tcW w:w="978" w:type="dxa"/>
          </w:tcPr>
          <w:p w14:paraId="41E234AF" w14:textId="77777777" w:rsidR="009F4186" w:rsidRPr="006B76A9" w:rsidRDefault="009F4186" w:rsidP="009F4186">
            <w:pPr>
              <w:widowControl w:val="0"/>
              <w:spacing w:before="80" w:after="30"/>
              <w:jc w:val="left"/>
              <w:rPr>
                <w:rFonts w:cs="Arial"/>
                <w:sz w:val="20"/>
                <w:szCs w:val="20"/>
              </w:rPr>
            </w:pPr>
            <w:r>
              <w:rPr>
                <w:rFonts w:cs="Arial"/>
                <w:sz w:val="20"/>
                <w:szCs w:val="20"/>
              </w:rPr>
              <w:t>5.2.1</w:t>
            </w:r>
          </w:p>
        </w:tc>
        <w:tc>
          <w:tcPr>
            <w:tcW w:w="7524" w:type="dxa"/>
          </w:tcPr>
          <w:p w14:paraId="1E0BF312" w14:textId="77777777" w:rsidR="009F4186" w:rsidRPr="006B76A9" w:rsidRDefault="009F4186" w:rsidP="009F4186">
            <w:pPr>
              <w:widowControl w:val="0"/>
              <w:spacing w:before="80" w:after="30"/>
              <w:jc w:val="left"/>
              <w:rPr>
                <w:rFonts w:cs="Arial"/>
                <w:sz w:val="20"/>
                <w:szCs w:val="20"/>
              </w:rPr>
            </w:pPr>
            <w:r>
              <w:rPr>
                <w:rFonts w:cs="Arial"/>
                <w:sz w:val="20"/>
                <w:szCs w:val="20"/>
              </w:rPr>
              <w:t>Anlage- und baubedingte Flächeninanspruchnahmen</w:t>
            </w:r>
          </w:p>
        </w:tc>
      </w:tr>
      <w:tr w:rsidR="009F4186" w:rsidRPr="00CB4D97" w14:paraId="4FF27C4A" w14:textId="77777777" w:rsidTr="003B4428">
        <w:trPr>
          <w:cantSplit/>
        </w:trPr>
        <w:tc>
          <w:tcPr>
            <w:tcW w:w="978" w:type="dxa"/>
          </w:tcPr>
          <w:p w14:paraId="6AC7B4E8" w14:textId="77777777" w:rsidR="009F4186" w:rsidRPr="006B76A9" w:rsidRDefault="009F4186" w:rsidP="009F4186">
            <w:pPr>
              <w:widowControl w:val="0"/>
              <w:spacing w:before="80" w:after="30"/>
              <w:jc w:val="left"/>
              <w:rPr>
                <w:rFonts w:cs="Arial"/>
                <w:sz w:val="20"/>
                <w:szCs w:val="20"/>
              </w:rPr>
            </w:pPr>
            <w:r>
              <w:rPr>
                <w:rFonts w:cs="Arial"/>
                <w:sz w:val="20"/>
                <w:szCs w:val="20"/>
              </w:rPr>
              <w:t>5.2.2</w:t>
            </w:r>
          </w:p>
        </w:tc>
        <w:tc>
          <w:tcPr>
            <w:tcW w:w="7524" w:type="dxa"/>
          </w:tcPr>
          <w:p w14:paraId="0A7426FD" w14:textId="77777777" w:rsidR="009F4186" w:rsidRPr="006B76A9" w:rsidRDefault="009F4186" w:rsidP="009F4186">
            <w:pPr>
              <w:widowControl w:val="0"/>
              <w:spacing w:before="80" w:after="30"/>
              <w:jc w:val="left"/>
              <w:rPr>
                <w:rFonts w:cs="Arial"/>
                <w:sz w:val="20"/>
                <w:szCs w:val="20"/>
              </w:rPr>
            </w:pPr>
            <w:r>
              <w:rPr>
                <w:rFonts w:cs="Arial"/>
                <w:sz w:val="20"/>
                <w:szCs w:val="20"/>
              </w:rPr>
              <w:t>Indirekte Beeinträchtigungen von Biotopen</w:t>
            </w:r>
          </w:p>
        </w:tc>
      </w:tr>
      <w:tr w:rsidR="009F4186" w:rsidRPr="00CB4D97" w14:paraId="1542FC2D" w14:textId="77777777" w:rsidTr="003B4428">
        <w:trPr>
          <w:cantSplit/>
        </w:trPr>
        <w:tc>
          <w:tcPr>
            <w:tcW w:w="978" w:type="dxa"/>
          </w:tcPr>
          <w:p w14:paraId="24970BDC" w14:textId="77777777" w:rsidR="009F4186" w:rsidRPr="006B76A9" w:rsidRDefault="009F4186" w:rsidP="009F4186">
            <w:pPr>
              <w:widowControl w:val="0"/>
              <w:spacing w:before="80" w:after="30"/>
              <w:jc w:val="left"/>
              <w:rPr>
                <w:rFonts w:cs="Arial"/>
                <w:sz w:val="20"/>
                <w:szCs w:val="20"/>
              </w:rPr>
            </w:pPr>
            <w:r>
              <w:rPr>
                <w:rFonts w:cs="Arial"/>
                <w:sz w:val="20"/>
                <w:szCs w:val="20"/>
              </w:rPr>
              <w:t>5.2.3</w:t>
            </w:r>
          </w:p>
        </w:tc>
        <w:tc>
          <w:tcPr>
            <w:tcW w:w="7524" w:type="dxa"/>
          </w:tcPr>
          <w:p w14:paraId="51AEBCC1" w14:textId="77777777" w:rsidR="009F4186" w:rsidRPr="006B76A9" w:rsidRDefault="009F4186" w:rsidP="009F4186">
            <w:pPr>
              <w:widowControl w:val="0"/>
              <w:spacing w:before="80" w:after="30"/>
              <w:jc w:val="left"/>
              <w:rPr>
                <w:rFonts w:cs="Arial"/>
                <w:sz w:val="20"/>
                <w:szCs w:val="20"/>
              </w:rPr>
            </w:pPr>
            <w:r>
              <w:rPr>
                <w:rFonts w:cs="Arial"/>
                <w:sz w:val="20"/>
                <w:szCs w:val="20"/>
              </w:rPr>
              <w:t>Kompensationsbedarf im Rahmen der integrierten Biotopbewertung</w:t>
            </w:r>
          </w:p>
        </w:tc>
      </w:tr>
      <w:tr w:rsidR="009F4186" w:rsidRPr="00CB4D97" w14:paraId="4A5B068C" w14:textId="77777777" w:rsidTr="003B4428">
        <w:trPr>
          <w:cantSplit/>
        </w:trPr>
        <w:tc>
          <w:tcPr>
            <w:tcW w:w="978" w:type="dxa"/>
          </w:tcPr>
          <w:p w14:paraId="52DCFFCE" w14:textId="77777777" w:rsidR="009F4186" w:rsidRPr="006B76A9" w:rsidRDefault="009F4186" w:rsidP="009F4186">
            <w:pPr>
              <w:widowControl w:val="0"/>
              <w:spacing w:before="80" w:after="30"/>
              <w:jc w:val="left"/>
              <w:rPr>
                <w:rFonts w:cs="Arial"/>
                <w:sz w:val="20"/>
                <w:szCs w:val="20"/>
              </w:rPr>
            </w:pPr>
            <w:r>
              <w:rPr>
                <w:rFonts w:cs="Arial"/>
                <w:sz w:val="20"/>
                <w:szCs w:val="20"/>
              </w:rPr>
              <w:t>5.3</w:t>
            </w:r>
          </w:p>
        </w:tc>
        <w:tc>
          <w:tcPr>
            <w:tcW w:w="7524" w:type="dxa"/>
          </w:tcPr>
          <w:p w14:paraId="034E54EF" w14:textId="77777777" w:rsidR="009F4186" w:rsidRPr="006B76A9" w:rsidRDefault="009F4186" w:rsidP="009F4186">
            <w:pPr>
              <w:widowControl w:val="0"/>
              <w:spacing w:before="80" w:after="30"/>
              <w:jc w:val="left"/>
              <w:rPr>
                <w:rFonts w:cs="Arial"/>
                <w:sz w:val="20"/>
                <w:szCs w:val="20"/>
              </w:rPr>
            </w:pPr>
            <w:r>
              <w:rPr>
                <w:rFonts w:cs="Arial"/>
                <w:sz w:val="20"/>
                <w:szCs w:val="20"/>
              </w:rPr>
              <w:t>Schutzgutbezogene B</w:t>
            </w:r>
            <w:r w:rsidRPr="00C97D38">
              <w:rPr>
                <w:rFonts w:cs="Arial"/>
                <w:sz w:val="20"/>
                <w:szCs w:val="20"/>
              </w:rPr>
              <w:t>ewertung</w:t>
            </w:r>
            <w:r>
              <w:rPr>
                <w:rFonts w:cs="Arial"/>
                <w:sz w:val="20"/>
                <w:szCs w:val="20"/>
              </w:rPr>
              <w:t xml:space="preserve"> der Eingriffsschwere</w:t>
            </w:r>
          </w:p>
        </w:tc>
      </w:tr>
      <w:tr w:rsidR="009F4186" w:rsidRPr="00CB4D97" w14:paraId="55102C7D" w14:textId="77777777" w:rsidTr="003B4428">
        <w:trPr>
          <w:cantSplit/>
        </w:trPr>
        <w:tc>
          <w:tcPr>
            <w:tcW w:w="978" w:type="dxa"/>
          </w:tcPr>
          <w:p w14:paraId="211712BC" w14:textId="77777777" w:rsidR="009F4186" w:rsidRPr="00E30042" w:rsidRDefault="009F4186" w:rsidP="009F4186">
            <w:pPr>
              <w:spacing w:before="80" w:after="60"/>
              <w:jc w:val="left"/>
              <w:rPr>
                <w:rFonts w:cs="Arial"/>
                <w:sz w:val="20"/>
                <w:szCs w:val="20"/>
              </w:rPr>
            </w:pPr>
          </w:p>
        </w:tc>
        <w:tc>
          <w:tcPr>
            <w:tcW w:w="7524" w:type="dxa"/>
          </w:tcPr>
          <w:p w14:paraId="0D368307" w14:textId="77777777" w:rsidR="009F4186" w:rsidRPr="00E30042" w:rsidRDefault="009F4186" w:rsidP="009F4186">
            <w:pPr>
              <w:spacing w:before="80" w:after="60"/>
              <w:jc w:val="left"/>
              <w:rPr>
                <w:rFonts w:cs="Arial"/>
                <w:color w:val="808080" w:themeColor="background1" w:themeShade="80"/>
                <w:sz w:val="20"/>
                <w:szCs w:val="20"/>
              </w:rPr>
            </w:pPr>
            <w:r w:rsidRPr="00E30042">
              <w:rPr>
                <w:rFonts w:cs="Arial"/>
                <w:i/>
                <w:color w:val="808080" w:themeColor="background1" w:themeShade="80"/>
                <w:sz w:val="20"/>
                <w:szCs w:val="20"/>
              </w:rPr>
              <w:t>(Zahl und Nummerierung der folgenden Unterkapitel richtet sich nach dem Vorhandensein planungsrelevanter Funktion</w:t>
            </w:r>
            <w:r>
              <w:rPr>
                <w:rFonts w:cs="Arial"/>
                <w:i/>
                <w:color w:val="808080" w:themeColor="background1" w:themeShade="80"/>
                <w:sz w:val="20"/>
                <w:szCs w:val="20"/>
              </w:rPr>
              <w:t>en</w:t>
            </w:r>
            <w:r w:rsidRPr="00E30042">
              <w:rPr>
                <w:rFonts w:cs="Arial"/>
                <w:i/>
                <w:color w:val="808080" w:themeColor="background1" w:themeShade="80"/>
                <w:sz w:val="20"/>
                <w:szCs w:val="20"/>
              </w:rPr>
              <w:t>)</w:t>
            </w:r>
          </w:p>
        </w:tc>
      </w:tr>
      <w:tr w:rsidR="009F4186" w:rsidRPr="00CB4D97" w14:paraId="4D00E48B" w14:textId="77777777" w:rsidTr="003B4428">
        <w:trPr>
          <w:cantSplit/>
        </w:trPr>
        <w:tc>
          <w:tcPr>
            <w:tcW w:w="978" w:type="dxa"/>
          </w:tcPr>
          <w:p w14:paraId="47B2B31E" w14:textId="3A73C839" w:rsidR="009F4186" w:rsidRPr="006B76A9" w:rsidRDefault="009F4186" w:rsidP="009F4186">
            <w:pPr>
              <w:widowControl w:val="0"/>
              <w:spacing w:before="80" w:after="30"/>
              <w:jc w:val="left"/>
              <w:rPr>
                <w:rFonts w:cs="Arial"/>
                <w:sz w:val="20"/>
                <w:szCs w:val="20"/>
              </w:rPr>
            </w:pPr>
            <w:r>
              <w:rPr>
                <w:rFonts w:cs="Arial"/>
                <w:sz w:val="20"/>
                <w:szCs w:val="20"/>
              </w:rPr>
              <w:t>5.3.1</w:t>
            </w:r>
          </w:p>
        </w:tc>
        <w:tc>
          <w:tcPr>
            <w:tcW w:w="7524" w:type="dxa"/>
          </w:tcPr>
          <w:p w14:paraId="2D8E73E5" w14:textId="16A275B8" w:rsidR="009F4186" w:rsidRPr="006B76A9" w:rsidRDefault="009F4186" w:rsidP="009F4186">
            <w:pPr>
              <w:widowControl w:val="0"/>
              <w:spacing w:before="80" w:after="30"/>
              <w:jc w:val="left"/>
              <w:rPr>
                <w:rFonts w:cs="Arial"/>
                <w:sz w:val="20"/>
                <w:szCs w:val="20"/>
              </w:rPr>
            </w:pPr>
            <w:r>
              <w:rPr>
                <w:rFonts w:cs="Arial"/>
                <w:sz w:val="20"/>
                <w:szCs w:val="20"/>
              </w:rPr>
              <w:t>EBS-Fälle beim Schutzgut Biotope</w:t>
            </w:r>
          </w:p>
        </w:tc>
      </w:tr>
      <w:tr w:rsidR="009F4186" w:rsidRPr="00CB4D97" w14:paraId="74DBD109" w14:textId="77777777" w:rsidTr="003B4428">
        <w:trPr>
          <w:cantSplit/>
        </w:trPr>
        <w:tc>
          <w:tcPr>
            <w:tcW w:w="978" w:type="dxa"/>
          </w:tcPr>
          <w:p w14:paraId="688790F3" w14:textId="3669075E" w:rsidR="009F4186" w:rsidRPr="006B76A9" w:rsidRDefault="009F4186" w:rsidP="009F4186">
            <w:pPr>
              <w:widowControl w:val="0"/>
              <w:spacing w:before="80" w:after="30"/>
              <w:jc w:val="left"/>
              <w:rPr>
                <w:rFonts w:cs="Arial"/>
                <w:sz w:val="20"/>
                <w:szCs w:val="20"/>
              </w:rPr>
            </w:pPr>
            <w:r w:rsidRPr="00236DD4">
              <w:rPr>
                <w:rFonts w:cs="Arial"/>
                <w:sz w:val="20"/>
                <w:szCs w:val="20"/>
              </w:rPr>
              <w:t>5.3</w:t>
            </w:r>
            <w:r>
              <w:rPr>
                <w:rFonts w:cs="Arial"/>
                <w:sz w:val="20"/>
                <w:szCs w:val="20"/>
              </w:rPr>
              <w:t>.2</w:t>
            </w:r>
          </w:p>
        </w:tc>
        <w:tc>
          <w:tcPr>
            <w:tcW w:w="7524" w:type="dxa"/>
          </w:tcPr>
          <w:p w14:paraId="33D09671" w14:textId="4AD41688" w:rsidR="009F4186" w:rsidRPr="006B76A9" w:rsidRDefault="009F4186" w:rsidP="009F4186">
            <w:pPr>
              <w:widowControl w:val="0"/>
              <w:spacing w:before="80" w:after="30"/>
              <w:jc w:val="left"/>
              <w:rPr>
                <w:rFonts w:cs="Arial"/>
                <w:sz w:val="20"/>
                <w:szCs w:val="20"/>
              </w:rPr>
            </w:pPr>
            <w:r>
              <w:rPr>
                <w:rFonts w:cs="Arial"/>
                <w:sz w:val="20"/>
                <w:szCs w:val="20"/>
              </w:rPr>
              <w:t>Eingriffsermittlung Tiere</w:t>
            </w:r>
          </w:p>
        </w:tc>
      </w:tr>
      <w:tr w:rsidR="009F4186" w:rsidRPr="00CB4D97" w14:paraId="64E98DDA" w14:textId="77777777" w:rsidTr="003B4428">
        <w:trPr>
          <w:cantSplit/>
        </w:trPr>
        <w:tc>
          <w:tcPr>
            <w:tcW w:w="978" w:type="dxa"/>
          </w:tcPr>
          <w:p w14:paraId="2FEF4679" w14:textId="6F36AC28" w:rsidR="009F4186" w:rsidRPr="006B76A9" w:rsidRDefault="009F4186" w:rsidP="009F4186">
            <w:pPr>
              <w:widowControl w:val="0"/>
              <w:spacing w:before="80" w:after="30"/>
              <w:jc w:val="left"/>
              <w:rPr>
                <w:rFonts w:cs="Arial"/>
                <w:sz w:val="20"/>
                <w:szCs w:val="20"/>
              </w:rPr>
            </w:pPr>
            <w:r w:rsidRPr="00236DD4">
              <w:rPr>
                <w:rFonts w:cs="Arial"/>
                <w:sz w:val="20"/>
                <w:szCs w:val="20"/>
              </w:rPr>
              <w:t>5.3</w:t>
            </w:r>
            <w:r>
              <w:rPr>
                <w:rFonts w:cs="Arial"/>
                <w:sz w:val="20"/>
                <w:szCs w:val="20"/>
              </w:rPr>
              <w:t>.3</w:t>
            </w:r>
          </w:p>
        </w:tc>
        <w:tc>
          <w:tcPr>
            <w:tcW w:w="7524" w:type="dxa"/>
          </w:tcPr>
          <w:p w14:paraId="096F61B5" w14:textId="52E2BAEF" w:rsidR="009F4186" w:rsidRPr="006B76A9" w:rsidRDefault="009F4186" w:rsidP="009F4186">
            <w:pPr>
              <w:widowControl w:val="0"/>
              <w:spacing w:before="80" w:after="30"/>
              <w:jc w:val="left"/>
              <w:rPr>
                <w:rFonts w:cs="Arial"/>
                <w:sz w:val="20"/>
                <w:szCs w:val="20"/>
              </w:rPr>
            </w:pPr>
            <w:r>
              <w:rPr>
                <w:rFonts w:cs="Arial"/>
                <w:sz w:val="20"/>
                <w:szCs w:val="20"/>
              </w:rPr>
              <w:t xml:space="preserve">Eingriffsermittlung </w:t>
            </w:r>
            <w:r w:rsidRPr="00E30042">
              <w:rPr>
                <w:rFonts w:cs="Arial"/>
                <w:sz w:val="20"/>
                <w:szCs w:val="20"/>
              </w:rPr>
              <w:t>Pflanzen</w:t>
            </w:r>
          </w:p>
        </w:tc>
      </w:tr>
      <w:tr w:rsidR="009F4186" w:rsidRPr="00CB4D97" w14:paraId="37E7EC5C" w14:textId="77777777" w:rsidTr="003B4428">
        <w:trPr>
          <w:cantSplit/>
        </w:trPr>
        <w:tc>
          <w:tcPr>
            <w:tcW w:w="978" w:type="dxa"/>
          </w:tcPr>
          <w:p w14:paraId="6EF3D6AF" w14:textId="44929CB8" w:rsidR="009F4186" w:rsidRPr="00236DD4" w:rsidRDefault="009F4186" w:rsidP="009F4186">
            <w:pPr>
              <w:widowControl w:val="0"/>
              <w:spacing w:before="80" w:after="30"/>
              <w:jc w:val="left"/>
              <w:rPr>
                <w:rFonts w:cs="Arial"/>
                <w:sz w:val="20"/>
                <w:szCs w:val="20"/>
              </w:rPr>
            </w:pPr>
            <w:r w:rsidRPr="00236DD4">
              <w:rPr>
                <w:rFonts w:cs="Arial"/>
                <w:sz w:val="20"/>
                <w:szCs w:val="20"/>
              </w:rPr>
              <w:t>5.3</w:t>
            </w:r>
            <w:r>
              <w:rPr>
                <w:rFonts w:cs="Arial"/>
                <w:sz w:val="20"/>
                <w:szCs w:val="20"/>
              </w:rPr>
              <w:t>.4</w:t>
            </w:r>
          </w:p>
        </w:tc>
        <w:tc>
          <w:tcPr>
            <w:tcW w:w="7524" w:type="dxa"/>
          </w:tcPr>
          <w:p w14:paraId="1B7FE665" w14:textId="50EB6C5B" w:rsidR="009F4186" w:rsidRDefault="009F4186" w:rsidP="009F4186">
            <w:pPr>
              <w:widowControl w:val="0"/>
              <w:spacing w:before="80" w:after="30"/>
              <w:jc w:val="left"/>
              <w:rPr>
                <w:rFonts w:cs="Arial"/>
                <w:sz w:val="20"/>
                <w:szCs w:val="20"/>
              </w:rPr>
            </w:pPr>
            <w:r>
              <w:rPr>
                <w:rFonts w:cs="Arial"/>
                <w:sz w:val="20"/>
                <w:szCs w:val="20"/>
              </w:rPr>
              <w:t>Eingriffsermittlung Boden</w:t>
            </w:r>
          </w:p>
        </w:tc>
      </w:tr>
      <w:tr w:rsidR="009F4186" w:rsidRPr="00CB4D97" w14:paraId="609F09C0" w14:textId="77777777" w:rsidTr="003B4428">
        <w:trPr>
          <w:cantSplit/>
        </w:trPr>
        <w:tc>
          <w:tcPr>
            <w:tcW w:w="978" w:type="dxa"/>
          </w:tcPr>
          <w:p w14:paraId="57634556" w14:textId="6F69374A" w:rsidR="009F4186" w:rsidRPr="006B76A9" w:rsidRDefault="009F4186" w:rsidP="009F4186">
            <w:pPr>
              <w:widowControl w:val="0"/>
              <w:spacing w:before="80" w:after="30"/>
              <w:jc w:val="left"/>
              <w:rPr>
                <w:rFonts w:cs="Arial"/>
                <w:sz w:val="20"/>
                <w:szCs w:val="20"/>
              </w:rPr>
            </w:pPr>
            <w:r w:rsidRPr="00236DD4">
              <w:rPr>
                <w:rFonts w:cs="Arial"/>
                <w:sz w:val="20"/>
                <w:szCs w:val="20"/>
              </w:rPr>
              <w:t>5.3</w:t>
            </w:r>
            <w:r>
              <w:rPr>
                <w:rFonts w:cs="Arial"/>
                <w:sz w:val="20"/>
                <w:szCs w:val="20"/>
              </w:rPr>
              <w:t>.5</w:t>
            </w:r>
          </w:p>
        </w:tc>
        <w:tc>
          <w:tcPr>
            <w:tcW w:w="7524" w:type="dxa"/>
          </w:tcPr>
          <w:p w14:paraId="1667CBC3" w14:textId="18B98B9F" w:rsidR="009F4186" w:rsidRPr="006B76A9" w:rsidRDefault="009F4186" w:rsidP="009F4186">
            <w:pPr>
              <w:widowControl w:val="0"/>
              <w:spacing w:before="80" w:after="30"/>
              <w:jc w:val="left"/>
              <w:rPr>
                <w:rFonts w:cs="Arial"/>
                <w:sz w:val="20"/>
                <w:szCs w:val="20"/>
              </w:rPr>
            </w:pPr>
            <w:r>
              <w:rPr>
                <w:rFonts w:cs="Arial"/>
                <w:sz w:val="20"/>
                <w:szCs w:val="20"/>
              </w:rPr>
              <w:t>Eingriffsermittlung Wasser</w:t>
            </w:r>
          </w:p>
        </w:tc>
      </w:tr>
      <w:tr w:rsidR="009F4186" w:rsidRPr="00CB4D97" w14:paraId="18CCF383" w14:textId="77777777" w:rsidTr="003B4428">
        <w:trPr>
          <w:cantSplit/>
        </w:trPr>
        <w:tc>
          <w:tcPr>
            <w:tcW w:w="978" w:type="dxa"/>
          </w:tcPr>
          <w:p w14:paraId="5045F3B9" w14:textId="345DDFBD" w:rsidR="009F4186" w:rsidRPr="006B76A9" w:rsidRDefault="009F4186" w:rsidP="009F4186">
            <w:pPr>
              <w:widowControl w:val="0"/>
              <w:spacing w:before="80" w:after="30"/>
              <w:jc w:val="left"/>
              <w:rPr>
                <w:rFonts w:cs="Arial"/>
                <w:sz w:val="20"/>
                <w:szCs w:val="20"/>
              </w:rPr>
            </w:pPr>
            <w:r>
              <w:rPr>
                <w:rFonts w:cs="Arial"/>
                <w:sz w:val="20"/>
                <w:szCs w:val="20"/>
              </w:rPr>
              <w:t>5.3.6</w:t>
            </w:r>
          </w:p>
        </w:tc>
        <w:tc>
          <w:tcPr>
            <w:tcW w:w="7524" w:type="dxa"/>
          </w:tcPr>
          <w:p w14:paraId="26A3EC68" w14:textId="6845DF7E" w:rsidR="009F4186" w:rsidRPr="006B76A9" w:rsidRDefault="009F4186" w:rsidP="009F4186">
            <w:pPr>
              <w:widowControl w:val="0"/>
              <w:spacing w:before="80" w:after="30"/>
              <w:jc w:val="left"/>
              <w:rPr>
                <w:rFonts w:cs="Arial"/>
                <w:sz w:val="20"/>
                <w:szCs w:val="20"/>
              </w:rPr>
            </w:pPr>
            <w:r>
              <w:rPr>
                <w:rFonts w:cs="Arial"/>
                <w:sz w:val="20"/>
                <w:szCs w:val="20"/>
              </w:rPr>
              <w:t xml:space="preserve">Eingriffsermittlung </w:t>
            </w:r>
            <w:r w:rsidRPr="00C97D38">
              <w:rPr>
                <w:rFonts w:cs="Arial"/>
                <w:sz w:val="20"/>
                <w:szCs w:val="20"/>
              </w:rPr>
              <w:t>Klima / Luft</w:t>
            </w:r>
          </w:p>
        </w:tc>
      </w:tr>
      <w:tr w:rsidR="009F4186" w:rsidRPr="00CB4D97" w14:paraId="3CAD99AA" w14:textId="77777777" w:rsidTr="003B4428">
        <w:trPr>
          <w:cantSplit/>
        </w:trPr>
        <w:tc>
          <w:tcPr>
            <w:tcW w:w="978" w:type="dxa"/>
          </w:tcPr>
          <w:p w14:paraId="09A69FAA" w14:textId="359E706C" w:rsidR="009F4186" w:rsidRPr="0023650E" w:rsidRDefault="009F4186" w:rsidP="009F4186">
            <w:pPr>
              <w:widowControl w:val="0"/>
              <w:spacing w:before="80" w:after="30"/>
              <w:jc w:val="left"/>
              <w:rPr>
                <w:rFonts w:cs="Arial"/>
                <w:sz w:val="20"/>
                <w:szCs w:val="20"/>
              </w:rPr>
            </w:pPr>
            <w:r>
              <w:rPr>
                <w:rFonts w:cs="Arial"/>
                <w:sz w:val="20"/>
                <w:szCs w:val="20"/>
              </w:rPr>
              <w:t>5.3.7</w:t>
            </w:r>
          </w:p>
        </w:tc>
        <w:tc>
          <w:tcPr>
            <w:tcW w:w="7524" w:type="dxa"/>
          </w:tcPr>
          <w:p w14:paraId="584803A4" w14:textId="14B67023" w:rsidR="009F4186" w:rsidRPr="0023650E" w:rsidRDefault="009F4186" w:rsidP="009F4186">
            <w:pPr>
              <w:widowControl w:val="0"/>
              <w:spacing w:before="80" w:after="30"/>
              <w:jc w:val="left"/>
              <w:rPr>
                <w:rFonts w:cs="Arial"/>
                <w:sz w:val="20"/>
                <w:szCs w:val="20"/>
              </w:rPr>
            </w:pPr>
            <w:r>
              <w:rPr>
                <w:rFonts w:cs="Arial"/>
                <w:sz w:val="20"/>
                <w:szCs w:val="20"/>
              </w:rPr>
              <w:t xml:space="preserve">Eingriffsermittlung </w:t>
            </w:r>
            <w:r w:rsidRPr="00D63D4D">
              <w:rPr>
                <w:rFonts w:cs="Arial"/>
                <w:sz w:val="20"/>
                <w:szCs w:val="20"/>
              </w:rPr>
              <w:t>Landschaftsbild</w:t>
            </w:r>
            <w:r>
              <w:rPr>
                <w:rFonts w:cs="Arial"/>
                <w:sz w:val="20"/>
                <w:szCs w:val="20"/>
              </w:rPr>
              <w:t xml:space="preserve"> </w:t>
            </w:r>
          </w:p>
        </w:tc>
      </w:tr>
      <w:tr w:rsidR="009F4186" w:rsidRPr="00CB4D97" w14:paraId="633A65D9" w14:textId="77777777" w:rsidTr="003B4428">
        <w:trPr>
          <w:cantSplit/>
        </w:trPr>
        <w:tc>
          <w:tcPr>
            <w:tcW w:w="978" w:type="dxa"/>
          </w:tcPr>
          <w:p w14:paraId="6AECF149" w14:textId="77777777" w:rsidR="009F4186" w:rsidRPr="0023650E" w:rsidRDefault="009F4186" w:rsidP="009F4186">
            <w:pPr>
              <w:widowControl w:val="0"/>
              <w:spacing w:before="80" w:after="30"/>
              <w:jc w:val="left"/>
              <w:rPr>
                <w:rFonts w:cs="Arial"/>
                <w:sz w:val="20"/>
                <w:szCs w:val="20"/>
              </w:rPr>
            </w:pPr>
            <w:r w:rsidRPr="0023650E">
              <w:rPr>
                <w:rFonts w:cs="Arial"/>
                <w:sz w:val="20"/>
                <w:szCs w:val="20"/>
              </w:rPr>
              <w:t>5.</w:t>
            </w:r>
            <w:r>
              <w:rPr>
                <w:rFonts w:cs="Arial"/>
                <w:sz w:val="20"/>
                <w:szCs w:val="20"/>
              </w:rPr>
              <w:t>4</w:t>
            </w:r>
          </w:p>
        </w:tc>
        <w:tc>
          <w:tcPr>
            <w:tcW w:w="7524" w:type="dxa"/>
          </w:tcPr>
          <w:p w14:paraId="1EF17841" w14:textId="2866AADB" w:rsidR="009F4186" w:rsidRPr="0023650E" w:rsidRDefault="009F4186" w:rsidP="009F4186">
            <w:pPr>
              <w:widowControl w:val="0"/>
              <w:spacing w:before="80" w:after="30"/>
              <w:jc w:val="left"/>
              <w:rPr>
                <w:rFonts w:cs="Arial"/>
                <w:sz w:val="20"/>
                <w:szCs w:val="20"/>
              </w:rPr>
            </w:pPr>
            <w:r w:rsidRPr="0023650E">
              <w:rPr>
                <w:rFonts w:cs="Arial"/>
                <w:sz w:val="20"/>
                <w:szCs w:val="20"/>
              </w:rPr>
              <w:t>Zusammenfassung der Beeinträchtigungen</w:t>
            </w:r>
            <w:r>
              <w:rPr>
                <w:rFonts w:cs="Arial"/>
                <w:sz w:val="20"/>
                <w:szCs w:val="20"/>
              </w:rPr>
              <w:t xml:space="preserve"> und Konflikte</w:t>
            </w:r>
          </w:p>
        </w:tc>
      </w:tr>
      <w:tr w:rsidR="009F4186" w:rsidRPr="00CB4D97" w14:paraId="1C8D59DA" w14:textId="77777777" w:rsidTr="003B4428">
        <w:trPr>
          <w:cantSplit/>
        </w:trPr>
        <w:tc>
          <w:tcPr>
            <w:tcW w:w="978" w:type="dxa"/>
          </w:tcPr>
          <w:p w14:paraId="52622D31" w14:textId="77777777" w:rsidR="009F4186" w:rsidRPr="0023650E" w:rsidRDefault="009F4186" w:rsidP="009F4186">
            <w:pPr>
              <w:widowControl w:val="0"/>
              <w:spacing w:before="80" w:after="20"/>
              <w:jc w:val="left"/>
              <w:rPr>
                <w:rFonts w:cs="Arial"/>
                <w:b/>
                <w:sz w:val="20"/>
                <w:szCs w:val="20"/>
              </w:rPr>
            </w:pPr>
            <w:r w:rsidRPr="0023650E">
              <w:rPr>
                <w:rFonts w:cs="Arial"/>
                <w:b/>
                <w:sz w:val="20"/>
                <w:szCs w:val="20"/>
              </w:rPr>
              <w:t>6</w:t>
            </w:r>
          </w:p>
        </w:tc>
        <w:tc>
          <w:tcPr>
            <w:tcW w:w="7524" w:type="dxa"/>
          </w:tcPr>
          <w:p w14:paraId="1B6C9834" w14:textId="77777777" w:rsidR="009F4186" w:rsidRPr="0023650E" w:rsidRDefault="009F4186" w:rsidP="009F4186">
            <w:pPr>
              <w:widowControl w:val="0"/>
              <w:spacing w:before="80" w:after="20"/>
              <w:jc w:val="left"/>
              <w:rPr>
                <w:rFonts w:cs="Arial"/>
                <w:b/>
                <w:sz w:val="20"/>
                <w:szCs w:val="20"/>
              </w:rPr>
            </w:pPr>
            <w:r w:rsidRPr="0023650E">
              <w:rPr>
                <w:rFonts w:cs="Arial"/>
                <w:b/>
                <w:sz w:val="20"/>
                <w:szCs w:val="20"/>
              </w:rPr>
              <w:t>Maßnahmenplanung</w:t>
            </w:r>
          </w:p>
        </w:tc>
      </w:tr>
      <w:tr w:rsidR="009F4186" w:rsidRPr="00CB4D97" w14:paraId="34E2DFB5" w14:textId="77777777" w:rsidTr="003B4428">
        <w:trPr>
          <w:cantSplit/>
        </w:trPr>
        <w:tc>
          <w:tcPr>
            <w:tcW w:w="978" w:type="dxa"/>
          </w:tcPr>
          <w:p w14:paraId="7419556A" w14:textId="77777777" w:rsidR="009F4186" w:rsidRPr="0023650E" w:rsidRDefault="009F4186" w:rsidP="009F4186">
            <w:pPr>
              <w:widowControl w:val="0"/>
              <w:spacing w:before="80" w:after="30"/>
              <w:jc w:val="left"/>
              <w:rPr>
                <w:rFonts w:cs="Arial"/>
                <w:sz w:val="20"/>
                <w:szCs w:val="20"/>
              </w:rPr>
            </w:pPr>
            <w:r w:rsidRPr="0023650E">
              <w:rPr>
                <w:rFonts w:cs="Arial"/>
                <w:sz w:val="20"/>
                <w:szCs w:val="20"/>
              </w:rPr>
              <w:t>6.1</w:t>
            </w:r>
          </w:p>
        </w:tc>
        <w:tc>
          <w:tcPr>
            <w:tcW w:w="7524" w:type="dxa"/>
          </w:tcPr>
          <w:p w14:paraId="0AEEC19E" w14:textId="77777777" w:rsidR="009F4186" w:rsidRPr="0023650E" w:rsidRDefault="009F4186" w:rsidP="009F4186">
            <w:pPr>
              <w:widowControl w:val="0"/>
              <w:spacing w:before="80" w:after="30"/>
              <w:jc w:val="left"/>
              <w:rPr>
                <w:rFonts w:cs="Arial"/>
                <w:sz w:val="20"/>
                <w:szCs w:val="20"/>
              </w:rPr>
            </w:pPr>
            <w:r w:rsidRPr="0023650E">
              <w:rPr>
                <w:rFonts w:cs="Arial"/>
                <w:sz w:val="20"/>
                <w:szCs w:val="20"/>
              </w:rPr>
              <w:t>Ableiten des Maßnahmenkonzeptes</w:t>
            </w:r>
          </w:p>
        </w:tc>
      </w:tr>
      <w:tr w:rsidR="009F4186" w:rsidRPr="00CB4D97" w14:paraId="686FC236" w14:textId="77777777" w:rsidTr="003B4428">
        <w:trPr>
          <w:cantSplit/>
        </w:trPr>
        <w:tc>
          <w:tcPr>
            <w:tcW w:w="978" w:type="dxa"/>
          </w:tcPr>
          <w:p w14:paraId="40B56BF1" w14:textId="77777777" w:rsidR="009F4186" w:rsidRPr="0023650E" w:rsidRDefault="009F4186" w:rsidP="009F4186">
            <w:pPr>
              <w:widowControl w:val="0"/>
              <w:spacing w:before="80" w:after="20"/>
              <w:jc w:val="left"/>
              <w:rPr>
                <w:rFonts w:cs="Arial"/>
                <w:sz w:val="20"/>
                <w:szCs w:val="20"/>
              </w:rPr>
            </w:pPr>
            <w:r>
              <w:rPr>
                <w:rFonts w:cs="Arial"/>
                <w:sz w:val="20"/>
                <w:szCs w:val="20"/>
              </w:rPr>
              <w:t>6.2</w:t>
            </w:r>
          </w:p>
        </w:tc>
        <w:tc>
          <w:tcPr>
            <w:tcW w:w="7524" w:type="dxa"/>
          </w:tcPr>
          <w:p w14:paraId="0AFACEFA" w14:textId="77777777" w:rsidR="009F4186" w:rsidRPr="0023650E" w:rsidRDefault="009F4186" w:rsidP="009F4186">
            <w:pPr>
              <w:widowControl w:val="0"/>
              <w:spacing w:before="80" w:after="20"/>
              <w:jc w:val="left"/>
              <w:rPr>
                <w:rFonts w:cs="Arial"/>
                <w:sz w:val="20"/>
                <w:szCs w:val="20"/>
              </w:rPr>
            </w:pPr>
            <w:r>
              <w:rPr>
                <w:rFonts w:cs="Arial"/>
                <w:sz w:val="20"/>
                <w:szCs w:val="20"/>
              </w:rPr>
              <w:t>Kompensation im Rahmen der i</w:t>
            </w:r>
            <w:r w:rsidRPr="00C97D38">
              <w:rPr>
                <w:rFonts w:cs="Arial"/>
                <w:sz w:val="20"/>
                <w:szCs w:val="20"/>
              </w:rPr>
              <w:t>ntegrierte Biotopbewertung</w:t>
            </w:r>
          </w:p>
        </w:tc>
      </w:tr>
      <w:tr w:rsidR="009F4186" w:rsidRPr="00CB4D97" w14:paraId="0570E8B9" w14:textId="77777777" w:rsidTr="003B4428">
        <w:trPr>
          <w:cantSplit/>
        </w:trPr>
        <w:tc>
          <w:tcPr>
            <w:tcW w:w="978" w:type="dxa"/>
          </w:tcPr>
          <w:p w14:paraId="227A877B" w14:textId="77777777" w:rsidR="009F4186" w:rsidRPr="0023650E" w:rsidRDefault="009F4186" w:rsidP="009F4186">
            <w:pPr>
              <w:widowControl w:val="0"/>
              <w:spacing w:before="80" w:after="20"/>
              <w:jc w:val="left"/>
              <w:rPr>
                <w:rFonts w:cs="Arial"/>
                <w:sz w:val="20"/>
                <w:szCs w:val="20"/>
              </w:rPr>
            </w:pPr>
            <w:r>
              <w:rPr>
                <w:rFonts w:cs="Arial"/>
                <w:sz w:val="20"/>
                <w:szCs w:val="20"/>
              </w:rPr>
              <w:t>6.2.1</w:t>
            </w:r>
          </w:p>
        </w:tc>
        <w:tc>
          <w:tcPr>
            <w:tcW w:w="7524" w:type="dxa"/>
          </w:tcPr>
          <w:p w14:paraId="51AC48CF" w14:textId="77777777" w:rsidR="009F4186" w:rsidRPr="0023650E" w:rsidRDefault="009F4186" w:rsidP="009F4186">
            <w:pPr>
              <w:widowControl w:val="0"/>
              <w:spacing w:before="80" w:after="20"/>
              <w:jc w:val="left"/>
              <w:rPr>
                <w:rFonts w:cs="Arial"/>
                <w:sz w:val="20"/>
                <w:szCs w:val="20"/>
              </w:rPr>
            </w:pPr>
            <w:r>
              <w:rPr>
                <w:rFonts w:cs="Arial"/>
                <w:sz w:val="20"/>
                <w:szCs w:val="20"/>
              </w:rPr>
              <w:t>Kompensationswert der Maßnahmenflächen</w:t>
            </w:r>
          </w:p>
        </w:tc>
      </w:tr>
      <w:tr w:rsidR="009F4186" w:rsidRPr="00CB4D97" w14:paraId="267CD265" w14:textId="77777777" w:rsidTr="003B4428">
        <w:trPr>
          <w:cantSplit/>
        </w:trPr>
        <w:tc>
          <w:tcPr>
            <w:tcW w:w="978" w:type="dxa"/>
          </w:tcPr>
          <w:p w14:paraId="69C54B59" w14:textId="49234F0C" w:rsidR="009F4186" w:rsidRPr="009B5B85" w:rsidRDefault="009F4186" w:rsidP="009F4186">
            <w:pPr>
              <w:widowControl w:val="0"/>
              <w:spacing w:before="80" w:after="20"/>
              <w:jc w:val="left"/>
              <w:rPr>
                <w:rFonts w:cs="Arial"/>
                <w:sz w:val="20"/>
                <w:szCs w:val="20"/>
              </w:rPr>
            </w:pPr>
            <w:r w:rsidRPr="009B5B85">
              <w:rPr>
                <w:rFonts w:cs="Arial"/>
                <w:sz w:val="20"/>
                <w:szCs w:val="20"/>
              </w:rPr>
              <w:t>6.2.</w:t>
            </w:r>
            <w:r>
              <w:rPr>
                <w:rFonts w:cs="Arial"/>
                <w:sz w:val="20"/>
                <w:szCs w:val="20"/>
              </w:rPr>
              <w:t>2</w:t>
            </w:r>
          </w:p>
        </w:tc>
        <w:tc>
          <w:tcPr>
            <w:tcW w:w="7524" w:type="dxa"/>
          </w:tcPr>
          <w:p w14:paraId="50E8776A" w14:textId="17480A09" w:rsidR="009F4186" w:rsidRPr="009B5B85" w:rsidRDefault="009F4186" w:rsidP="009F4186">
            <w:pPr>
              <w:widowControl w:val="0"/>
              <w:spacing w:before="80" w:after="20"/>
              <w:jc w:val="left"/>
              <w:rPr>
                <w:rFonts w:cs="Arial"/>
                <w:sz w:val="20"/>
                <w:szCs w:val="20"/>
              </w:rPr>
            </w:pPr>
            <w:r w:rsidRPr="009B5B85">
              <w:rPr>
                <w:rFonts w:cs="Arial"/>
                <w:sz w:val="20"/>
                <w:szCs w:val="20"/>
              </w:rPr>
              <w:t>Gesamtbilanz</w:t>
            </w:r>
            <w:r>
              <w:rPr>
                <w:rFonts w:cs="Arial"/>
                <w:sz w:val="20"/>
                <w:szCs w:val="20"/>
              </w:rPr>
              <w:t xml:space="preserve"> Biotope nach integrierter Biotopbewertung</w:t>
            </w:r>
          </w:p>
        </w:tc>
      </w:tr>
      <w:tr w:rsidR="009F4186" w:rsidRPr="00CB4D97" w14:paraId="40D8B2C0" w14:textId="77777777" w:rsidTr="003B4428">
        <w:trPr>
          <w:cantSplit/>
        </w:trPr>
        <w:tc>
          <w:tcPr>
            <w:tcW w:w="978" w:type="dxa"/>
          </w:tcPr>
          <w:p w14:paraId="1DA03DC4" w14:textId="77777777" w:rsidR="009F4186" w:rsidRPr="0023650E" w:rsidRDefault="009F4186" w:rsidP="009F4186">
            <w:pPr>
              <w:widowControl w:val="0"/>
              <w:spacing w:before="80" w:after="20"/>
              <w:jc w:val="left"/>
              <w:rPr>
                <w:rFonts w:cs="Arial"/>
                <w:sz w:val="20"/>
                <w:szCs w:val="20"/>
              </w:rPr>
            </w:pPr>
            <w:r>
              <w:rPr>
                <w:rFonts w:cs="Arial"/>
                <w:sz w:val="20"/>
                <w:szCs w:val="20"/>
              </w:rPr>
              <w:t>6.3</w:t>
            </w:r>
          </w:p>
        </w:tc>
        <w:tc>
          <w:tcPr>
            <w:tcW w:w="7524" w:type="dxa"/>
          </w:tcPr>
          <w:p w14:paraId="276E5BB6" w14:textId="72B2CFC0" w:rsidR="009F4186" w:rsidRPr="0023650E" w:rsidRDefault="009F4186" w:rsidP="009F4186">
            <w:pPr>
              <w:widowControl w:val="0"/>
              <w:spacing w:before="80" w:after="20"/>
              <w:jc w:val="left"/>
              <w:rPr>
                <w:rFonts w:cs="Arial"/>
                <w:sz w:val="20"/>
                <w:szCs w:val="20"/>
              </w:rPr>
            </w:pPr>
            <w:r>
              <w:rPr>
                <w:rFonts w:cs="Arial"/>
                <w:sz w:val="20"/>
                <w:szCs w:val="20"/>
              </w:rPr>
              <w:t>Funktionsspezifische Kompensation im Rahmen der schutzgutbezogenen Bewertung</w:t>
            </w:r>
          </w:p>
        </w:tc>
      </w:tr>
      <w:tr w:rsidR="009F4186" w:rsidRPr="00CB4D97" w14:paraId="0A474660" w14:textId="77777777" w:rsidTr="003B4428">
        <w:trPr>
          <w:cantSplit/>
        </w:trPr>
        <w:tc>
          <w:tcPr>
            <w:tcW w:w="978" w:type="dxa"/>
          </w:tcPr>
          <w:p w14:paraId="544E44B8" w14:textId="77777777" w:rsidR="009F4186" w:rsidRPr="00E30042" w:rsidRDefault="009F4186" w:rsidP="009F4186">
            <w:pPr>
              <w:spacing w:before="80" w:after="60"/>
              <w:jc w:val="left"/>
              <w:rPr>
                <w:rFonts w:cs="Arial"/>
                <w:sz w:val="20"/>
                <w:szCs w:val="20"/>
              </w:rPr>
            </w:pPr>
          </w:p>
        </w:tc>
        <w:tc>
          <w:tcPr>
            <w:tcW w:w="7524" w:type="dxa"/>
          </w:tcPr>
          <w:p w14:paraId="59AF1FEF" w14:textId="77777777" w:rsidR="009F4186" w:rsidRPr="00E30042" w:rsidRDefault="009F4186" w:rsidP="009F4186">
            <w:pPr>
              <w:spacing w:before="80" w:after="60"/>
              <w:jc w:val="left"/>
              <w:rPr>
                <w:rFonts w:cs="Arial"/>
                <w:color w:val="808080" w:themeColor="background1" w:themeShade="80"/>
                <w:sz w:val="20"/>
                <w:szCs w:val="20"/>
              </w:rPr>
            </w:pPr>
            <w:r w:rsidRPr="00E30042">
              <w:rPr>
                <w:rFonts w:cs="Arial"/>
                <w:i/>
                <w:color w:val="808080" w:themeColor="background1" w:themeShade="80"/>
                <w:sz w:val="20"/>
                <w:szCs w:val="20"/>
              </w:rPr>
              <w:t xml:space="preserve">(Zahl und Nummerierung der folgenden Unterkapitel richtet sich nach dem Vorhandensein </w:t>
            </w:r>
            <w:r>
              <w:rPr>
                <w:rFonts w:cs="Arial"/>
                <w:i/>
                <w:color w:val="808080" w:themeColor="background1" w:themeShade="80"/>
                <w:sz w:val="20"/>
                <w:szCs w:val="20"/>
              </w:rPr>
              <w:t xml:space="preserve">von eBS-Fällen bei den planungsrelevanten </w:t>
            </w:r>
            <w:r w:rsidRPr="00E30042">
              <w:rPr>
                <w:rFonts w:cs="Arial"/>
                <w:i/>
                <w:color w:val="808080" w:themeColor="background1" w:themeShade="80"/>
                <w:sz w:val="20"/>
                <w:szCs w:val="20"/>
              </w:rPr>
              <w:t>Funktion</w:t>
            </w:r>
            <w:r>
              <w:rPr>
                <w:rFonts w:cs="Arial"/>
                <w:i/>
                <w:color w:val="808080" w:themeColor="background1" w:themeShade="80"/>
                <w:sz w:val="20"/>
                <w:szCs w:val="20"/>
              </w:rPr>
              <w:t>en</w:t>
            </w:r>
            <w:r w:rsidRPr="00E30042">
              <w:rPr>
                <w:rFonts w:cs="Arial"/>
                <w:i/>
                <w:color w:val="808080" w:themeColor="background1" w:themeShade="80"/>
                <w:sz w:val="20"/>
                <w:szCs w:val="20"/>
              </w:rPr>
              <w:t>)</w:t>
            </w:r>
          </w:p>
        </w:tc>
      </w:tr>
      <w:tr w:rsidR="009F4186" w:rsidRPr="00CB4D97" w14:paraId="5899C7A9" w14:textId="77777777" w:rsidTr="003B4428">
        <w:trPr>
          <w:cantSplit/>
        </w:trPr>
        <w:tc>
          <w:tcPr>
            <w:tcW w:w="978" w:type="dxa"/>
          </w:tcPr>
          <w:p w14:paraId="6B6374FD" w14:textId="77777777" w:rsidR="009F4186" w:rsidRPr="0023650E" w:rsidRDefault="009F4186" w:rsidP="009F4186">
            <w:pPr>
              <w:widowControl w:val="0"/>
              <w:spacing w:before="80" w:after="20"/>
              <w:jc w:val="left"/>
              <w:rPr>
                <w:rFonts w:cs="Arial"/>
                <w:sz w:val="20"/>
                <w:szCs w:val="20"/>
              </w:rPr>
            </w:pPr>
            <w:r>
              <w:rPr>
                <w:rFonts w:cs="Arial"/>
                <w:sz w:val="20"/>
                <w:szCs w:val="20"/>
              </w:rPr>
              <w:t>6.3.1</w:t>
            </w:r>
          </w:p>
        </w:tc>
        <w:tc>
          <w:tcPr>
            <w:tcW w:w="7524" w:type="dxa"/>
          </w:tcPr>
          <w:p w14:paraId="618BFCE1" w14:textId="34110706" w:rsidR="009F4186" w:rsidRPr="0023650E" w:rsidRDefault="009F4186" w:rsidP="009F4186">
            <w:pPr>
              <w:widowControl w:val="0"/>
              <w:spacing w:before="80" w:after="20"/>
              <w:jc w:val="left"/>
              <w:rPr>
                <w:rFonts w:cs="Arial"/>
                <w:sz w:val="20"/>
                <w:szCs w:val="20"/>
              </w:rPr>
            </w:pPr>
            <w:r>
              <w:rPr>
                <w:rFonts w:cs="Arial"/>
                <w:sz w:val="20"/>
                <w:szCs w:val="20"/>
              </w:rPr>
              <w:t>Funktionsspezifische Kompensation Biotope</w:t>
            </w:r>
          </w:p>
        </w:tc>
      </w:tr>
      <w:tr w:rsidR="009F4186" w:rsidRPr="00CB4D97" w14:paraId="22CA9876" w14:textId="77777777" w:rsidTr="003B4428">
        <w:trPr>
          <w:cantSplit/>
        </w:trPr>
        <w:tc>
          <w:tcPr>
            <w:tcW w:w="978" w:type="dxa"/>
          </w:tcPr>
          <w:p w14:paraId="1E8D856C" w14:textId="77777777" w:rsidR="009F4186" w:rsidRPr="0023650E" w:rsidRDefault="009F4186" w:rsidP="009F4186">
            <w:pPr>
              <w:widowControl w:val="0"/>
              <w:spacing w:before="80" w:after="20"/>
              <w:jc w:val="left"/>
              <w:rPr>
                <w:rFonts w:cs="Arial"/>
                <w:sz w:val="20"/>
                <w:szCs w:val="20"/>
              </w:rPr>
            </w:pPr>
            <w:r>
              <w:rPr>
                <w:rFonts w:cs="Arial"/>
                <w:sz w:val="20"/>
                <w:szCs w:val="20"/>
              </w:rPr>
              <w:t>6.3.2</w:t>
            </w:r>
          </w:p>
        </w:tc>
        <w:tc>
          <w:tcPr>
            <w:tcW w:w="7524" w:type="dxa"/>
          </w:tcPr>
          <w:p w14:paraId="364450B5" w14:textId="3327A3F2" w:rsidR="009F4186" w:rsidRPr="0023650E" w:rsidRDefault="009F4186" w:rsidP="009F4186">
            <w:pPr>
              <w:widowControl w:val="0"/>
              <w:spacing w:before="80" w:after="20"/>
              <w:jc w:val="left"/>
              <w:rPr>
                <w:rFonts w:cs="Arial"/>
                <w:sz w:val="20"/>
                <w:szCs w:val="20"/>
              </w:rPr>
            </w:pPr>
            <w:r>
              <w:rPr>
                <w:rFonts w:cs="Arial"/>
                <w:sz w:val="20"/>
                <w:szCs w:val="20"/>
              </w:rPr>
              <w:t>Funktionsspezifische Kompensation Tiere</w:t>
            </w:r>
          </w:p>
        </w:tc>
      </w:tr>
      <w:tr w:rsidR="009F4186" w:rsidRPr="00CB4D97" w14:paraId="351BA177" w14:textId="77777777" w:rsidTr="003B4428">
        <w:trPr>
          <w:cantSplit/>
        </w:trPr>
        <w:tc>
          <w:tcPr>
            <w:tcW w:w="978" w:type="dxa"/>
          </w:tcPr>
          <w:p w14:paraId="58CD968A" w14:textId="3DD93972" w:rsidR="009F4186" w:rsidRPr="0023650E" w:rsidRDefault="009F4186" w:rsidP="009F4186">
            <w:pPr>
              <w:widowControl w:val="0"/>
              <w:spacing w:before="80" w:after="20"/>
              <w:jc w:val="left"/>
              <w:rPr>
                <w:rFonts w:cs="Arial"/>
                <w:sz w:val="20"/>
                <w:szCs w:val="20"/>
              </w:rPr>
            </w:pPr>
            <w:r>
              <w:rPr>
                <w:rFonts w:cs="Arial"/>
                <w:sz w:val="20"/>
                <w:szCs w:val="20"/>
              </w:rPr>
              <w:t>6.3.3</w:t>
            </w:r>
          </w:p>
        </w:tc>
        <w:tc>
          <w:tcPr>
            <w:tcW w:w="7524" w:type="dxa"/>
          </w:tcPr>
          <w:p w14:paraId="621512EF" w14:textId="36479987" w:rsidR="009F4186" w:rsidRPr="0023650E" w:rsidRDefault="009F4186" w:rsidP="009F4186">
            <w:pPr>
              <w:widowControl w:val="0"/>
              <w:spacing w:before="80" w:after="20"/>
              <w:jc w:val="left"/>
              <w:rPr>
                <w:rFonts w:cs="Arial"/>
                <w:sz w:val="20"/>
                <w:szCs w:val="20"/>
              </w:rPr>
            </w:pPr>
            <w:r>
              <w:rPr>
                <w:rFonts w:cs="Arial"/>
                <w:sz w:val="20"/>
                <w:szCs w:val="20"/>
              </w:rPr>
              <w:t xml:space="preserve">Funktionsspezifische Kompensation </w:t>
            </w:r>
            <w:r w:rsidRPr="00E30042">
              <w:rPr>
                <w:rFonts w:cs="Arial"/>
                <w:sz w:val="20"/>
                <w:szCs w:val="20"/>
              </w:rPr>
              <w:t>Pflanzen</w:t>
            </w:r>
          </w:p>
        </w:tc>
      </w:tr>
      <w:tr w:rsidR="009F4186" w:rsidRPr="00CB4D97" w14:paraId="586C70CB" w14:textId="77777777" w:rsidTr="003B4428">
        <w:trPr>
          <w:cantSplit/>
        </w:trPr>
        <w:tc>
          <w:tcPr>
            <w:tcW w:w="978" w:type="dxa"/>
          </w:tcPr>
          <w:p w14:paraId="5147ACA0" w14:textId="1CDE0F97" w:rsidR="009F4186" w:rsidRPr="0023650E" w:rsidRDefault="009F4186" w:rsidP="009F4186">
            <w:pPr>
              <w:widowControl w:val="0"/>
              <w:spacing w:before="80" w:after="20"/>
              <w:jc w:val="left"/>
              <w:rPr>
                <w:rFonts w:cs="Arial"/>
                <w:sz w:val="20"/>
                <w:szCs w:val="20"/>
              </w:rPr>
            </w:pPr>
            <w:r>
              <w:rPr>
                <w:rFonts w:cs="Arial"/>
                <w:sz w:val="20"/>
                <w:szCs w:val="20"/>
              </w:rPr>
              <w:t>6.3.4</w:t>
            </w:r>
          </w:p>
        </w:tc>
        <w:tc>
          <w:tcPr>
            <w:tcW w:w="7524" w:type="dxa"/>
          </w:tcPr>
          <w:p w14:paraId="45B65416" w14:textId="45BC3A2F" w:rsidR="009F4186" w:rsidRPr="0023650E" w:rsidRDefault="009F4186" w:rsidP="009F4186">
            <w:pPr>
              <w:widowControl w:val="0"/>
              <w:spacing w:before="80" w:after="20"/>
              <w:jc w:val="left"/>
              <w:rPr>
                <w:rFonts w:cs="Arial"/>
                <w:sz w:val="20"/>
                <w:szCs w:val="20"/>
              </w:rPr>
            </w:pPr>
            <w:r>
              <w:rPr>
                <w:rFonts w:cs="Arial"/>
                <w:sz w:val="20"/>
                <w:szCs w:val="20"/>
              </w:rPr>
              <w:t>Funktionsspezifische Kompensation Boden</w:t>
            </w:r>
          </w:p>
        </w:tc>
      </w:tr>
      <w:tr w:rsidR="009F4186" w:rsidRPr="00CB4D97" w14:paraId="6C61CFEF" w14:textId="77777777" w:rsidTr="003B4428">
        <w:trPr>
          <w:cantSplit/>
        </w:trPr>
        <w:tc>
          <w:tcPr>
            <w:tcW w:w="978" w:type="dxa"/>
          </w:tcPr>
          <w:p w14:paraId="532FFE93" w14:textId="244FD572" w:rsidR="009F4186" w:rsidRPr="0023650E" w:rsidRDefault="009F4186" w:rsidP="009F4186">
            <w:pPr>
              <w:widowControl w:val="0"/>
              <w:spacing w:before="80" w:after="20"/>
              <w:jc w:val="left"/>
              <w:rPr>
                <w:rFonts w:cs="Arial"/>
                <w:sz w:val="20"/>
                <w:szCs w:val="20"/>
              </w:rPr>
            </w:pPr>
            <w:r>
              <w:rPr>
                <w:rFonts w:cs="Arial"/>
                <w:sz w:val="20"/>
                <w:szCs w:val="20"/>
              </w:rPr>
              <w:t>6.3.5</w:t>
            </w:r>
          </w:p>
        </w:tc>
        <w:tc>
          <w:tcPr>
            <w:tcW w:w="7524" w:type="dxa"/>
          </w:tcPr>
          <w:p w14:paraId="73463DA4" w14:textId="3FFD23BA" w:rsidR="009F4186" w:rsidRPr="0023650E" w:rsidRDefault="009F4186" w:rsidP="009F4186">
            <w:pPr>
              <w:widowControl w:val="0"/>
              <w:spacing w:before="80" w:after="20"/>
              <w:jc w:val="left"/>
              <w:rPr>
                <w:rFonts w:cs="Arial"/>
                <w:sz w:val="20"/>
                <w:szCs w:val="20"/>
              </w:rPr>
            </w:pPr>
            <w:r>
              <w:rPr>
                <w:rFonts w:cs="Arial"/>
                <w:sz w:val="20"/>
                <w:szCs w:val="20"/>
              </w:rPr>
              <w:t>Funktionsspezifische Kompensation Wasser</w:t>
            </w:r>
          </w:p>
        </w:tc>
      </w:tr>
      <w:tr w:rsidR="009F4186" w:rsidRPr="00CB4D97" w14:paraId="00A562CD" w14:textId="77777777" w:rsidTr="003B4428">
        <w:trPr>
          <w:cantSplit/>
        </w:trPr>
        <w:tc>
          <w:tcPr>
            <w:tcW w:w="978" w:type="dxa"/>
          </w:tcPr>
          <w:p w14:paraId="7F72FC4E" w14:textId="2C20E567" w:rsidR="009F4186" w:rsidRPr="0023650E" w:rsidRDefault="009F4186" w:rsidP="009F4186">
            <w:pPr>
              <w:widowControl w:val="0"/>
              <w:spacing w:before="80" w:after="20"/>
              <w:jc w:val="left"/>
              <w:rPr>
                <w:rFonts w:cs="Arial"/>
                <w:sz w:val="20"/>
                <w:szCs w:val="20"/>
              </w:rPr>
            </w:pPr>
            <w:r>
              <w:rPr>
                <w:rFonts w:cs="Arial"/>
                <w:sz w:val="20"/>
                <w:szCs w:val="20"/>
              </w:rPr>
              <w:t>6.3.6</w:t>
            </w:r>
          </w:p>
        </w:tc>
        <w:tc>
          <w:tcPr>
            <w:tcW w:w="7524" w:type="dxa"/>
          </w:tcPr>
          <w:p w14:paraId="79463F88" w14:textId="6BDC523F" w:rsidR="009F4186" w:rsidRPr="0023650E" w:rsidRDefault="009F4186" w:rsidP="009F4186">
            <w:pPr>
              <w:widowControl w:val="0"/>
              <w:spacing w:before="80" w:after="20"/>
              <w:jc w:val="left"/>
              <w:rPr>
                <w:rFonts w:cs="Arial"/>
                <w:sz w:val="20"/>
                <w:szCs w:val="20"/>
              </w:rPr>
            </w:pPr>
            <w:r>
              <w:rPr>
                <w:rFonts w:cs="Arial"/>
                <w:sz w:val="20"/>
                <w:szCs w:val="20"/>
              </w:rPr>
              <w:t xml:space="preserve">Funktionsspezifische Kompensation </w:t>
            </w:r>
            <w:r w:rsidRPr="00C97D38">
              <w:rPr>
                <w:rFonts w:cs="Arial"/>
                <w:sz w:val="20"/>
                <w:szCs w:val="20"/>
              </w:rPr>
              <w:t>Klima / Luft</w:t>
            </w:r>
          </w:p>
        </w:tc>
      </w:tr>
      <w:tr w:rsidR="009F4186" w:rsidRPr="00CB4D97" w14:paraId="00E4EF44" w14:textId="77777777" w:rsidTr="003B4428">
        <w:trPr>
          <w:cantSplit/>
        </w:trPr>
        <w:tc>
          <w:tcPr>
            <w:tcW w:w="978" w:type="dxa"/>
          </w:tcPr>
          <w:p w14:paraId="02078983" w14:textId="570F9441" w:rsidR="009F4186" w:rsidRDefault="009F4186" w:rsidP="009F4186">
            <w:pPr>
              <w:widowControl w:val="0"/>
              <w:spacing w:before="80" w:after="20"/>
              <w:jc w:val="left"/>
              <w:rPr>
                <w:rFonts w:cs="Arial"/>
                <w:sz w:val="20"/>
                <w:szCs w:val="20"/>
              </w:rPr>
            </w:pPr>
            <w:r>
              <w:rPr>
                <w:rFonts w:cs="Arial"/>
                <w:sz w:val="20"/>
                <w:szCs w:val="20"/>
              </w:rPr>
              <w:t>6.3.7</w:t>
            </w:r>
          </w:p>
        </w:tc>
        <w:tc>
          <w:tcPr>
            <w:tcW w:w="7524" w:type="dxa"/>
          </w:tcPr>
          <w:p w14:paraId="763308E7" w14:textId="4111509E" w:rsidR="009F4186" w:rsidDel="00B23722" w:rsidRDefault="009F4186" w:rsidP="009F4186">
            <w:pPr>
              <w:widowControl w:val="0"/>
              <w:spacing w:before="80" w:after="20"/>
              <w:jc w:val="left"/>
              <w:rPr>
                <w:rFonts w:cs="Arial"/>
                <w:sz w:val="20"/>
                <w:szCs w:val="20"/>
              </w:rPr>
            </w:pPr>
            <w:r>
              <w:rPr>
                <w:rFonts w:cs="Arial"/>
                <w:sz w:val="20"/>
                <w:szCs w:val="20"/>
              </w:rPr>
              <w:t xml:space="preserve">Funktionsspezifische Kompensation </w:t>
            </w:r>
            <w:r w:rsidRPr="00D63D4D">
              <w:rPr>
                <w:rFonts w:cs="Arial"/>
                <w:sz w:val="20"/>
                <w:szCs w:val="20"/>
              </w:rPr>
              <w:t>Landschaftsbild</w:t>
            </w:r>
          </w:p>
        </w:tc>
      </w:tr>
      <w:tr w:rsidR="009F4186" w:rsidRPr="00CB4D97" w14:paraId="0C8DFE64" w14:textId="77777777" w:rsidTr="003B4428">
        <w:trPr>
          <w:cantSplit/>
        </w:trPr>
        <w:tc>
          <w:tcPr>
            <w:tcW w:w="978" w:type="dxa"/>
          </w:tcPr>
          <w:p w14:paraId="63CC0C2A" w14:textId="77777777" w:rsidR="009F4186" w:rsidRPr="0023650E" w:rsidRDefault="009F4186" w:rsidP="00C31D8A">
            <w:pPr>
              <w:keepNext/>
              <w:keepLines/>
              <w:widowControl w:val="0"/>
              <w:spacing w:before="80" w:after="20"/>
              <w:jc w:val="left"/>
              <w:rPr>
                <w:rFonts w:cs="Arial"/>
                <w:sz w:val="20"/>
                <w:szCs w:val="20"/>
              </w:rPr>
            </w:pPr>
            <w:r>
              <w:rPr>
                <w:rFonts w:cs="Arial"/>
                <w:sz w:val="20"/>
                <w:szCs w:val="20"/>
              </w:rPr>
              <w:t>6.4</w:t>
            </w:r>
          </w:p>
        </w:tc>
        <w:tc>
          <w:tcPr>
            <w:tcW w:w="7524" w:type="dxa"/>
          </w:tcPr>
          <w:p w14:paraId="25FBA238" w14:textId="77777777" w:rsidR="009F4186" w:rsidRPr="0023650E" w:rsidRDefault="009F4186" w:rsidP="00C31D8A">
            <w:pPr>
              <w:keepNext/>
              <w:keepLines/>
              <w:widowControl w:val="0"/>
              <w:spacing w:before="80" w:after="20"/>
              <w:jc w:val="left"/>
              <w:rPr>
                <w:rFonts w:cs="Arial"/>
                <w:sz w:val="20"/>
                <w:szCs w:val="20"/>
              </w:rPr>
            </w:pPr>
            <w:r w:rsidRPr="0023650E">
              <w:rPr>
                <w:rFonts w:cs="Arial"/>
                <w:sz w:val="20"/>
                <w:szCs w:val="20"/>
              </w:rPr>
              <w:t>Maßnahmenübersicht</w:t>
            </w:r>
          </w:p>
        </w:tc>
      </w:tr>
      <w:tr w:rsidR="009F4186" w:rsidRPr="00CB4D97" w14:paraId="7F35B4A4" w14:textId="77777777" w:rsidTr="003B4428">
        <w:trPr>
          <w:cantSplit/>
        </w:trPr>
        <w:tc>
          <w:tcPr>
            <w:tcW w:w="978" w:type="dxa"/>
          </w:tcPr>
          <w:p w14:paraId="3E650BFC" w14:textId="77777777" w:rsidR="009F4186" w:rsidRDefault="009F4186" w:rsidP="00C31D8A">
            <w:pPr>
              <w:keepNext/>
              <w:keepLines/>
              <w:widowControl w:val="0"/>
              <w:spacing w:before="80" w:after="20"/>
              <w:jc w:val="left"/>
              <w:rPr>
                <w:rFonts w:cs="Arial"/>
                <w:sz w:val="20"/>
                <w:szCs w:val="20"/>
              </w:rPr>
            </w:pPr>
            <w:r>
              <w:rPr>
                <w:rFonts w:cs="Arial"/>
                <w:sz w:val="20"/>
                <w:szCs w:val="20"/>
              </w:rPr>
              <w:t>6.4.1</w:t>
            </w:r>
          </w:p>
        </w:tc>
        <w:tc>
          <w:tcPr>
            <w:tcW w:w="7524" w:type="dxa"/>
          </w:tcPr>
          <w:p w14:paraId="45898B3A" w14:textId="77777777" w:rsidR="009F4186" w:rsidRPr="0023650E" w:rsidRDefault="009F4186" w:rsidP="00C31D8A">
            <w:pPr>
              <w:keepNext/>
              <w:keepLines/>
              <w:widowControl w:val="0"/>
              <w:spacing w:before="80" w:after="20"/>
              <w:jc w:val="left"/>
              <w:rPr>
                <w:rFonts w:cs="Arial"/>
                <w:sz w:val="20"/>
                <w:szCs w:val="20"/>
              </w:rPr>
            </w:pPr>
            <w:r>
              <w:rPr>
                <w:rFonts w:cs="Arial"/>
                <w:sz w:val="20"/>
                <w:szCs w:val="20"/>
              </w:rPr>
              <w:t>Vermeidungsmaßnahmen</w:t>
            </w:r>
          </w:p>
        </w:tc>
      </w:tr>
      <w:tr w:rsidR="009F4186" w:rsidRPr="00CB4D97" w14:paraId="3D79446F" w14:textId="77777777" w:rsidTr="003B4428">
        <w:trPr>
          <w:cantSplit/>
        </w:trPr>
        <w:tc>
          <w:tcPr>
            <w:tcW w:w="978" w:type="dxa"/>
          </w:tcPr>
          <w:p w14:paraId="4A5FE31A" w14:textId="77777777" w:rsidR="009F4186" w:rsidRPr="0023650E" w:rsidRDefault="009F4186" w:rsidP="00C31D8A">
            <w:pPr>
              <w:keepNext/>
              <w:keepLines/>
              <w:widowControl w:val="0"/>
              <w:spacing w:before="80" w:after="30"/>
              <w:jc w:val="left"/>
              <w:rPr>
                <w:rFonts w:cs="Arial"/>
                <w:sz w:val="20"/>
                <w:szCs w:val="20"/>
              </w:rPr>
            </w:pPr>
            <w:r>
              <w:rPr>
                <w:rFonts w:cs="Arial"/>
                <w:sz w:val="20"/>
                <w:szCs w:val="20"/>
              </w:rPr>
              <w:t>6.4.2</w:t>
            </w:r>
          </w:p>
        </w:tc>
        <w:tc>
          <w:tcPr>
            <w:tcW w:w="7524" w:type="dxa"/>
          </w:tcPr>
          <w:p w14:paraId="5B982918" w14:textId="56C5233D" w:rsidR="009F4186" w:rsidRPr="0023650E" w:rsidRDefault="009F4186" w:rsidP="00C31D8A">
            <w:pPr>
              <w:keepNext/>
              <w:keepLines/>
              <w:widowControl w:val="0"/>
              <w:spacing w:before="80" w:after="30"/>
              <w:jc w:val="left"/>
              <w:rPr>
                <w:rFonts w:cs="Arial"/>
                <w:sz w:val="20"/>
                <w:szCs w:val="20"/>
              </w:rPr>
            </w:pPr>
            <w:r>
              <w:rPr>
                <w:rFonts w:cs="Arial"/>
                <w:sz w:val="20"/>
                <w:szCs w:val="20"/>
              </w:rPr>
              <w:t>Ausgleichs- und Ersatzmaßnahmen inkl. Maßnahmen des Arten- und Gebietsschutzes, des FB Klimaschutz und des FB zur WRRL</w:t>
            </w:r>
          </w:p>
        </w:tc>
      </w:tr>
      <w:tr w:rsidR="009F4186" w:rsidRPr="00CB4D97" w14:paraId="0EC0DA65" w14:textId="77777777" w:rsidTr="003B4428">
        <w:trPr>
          <w:cantSplit/>
        </w:trPr>
        <w:tc>
          <w:tcPr>
            <w:tcW w:w="978" w:type="dxa"/>
          </w:tcPr>
          <w:p w14:paraId="70432F69" w14:textId="77777777" w:rsidR="009F4186" w:rsidRPr="00A22CA0" w:rsidRDefault="009F4186" w:rsidP="009F4186">
            <w:pPr>
              <w:widowControl w:val="0"/>
              <w:spacing w:before="80" w:after="30"/>
              <w:jc w:val="left"/>
              <w:rPr>
                <w:rFonts w:cs="Arial"/>
                <w:sz w:val="20"/>
                <w:szCs w:val="20"/>
              </w:rPr>
            </w:pPr>
            <w:r w:rsidRPr="00A22CA0">
              <w:rPr>
                <w:rFonts w:cs="Arial"/>
                <w:sz w:val="20"/>
                <w:szCs w:val="20"/>
              </w:rPr>
              <w:t>6.4.3</w:t>
            </w:r>
          </w:p>
        </w:tc>
        <w:tc>
          <w:tcPr>
            <w:tcW w:w="7524" w:type="dxa"/>
          </w:tcPr>
          <w:p w14:paraId="5C7ECE39" w14:textId="4FACEA69" w:rsidR="009F4186" w:rsidRPr="00A22CA0" w:rsidRDefault="009F4186" w:rsidP="009F4186">
            <w:pPr>
              <w:widowControl w:val="0"/>
              <w:spacing w:before="80" w:after="30"/>
              <w:jc w:val="left"/>
              <w:rPr>
                <w:rFonts w:cs="Arial"/>
                <w:sz w:val="20"/>
                <w:szCs w:val="20"/>
              </w:rPr>
            </w:pPr>
            <w:r w:rsidRPr="00A22CA0">
              <w:rPr>
                <w:rFonts w:cs="Arial"/>
                <w:sz w:val="20"/>
                <w:szCs w:val="20"/>
              </w:rPr>
              <w:t>Begrünungsmaßnahmen auf Straßennebenflächen</w:t>
            </w:r>
          </w:p>
        </w:tc>
      </w:tr>
      <w:tr w:rsidR="009F4186" w:rsidRPr="00CB4D97" w14:paraId="2BB3559F" w14:textId="77777777" w:rsidTr="003B4428">
        <w:trPr>
          <w:cantSplit/>
        </w:trPr>
        <w:tc>
          <w:tcPr>
            <w:tcW w:w="978" w:type="dxa"/>
          </w:tcPr>
          <w:p w14:paraId="17871D4D" w14:textId="77777777" w:rsidR="009F4186" w:rsidRPr="00A22CA0" w:rsidRDefault="009F4186" w:rsidP="009F4186">
            <w:pPr>
              <w:widowControl w:val="0"/>
              <w:spacing w:before="80" w:after="30"/>
              <w:jc w:val="left"/>
              <w:rPr>
                <w:rFonts w:cs="Arial"/>
                <w:sz w:val="20"/>
                <w:szCs w:val="20"/>
              </w:rPr>
            </w:pPr>
            <w:r w:rsidRPr="00A22CA0">
              <w:rPr>
                <w:rFonts w:cs="Arial"/>
                <w:sz w:val="20"/>
                <w:szCs w:val="20"/>
              </w:rPr>
              <w:t>6.4.4</w:t>
            </w:r>
          </w:p>
        </w:tc>
        <w:tc>
          <w:tcPr>
            <w:tcW w:w="7524" w:type="dxa"/>
          </w:tcPr>
          <w:p w14:paraId="357BC6D3" w14:textId="23C3E276" w:rsidR="009F4186" w:rsidRPr="00A22CA0" w:rsidRDefault="009F4186" w:rsidP="009F4186">
            <w:pPr>
              <w:widowControl w:val="0"/>
              <w:spacing w:before="80" w:after="30"/>
              <w:jc w:val="left"/>
              <w:rPr>
                <w:rFonts w:cs="Arial"/>
                <w:sz w:val="20"/>
                <w:szCs w:val="20"/>
              </w:rPr>
            </w:pPr>
            <w:r w:rsidRPr="00A22CA0">
              <w:rPr>
                <w:rFonts w:cs="Arial"/>
                <w:sz w:val="20"/>
                <w:szCs w:val="20"/>
              </w:rPr>
              <w:t xml:space="preserve">Wiederherstellungsmaßnahmen </w:t>
            </w:r>
          </w:p>
        </w:tc>
      </w:tr>
      <w:tr w:rsidR="009F4186" w:rsidRPr="00CB4D97" w14:paraId="1B4D9A40" w14:textId="77777777" w:rsidTr="003B4428">
        <w:trPr>
          <w:cantSplit/>
        </w:trPr>
        <w:tc>
          <w:tcPr>
            <w:tcW w:w="978" w:type="dxa"/>
          </w:tcPr>
          <w:p w14:paraId="19E884DD" w14:textId="77777777" w:rsidR="009F4186" w:rsidRPr="00A22CA0" w:rsidRDefault="009F4186" w:rsidP="009F4186">
            <w:pPr>
              <w:widowControl w:val="0"/>
              <w:spacing w:before="80" w:after="30"/>
              <w:jc w:val="left"/>
              <w:rPr>
                <w:rFonts w:cs="Arial"/>
                <w:sz w:val="20"/>
                <w:szCs w:val="20"/>
              </w:rPr>
            </w:pPr>
            <w:r w:rsidRPr="00A22CA0">
              <w:rPr>
                <w:rFonts w:cs="Arial"/>
                <w:sz w:val="20"/>
                <w:szCs w:val="20"/>
              </w:rPr>
              <w:t>6.4.5</w:t>
            </w:r>
          </w:p>
        </w:tc>
        <w:tc>
          <w:tcPr>
            <w:tcW w:w="7524" w:type="dxa"/>
          </w:tcPr>
          <w:p w14:paraId="083DCC6F" w14:textId="31F716AD" w:rsidR="009F4186" w:rsidRPr="00A22CA0" w:rsidRDefault="009F4186" w:rsidP="00A84B41">
            <w:pPr>
              <w:widowControl w:val="0"/>
              <w:spacing w:before="80" w:after="30"/>
              <w:jc w:val="left"/>
              <w:rPr>
                <w:rFonts w:cs="Arial"/>
                <w:sz w:val="20"/>
                <w:szCs w:val="20"/>
              </w:rPr>
            </w:pPr>
            <w:r w:rsidRPr="00A22CA0">
              <w:rPr>
                <w:rFonts w:cs="Arial"/>
                <w:sz w:val="20"/>
                <w:szCs w:val="20"/>
              </w:rPr>
              <w:t>Ersatzzahlung</w:t>
            </w:r>
            <w:r>
              <w:rPr>
                <w:rFonts w:cs="Arial"/>
                <w:sz w:val="20"/>
                <w:szCs w:val="20"/>
              </w:rPr>
              <w:t xml:space="preserve"> </w:t>
            </w:r>
            <w:r w:rsidRPr="00E30042">
              <w:rPr>
                <w:rFonts w:cs="Arial"/>
                <w:i/>
                <w:color w:val="808080" w:themeColor="background1" w:themeShade="80"/>
                <w:sz w:val="20"/>
                <w:szCs w:val="20"/>
              </w:rPr>
              <w:t>(</w:t>
            </w:r>
            <w:r>
              <w:rPr>
                <w:rFonts w:cs="Arial"/>
                <w:i/>
                <w:color w:val="808080" w:themeColor="background1" w:themeShade="80"/>
                <w:sz w:val="20"/>
                <w:szCs w:val="20"/>
              </w:rPr>
              <w:t>sofern relevant)</w:t>
            </w:r>
          </w:p>
        </w:tc>
      </w:tr>
      <w:tr w:rsidR="009F4186" w:rsidRPr="00CB4D97" w14:paraId="170F960A" w14:textId="77777777" w:rsidTr="003B4428">
        <w:trPr>
          <w:cantSplit/>
        </w:trPr>
        <w:tc>
          <w:tcPr>
            <w:tcW w:w="978" w:type="dxa"/>
          </w:tcPr>
          <w:p w14:paraId="0B235275" w14:textId="77777777" w:rsidR="009F4186" w:rsidRPr="0023650E" w:rsidRDefault="009F4186" w:rsidP="009F4186">
            <w:pPr>
              <w:spacing w:before="80" w:after="20"/>
              <w:jc w:val="left"/>
              <w:rPr>
                <w:rFonts w:cs="Arial"/>
                <w:b/>
                <w:sz w:val="20"/>
                <w:szCs w:val="20"/>
              </w:rPr>
            </w:pPr>
            <w:r w:rsidRPr="0023650E">
              <w:rPr>
                <w:rFonts w:cs="Arial"/>
                <w:b/>
                <w:sz w:val="20"/>
                <w:szCs w:val="20"/>
              </w:rPr>
              <w:t>7</w:t>
            </w:r>
          </w:p>
        </w:tc>
        <w:tc>
          <w:tcPr>
            <w:tcW w:w="7524" w:type="dxa"/>
          </w:tcPr>
          <w:p w14:paraId="651F17BC" w14:textId="77777777" w:rsidR="009F4186" w:rsidRPr="0023650E" w:rsidRDefault="009F4186" w:rsidP="009F4186">
            <w:pPr>
              <w:spacing w:before="80" w:after="20"/>
              <w:jc w:val="left"/>
              <w:rPr>
                <w:rFonts w:cs="Arial"/>
                <w:sz w:val="20"/>
                <w:szCs w:val="20"/>
              </w:rPr>
            </w:pPr>
            <w:r w:rsidRPr="0023650E">
              <w:rPr>
                <w:rFonts w:cs="Arial"/>
                <w:b/>
                <w:sz w:val="20"/>
                <w:szCs w:val="20"/>
              </w:rPr>
              <w:t>Gesamtbeurteilung des Eingriffs</w:t>
            </w:r>
          </w:p>
        </w:tc>
      </w:tr>
      <w:tr w:rsidR="009F4186" w:rsidRPr="00CB4D97" w14:paraId="58EC12C5" w14:textId="77777777" w:rsidTr="003B4428">
        <w:trPr>
          <w:cantSplit/>
        </w:trPr>
        <w:tc>
          <w:tcPr>
            <w:tcW w:w="978" w:type="dxa"/>
          </w:tcPr>
          <w:p w14:paraId="4BFBB1B5" w14:textId="77777777" w:rsidR="009F4186" w:rsidRPr="008762AD" w:rsidRDefault="009F4186" w:rsidP="009F4186">
            <w:pPr>
              <w:spacing w:before="80" w:after="20"/>
              <w:jc w:val="left"/>
              <w:rPr>
                <w:rFonts w:cs="Arial"/>
                <w:b/>
                <w:sz w:val="20"/>
                <w:szCs w:val="20"/>
              </w:rPr>
            </w:pPr>
            <w:r w:rsidRPr="008762AD">
              <w:rPr>
                <w:rFonts w:cs="Arial"/>
                <w:b/>
                <w:sz w:val="20"/>
                <w:szCs w:val="20"/>
              </w:rPr>
              <w:t>8</w:t>
            </w:r>
          </w:p>
        </w:tc>
        <w:tc>
          <w:tcPr>
            <w:tcW w:w="7524" w:type="dxa"/>
          </w:tcPr>
          <w:p w14:paraId="11DD4FD0" w14:textId="34F6F7B5" w:rsidR="009F4186" w:rsidRPr="008762AD" w:rsidRDefault="009F4186" w:rsidP="009F4186">
            <w:pPr>
              <w:spacing w:before="80" w:after="20"/>
              <w:jc w:val="left"/>
              <w:rPr>
                <w:rFonts w:cs="Arial"/>
                <w:b/>
                <w:sz w:val="20"/>
                <w:szCs w:val="20"/>
              </w:rPr>
            </w:pPr>
            <w:r w:rsidRPr="008762AD">
              <w:rPr>
                <w:rFonts w:cs="Arial"/>
                <w:b/>
                <w:sz w:val="20"/>
                <w:szCs w:val="20"/>
              </w:rPr>
              <w:t>Kosten</w:t>
            </w:r>
            <w:r>
              <w:rPr>
                <w:rFonts w:cs="Arial"/>
                <w:b/>
                <w:sz w:val="20"/>
                <w:szCs w:val="20"/>
              </w:rPr>
              <w:t>ermittlung</w:t>
            </w:r>
          </w:p>
        </w:tc>
      </w:tr>
      <w:tr w:rsidR="00C31D8A" w:rsidRPr="00CB4D97" w14:paraId="1DB2ABAE" w14:textId="77777777" w:rsidTr="003B4428">
        <w:trPr>
          <w:cantSplit/>
        </w:trPr>
        <w:tc>
          <w:tcPr>
            <w:tcW w:w="978" w:type="dxa"/>
          </w:tcPr>
          <w:p w14:paraId="6715849A" w14:textId="2E7ED7AD" w:rsidR="00C31D8A" w:rsidRPr="008762AD" w:rsidRDefault="00C31D8A" w:rsidP="009F4186">
            <w:pPr>
              <w:spacing w:before="80" w:after="20"/>
              <w:jc w:val="left"/>
              <w:rPr>
                <w:rFonts w:cs="Arial"/>
                <w:b/>
                <w:sz w:val="20"/>
                <w:szCs w:val="20"/>
              </w:rPr>
            </w:pPr>
            <w:r>
              <w:rPr>
                <w:rFonts w:cs="Arial"/>
                <w:b/>
                <w:sz w:val="20"/>
                <w:szCs w:val="20"/>
              </w:rPr>
              <w:t>9</w:t>
            </w:r>
          </w:p>
        </w:tc>
        <w:tc>
          <w:tcPr>
            <w:tcW w:w="7524" w:type="dxa"/>
          </w:tcPr>
          <w:p w14:paraId="3F8CF57E" w14:textId="65E5C556" w:rsidR="00C31D8A" w:rsidRPr="008762AD" w:rsidRDefault="00C31D8A" w:rsidP="009F4186">
            <w:pPr>
              <w:spacing w:before="80" w:after="20"/>
              <w:jc w:val="left"/>
              <w:rPr>
                <w:rFonts w:cs="Arial"/>
                <w:b/>
                <w:sz w:val="20"/>
                <w:szCs w:val="20"/>
              </w:rPr>
            </w:pPr>
            <w:r>
              <w:rPr>
                <w:rFonts w:cs="Arial"/>
                <w:b/>
                <w:sz w:val="20"/>
                <w:szCs w:val="20"/>
              </w:rPr>
              <w:t>Literatur- und Quellenverzeichnis</w:t>
            </w:r>
          </w:p>
        </w:tc>
      </w:tr>
      <w:tr w:rsidR="009F4186" w:rsidRPr="00CB4D97" w14:paraId="7848AB56" w14:textId="77777777" w:rsidTr="003B4428">
        <w:trPr>
          <w:cantSplit/>
        </w:trPr>
        <w:tc>
          <w:tcPr>
            <w:tcW w:w="8502" w:type="dxa"/>
            <w:gridSpan w:val="2"/>
          </w:tcPr>
          <w:p w14:paraId="2F55591E" w14:textId="75D04140" w:rsidR="009F4186" w:rsidRPr="008762AD" w:rsidRDefault="009F4186" w:rsidP="009F4186">
            <w:pPr>
              <w:spacing w:before="240" w:after="20"/>
              <w:jc w:val="left"/>
              <w:rPr>
                <w:rFonts w:cs="Arial"/>
                <w:b/>
                <w:sz w:val="20"/>
                <w:szCs w:val="20"/>
              </w:rPr>
            </w:pPr>
            <w:r>
              <w:rPr>
                <w:rFonts w:cs="Arial"/>
                <w:b/>
                <w:sz w:val="20"/>
                <w:szCs w:val="20"/>
              </w:rPr>
              <w:t>Anlagen zum LBP-Erläuterungsbericht</w:t>
            </w:r>
          </w:p>
        </w:tc>
      </w:tr>
      <w:tr w:rsidR="009F4186" w:rsidRPr="00CB4D97" w14:paraId="0BD7738F" w14:textId="77777777" w:rsidTr="003B4428">
        <w:trPr>
          <w:cantSplit/>
        </w:trPr>
        <w:tc>
          <w:tcPr>
            <w:tcW w:w="978" w:type="dxa"/>
          </w:tcPr>
          <w:p w14:paraId="4380155E" w14:textId="77777777" w:rsidR="009F4186" w:rsidRPr="0059787A" w:rsidRDefault="009F4186" w:rsidP="009F4186">
            <w:pPr>
              <w:spacing w:before="80" w:after="20"/>
              <w:jc w:val="left"/>
              <w:rPr>
                <w:rFonts w:cs="Arial"/>
                <w:sz w:val="20"/>
                <w:szCs w:val="20"/>
              </w:rPr>
            </w:pPr>
            <w:r w:rsidRPr="0059787A">
              <w:rPr>
                <w:rFonts w:cs="Arial"/>
                <w:sz w:val="20"/>
                <w:szCs w:val="20"/>
              </w:rPr>
              <w:t>I</w:t>
            </w:r>
          </w:p>
        </w:tc>
        <w:tc>
          <w:tcPr>
            <w:tcW w:w="7524" w:type="dxa"/>
          </w:tcPr>
          <w:p w14:paraId="23C07FD5" w14:textId="77777777" w:rsidR="009F4186" w:rsidRPr="0059787A" w:rsidRDefault="009F4186" w:rsidP="009F4186">
            <w:pPr>
              <w:spacing w:before="80" w:after="20"/>
              <w:jc w:val="left"/>
              <w:rPr>
                <w:rFonts w:cs="Arial"/>
                <w:sz w:val="20"/>
                <w:szCs w:val="20"/>
              </w:rPr>
            </w:pPr>
            <w:r w:rsidRPr="0059787A">
              <w:rPr>
                <w:rFonts w:cs="Arial"/>
                <w:sz w:val="20"/>
                <w:szCs w:val="20"/>
              </w:rPr>
              <w:t>Dokumentation der Planungsraumanalyse</w:t>
            </w:r>
          </w:p>
        </w:tc>
      </w:tr>
      <w:tr w:rsidR="009F4186" w:rsidRPr="00CB4D97" w14:paraId="754FDD94" w14:textId="77777777" w:rsidTr="003B4428">
        <w:trPr>
          <w:cantSplit/>
        </w:trPr>
        <w:tc>
          <w:tcPr>
            <w:tcW w:w="978" w:type="dxa"/>
          </w:tcPr>
          <w:p w14:paraId="6378FA1B" w14:textId="77777777" w:rsidR="009F4186" w:rsidRPr="0059787A" w:rsidRDefault="009F4186" w:rsidP="009F4186">
            <w:pPr>
              <w:spacing w:before="80" w:after="20"/>
              <w:jc w:val="left"/>
              <w:rPr>
                <w:rFonts w:cs="Arial"/>
                <w:sz w:val="20"/>
                <w:szCs w:val="20"/>
              </w:rPr>
            </w:pPr>
            <w:r w:rsidRPr="0059787A">
              <w:rPr>
                <w:rFonts w:cs="Arial"/>
                <w:sz w:val="20"/>
                <w:szCs w:val="20"/>
              </w:rPr>
              <w:t>II</w:t>
            </w:r>
          </w:p>
        </w:tc>
        <w:tc>
          <w:tcPr>
            <w:tcW w:w="7524" w:type="dxa"/>
          </w:tcPr>
          <w:p w14:paraId="331FD0C0" w14:textId="02BC08E1" w:rsidR="009F4186" w:rsidRPr="0059787A" w:rsidRDefault="009F4186" w:rsidP="009F4186">
            <w:pPr>
              <w:spacing w:before="80" w:after="20"/>
              <w:jc w:val="left"/>
              <w:rPr>
                <w:rFonts w:cs="Arial"/>
                <w:sz w:val="20"/>
                <w:szCs w:val="20"/>
              </w:rPr>
            </w:pPr>
            <w:r>
              <w:rPr>
                <w:rFonts w:cs="Arial"/>
                <w:sz w:val="20"/>
                <w:szCs w:val="20"/>
              </w:rPr>
              <w:t>Integrierte Biotopbewertung - Berechnungstabelle</w:t>
            </w:r>
          </w:p>
        </w:tc>
      </w:tr>
      <w:tr w:rsidR="009F4186" w:rsidRPr="00CB4D97" w14:paraId="1ECEB518" w14:textId="77777777" w:rsidTr="003B4428">
        <w:trPr>
          <w:cantSplit/>
        </w:trPr>
        <w:tc>
          <w:tcPr>
            <w:tcW w:w="978" w:type="dxa"/>
          </w:tcPr>
          <w:p w14:paraId="13F475C6" w14:textId="77777777" w:rsidR="009F4186" w:rsidRPr="0059787A" w:rsidRDefault="009F4186" w:rsidP="009F4186">
            <w:pPr>
              <w:spacing w:before="80" w:after="20"/>
              <w:jc w:val="left"/>
              <w:rPr>
                <w:rFonts w:cs="Arial"/>
                <w:sz w:val="20"/>
                <w:szCs w:val="20"/>
              </w:rPr>
            </w:pPr>
            <w:r w:rsidRPr="0059787A">
              <w:rPr>
                <w:rFonts w:cs="Arial"/>
                <w:sz w:val="20"/>
                <w:szCs w:val="20"/>
              </w:rPr>
              <w:t>II</w:t>
            </w:r>
            <w:r>
              <w:rPr>
                <w:rFonts w:cs="Arial"/>
                <w:sz w:val="20"/>
                <w:szCs w:val="20"/>
              </w:rPr>
              <w:t>I</w:t>
            </w:r>
          </w:p>
        </w:tc>
        <w:tc>
          <w:tcPr>
            <w:tcW w:w="7524" w:type="dxa"/>
          </w:tcPr>
          <w:p w14:paraId="2456DBE9" w14:textId="4E40B2E4" w:rsidR="009F4186" w:rsidRPr="0059787A" w:rsidRDefault="009F4186" w:rsidP="009F4186">
            <w:pPr>
              <w:spacing w:before="80" w:after="20"/>
              <w:jc w:val="left"/>
              <w:rPr>
                <w:rFonts w:cs="Arial"/>
                <w:sz w:val="20"/>
                <w:szCs w:val="20"/>
              </w:rPr>
            </w:pPr>
            <w:r w:rsidRPr="0059787A">
              <w:rPr>
                <w:rFonts w:cs="Arial"/>
                <w:sz w:val="20"/>
                <w:szCs w:val="20"/>
              </w:rPr>
              <w:t>Kosten</w:t>
            </w:r>
            <w:r>
              <w:rPr>
                <w:rFonts w:cs="Arial"/>
                <w:sz w:val="20"/>
                <w:szCs w:val="20"/>
              </w:rPr>
              <w:t>ermittlung gemäß AKVS</w:t>
            </w:r>
          </w:p>
        </w:tc>
      </w:tr>
      <w:tr w:rsidR="009F4186" w:rsidRPr="00CB4D97" w14:paraId="434C59C7" w14:textId="77777777" w:rsidTr="003B4428">
        <w:trPr>
          <w:cantSplit/>
        </w:trPr>
        <w:tc>
          <w:tcPr>
            <w:tcW w:w="8502" w:type="dxa"/>
            <w:gridSpan w:val="2"/>
            <w:tcBorders>
              <w:bottom w:val="single" w:sz="2" w:space="0" w:color="auto"/>
            </w:tcBorders>
          </w:tcPr>
          <w:p w14:paraId="290F195A" w14:textId="448BD8B3" w:rsidR="009F4186" w:rsidRPr="008762AD" w:rsidRDefault="009F4186" w:rsidP="00C31D8A">
            <w:pPr>
              <w:spacing w:before="240" w:after="20"/>
              <w:jc w:val="left"/>
              <w:rPr>
                <w:rFonts w:cs="Arial"/>
                <w:b/>
                <w:sz w:val="20"/>
                <w:szCs w:val="20"/>
              </w:rPr>
            </w:pPr>
            <w:r w:rsidRPr="0059787A">
              <w:rPr>
                <w:rFonts w:cs="Arial"/>
                <w:b/>
                <w:sz w:val="20"/>
                <w:szCs w:val="20"/>
              </w:rPr>
              <w:t>Weitere Unterlagen nach RE 2012</w:t>
            </w:r>
          </w:p>
        </w:tc>
      </w:tr>
      <w:tr w:rsidR="009F4186" w:rsidRPr="00CB4D97" w14:paraId="2943668A" w14:textId="77777777" w:rsidTr="003B4428">
        <w:trPr>
          <w:cantSplit/>
        </w:trPr>
        <w:tc>
          <w:tcPr>
            <w:tcW w:w="978" w:type="dxa"/>
            <w:shd w:val="clear" w:color="auto" w:fill="FFFFFF" w:themeFill="background1"/>
          </w:tcPr>
          <w:p w14:paraId="41B5944E" w14:textId="0F77DA62" w:rsidR="009F4186" w:rsidRPr="004C17CC" w:rsidRDefault="009F4186" w:rsidP="009F4186">
            <w:pPr>
              <w:spacing w:before="80" w:after="20"/>
              <w:jc w:val="left"/>
              <w:rPr>
                <w:rFonts w:cs="Arial"/>
                <w:b/>
                <w:sz w:val="20"/>
                <w:szCs w:val="20"/>
              </w:rPr>
            </w:pPr>
            <w:r w:rsidRPr="004C17CC">
              <w:rPr>
                <w:rFonts w:cs="Arial"/>
                <w:b/>
                <w:sz w:val="20"/>
                <w:szCs w:val="20"/>
              </w:rPr>
              <w:t>U 9</w:t>
            </w:r>
          </w:p>
        </w:tc>
        <w:tc>
          <w:tcPr>
            <w:tcW w:w="7524" w:type="dxa"/>
            <w:shd w:val="clear" w:color="auto" w:fill="FFFFFF" w:themeFill="background1"/>
          </w:tcPr>
          <w:p w14:paraId="6E074DDF" w14:textId="09E8FF51" w:rsidR="009F4186" w:rsidRPr="004C17CC" w:rsidRDefault="009F4186" w:rsidP="009F4186">
            <w:pPr>
              <w:spacing w:before="80" w:after="20"/>
              <w:jc w:val="left"/>
              <w:rPr>
                <w:rFonts w:cs="Arial"/>
                <w:b/>
                <w:sz w:val="20"/>
                <w:szCs w:val="20"/>
              </w:rPr>
            </w:pPr>
            <w:r w:rsidRPr="004C17CC">
              <w:rPr>
                <w:rFonts w:cs="Arial"/>
                <w:b/>
                <w:sz w:val="20"/>
                <w:szCs w:val="20"/>
              </w:rPr>
              <w:t>Landschaftspflegerische Maßnahmen</w:t>
            </w:r>
          </w:p>
        </w:tc>
      </w:tr>
      <w:tr w:rsidR="009F4186" w:rsidRPr="00CB4D97" w14:paraId="1264C347" w14:textId="77777777" w:rsidTr="003B4428">
        <w:trPr>
          <w:cantSplit/>
        </w:trPr>
        <w:tc>
          <w:tcPr>
            <w:tcW w:w="978" w:type="dxa"/>
            <w:shd w:val="clear" w:color="auto" w:fill="FFFFFF" w:themeFill="background1"/>
          </w:tcPr>
          <w:p w14:paraId="642B2E80" w14:textId="3D62E1F2" w:rsidR="009F4186" w:rsidRDefault="009F4186" w:rsidP="009F4186">
            <w:pPr>
              <w:spacing w:before="80" w:after="20"/>
              <w:jc w:val="left"/>
              <w:rPr>
                <w:rFonts w:cs="Arial"/>
                <w:sz w:val="20"/>
                <w:szCs w:val="20"/>
              </w:rPr>
            </w:pPr>
            <w:r>
              <w:rPr>
                <w:rFonts w:cs="Arial"/>
                <w:sz w:val="20"/>
                <w:szCs w:val="20"/>
              </w:rPr>
              <w:t>U 9.1</w:t>
            </w:r>
          </w:p>
        </w:tc>
        <w:tc>
          <w:tcPr>
            <w:tcW w:w="7524" w:type="dxa"/>
            <w:shd w:val="clear" w:color="auto" w:fill="FFFFFF" w:themeFill="background1"/>
          </w:tcPr>
          <w:p w14:paraId="67A3CFB8" w14:textId="0039E9AD" w:rsidR="009F4186" w:rsidRPr="0023650E" w:rsidRDefault="009F4186" w:rsidP="009F4186">
            <w:pPr>
              <w:spacing w:before="80" w:after="20"/>
              <w:jc w:val="left"/>
              <w:rPr>
                <w:rFonts w:cs="Arial"/>
                <w:sz w:val="20"/>
                <w:szCs w:val="20"/>
              </w:rPr>
            </w:pPr>
            <w:r>
              <w:rPr>
                <w:rFonts w:cs="Arial"/>
                <w:sz w:val="20"/>
                <w:szCs w:val="20"/>
              </w:rPr>
              <w:t xml:space="preserve">LBP </w:t>
            </w:r>
            <w:r w:rsidRPr="0023650E">
              <w:rPr>
                <w:rFonts w:cs="Arial"/>
                <w:sz w:val="20"/>
                <w:szCs w:val="20"/>
              </w:rPr>
              <w:t>Maßnahmenübersicht</w:t>
            </w:r>
            <w:r>
              <w:rPr>
                <w:rFonts w:cs="Arial"/>
                <w:sz w:val="20"/>
                <w:szCs w:val="20"/>
              </w:rPr>
              <w:t>splan</w:t>
            </w:r>
          </w:p>
        </w:tc>
      </w:tr>
      <w:tr w:rsidR="009F4186" w:rsidRPr="00CB4D97" w14:paraId="7E962CD1" w14:textId="77777777" w:rsidTr="003B4428">
        <w:trPr>
          <w:cantSplit/>
        </w:trPr>
        <w:tc>
          <w:tcPr>
            <w:tcW w:w="978" w:type="dxa"/>
            <w:shd w:val="clear" w:color="auto" w:fill="FFFFFF" w:themeFill="background1"/>
          </w:tcPr>
          <w:p w14:paraId="20361C2E" w14:textId="55FE0794" w:rsidR="009F4186" w:rsidRDefault="009F4186" w:rsidP="009F4186">
            <w:pPr>
              <w:spacing w:before="80" w:after="20"/>
              <w:jc w:val="left"/>
              <w:rPr>
                <w:rFonts w:cs="Arial"/>
                <w:sz w:val="20"/>
                <w:szCs w:val="20"/>
              </w:rPr>
            </w:pPr>
            <w:r>
              <w:rPr>
                <w:rFonts w:cs="Arial"/>
                <w:sz w:val="20"/>
                <w:szCs w:val="20"/>
              </w:rPr>
              <w:t>U 9.2</w:t>
            </w:r>
          </w:p>
        </w:tc>
        <w:tc>
          <w:tcPr>
            <w:tcW w:w="7524" w:type="dxa"/>
            <w:shd w:val="clear" w:color="auto" w:fill="FFFFFF" w:themeFill="background1"/>
          </w:tcPr>
          <w:p w14:paraId="56E3DCB0" w14:textId="43D94F76" w:rsidR="009F4186" w:rsidRPr="0023650E" w:rsidRDefault="009F4186" w:rsidP="009F4186">
            <w:pPr>
              <w:spacing w:before="80" w:after="20"/>
              <w:jc w:val="left"/>
              <w:rPr>
                <w:rFonts w:cs="Arial"/>
                <w:sz w:val="20"/>
                <w:szCs w:val="20"/>
              </w:rPr>
            </w:pPr>
            <w:r>
              <w:rPr>
                <w:rFonts w:cs="Arial"/>
                <w:sz w:val="20"/>
                <w:szCs w:val="20"/>
              </w:rPr>
              <w:t xml:space="preserve">LBP </w:t>
            </w:r>
            <w:r w:rsidRPr="0023650E">
              <w:rPr>
                <w:rFonts w:cs="Arial"/>
                <w:sz w:val="20"/>
                <w:szCs w:val="20"/>
              </w:rPr>
              <w:t>Maßnahmen</w:t>
            </w:r>
            <w:r>
              <w:rPr>
                <w:rFonts w:cs="Arial"/>
                <w:sz w:val="20"/>
                <w:szCs w:val="20"/>
              </w:rPr>
              <w:t>plan</w:t>
            </w:r>
          </w:p>
        </w:tc>
      </w:tr>
      <w:tr w:rsidR="009F4186" w:rsidRPr="00CB4D97" w14:paraId="6E675417" w14:textId="77777777" w:rsidTr="003B4428">
        <w:trPr>
          <w:cantSplit/>
        </w:trPr>
        <w:tc>
          <w:tcPr>
            <w:tcW w:w="978" w:type="dxa"/>
            <w:shd w:val="clear" w:color="auto" w:fill="FFFFFF" w:themeFill="background1"/>
          </w:tcPr>
          <w:p w14:paraId="1CB86DB5" w14:textId="76DBA40F" w:rsidR="009F4186" w:rsidRDefault="009F4186" w:rsidP="009F4186">
            <w:pPr>
              <w:spacing w:before="80" w:after="20"/>
              <w:jc w:val="left"/>
              <w:rPr>
                <w:rFonts w:cs="Arial"/>
                <w:sz w:val="20"/>
                <w:szCs w:val="20"/>
              </w:rPr>
            </w:pPr>
            <w:r>
              <w:rPr>
                <w:rFonts w:cs="Arial"/>
                <w:sz w:val="20"/>
                <w:szCs w:val="20"/>
              </w:rPr>
              <w:t>U 9.3</w:t>
            </w:r>
          </w:p>
        </w:tc>
        <w:tc>
          <w:tcPr>
            <w:tcW w:w="7524" w:type="dxa"/>
            <w:shd w:val="clear" w:color="auto" w:fill="FFFFFF" w:themeFill="background1"/>
          </w:tcPr>
          <w:p w14:paraId="6A5588A0" w14:textId="4DE44353" w:rsidR="009F4186" w:rsidRPr="0023650E" w:rsidRDefault="009F4186" w:rsidP="009F4186">
            <w:pPr>
              <w:spacing w:before="80" w:after="20"/>
              <w:jc w:val="left"/>
              <w:rPr>
                <w:rFonts w:cs="Arial"/>
                <w:sz w:val="20"/>
                <w:szCs w:val="20"/>
              </w:rPr>
            </w:pPr>
            <w:r>
              <w:rPr>
                <w:rFonts w:cs="Arial"/>
                <w:sz w:val="20"/>
                <w:szCs w:val="20"/>
              </w:rPr>
              <w:t xml:space="preserve">LBP </w:t>
            </w:r>
            <w:r w:rsidRPr="0023650E">
              <w:rPr>
                <w:rFonts w:cs="Arial"/>
                <w:sz w:val="20"/>
                <w:szCs w:val="20"/>
              </w:rPr>
              <w:t>Maßnahmenblätter</w:t>
            </w:r>
          </w:p>
        </w:tc>
      </w:tr>
      <w:tr w:rsidR="009F4186" w:rsidRPr="00CB4D97" w14:paraId="09650696" w14:textId="77777777" w:rsidTr="003B4428">
        <w:trPr>
          <w:cantSplit/>
        </w:trPr>
        <w:tc>
          <w:tcPr>
            <w:tcW w:w="978" w:type="dxa"/>
            <w:shd w:val="clear" w:color="auto" w:fill="FFFFFF" w:themeFill="background1"/>
          </w:tcPr>
          <w:p w14:paraId="654EE439" w14:textId="06D41EF9" w:rsidR="009F4186" w:rsidRDefault="009F4186" w:rsidP="009F4186">
            <w:pPr>
              <w:spacing w:before="80" w:after="20"/>
              <w:jc w:val="left"/>
              <w:rPr>
                <w:rFonts w:cs="Arial"/>
                <w:sz w:val="20"/>
                <w:szCs w:val="20"/>
              </w:rPr>
            </w:pPr>
            <w:r>
              <w:rPr>
                <w:rFonts w:cs="Arial"/>
                <w:sz w:val="20"/>
                <w:szCs w:val="20"/>
              </w:rPr>
              <w:t>U 9.4</w:t>
            </w:r>
          </w:p>
        </w:tc>
        <w:tc>
          <w:tcPr>
            <w:tcW w:w="7524" w:type="dxa"/>
            <w:shd w:val="clear" w:color="auto" w:fill="FFFFFF" w:themeFill="background1"/>
          </w:tcPr>
          <w:p w14:paraId="1E965C70" w14:textId="57BD43AB" w:rsidR="009F4186" w:rsidRPr="0023650E" w:rsidRDefault="009F4186" w:rsidP="009F4186">
            <w:pPr>
              <w:spacing w:before="80" w:after="20"/>
              <w:jc w:val="left"/>
              <w:rPr>
                <w:rFonts w:cs="Arial"/>
                <w:sz w:val="20"/>
                <w:szCs w:val="20"/>
              </w:rPr>
            </w:pPr>
            <w:r>
              <w:rPr>
                <w:rFonts w:cs="Arial"/>
                <w:sz w:val="20"/>
                <w:szCs w:val="20"/>
              </w:rPr>
              <w:t xml:space="preserve">LBP </w:t>
            </w:r>
            <w:r w:rsidR="00DA43FF">
              <w:rPr>
                <w:rFonts w:cs="Arial"/>
                <w:sz w:val="20"/>
                <w:szCs w:val="20"/>
              </w:rPr>
              <w:t>Tabellarische</w:t>
            </w:r>
            <w:r w:rsidR="00CB0E48" w:rsidRPr="008762AD">
              <w:rPr>
                <w:rFonts w:cs="Arial"/>
                <w:sz w:val="20"/>
                <w:szCs w:val="20"/>
              </w:rPr>
              <w:t xml:space="preserve"> </w:t>
            </w:r>
            <w:r w:rsidRPr="008762AD">
              <w:rPr>
                <w:rFonts w:cs="Arial"/>
                <w:sz w:val="20"/>
                <w:szCs w:val="20"/>
              </w:rPr>
              <w:t>Gegenüberstellung von Eingriff und Kompensation</w:t>
            </w:r>
          </w:p>
        </w:tc>
      </w:tr>
      <w:tr w:rsidR="009F4186" w:rsidRPr="00CB4D97" w14:paraId="37AC737F" w14:textId="77777777" w:rsidTr="003B4428">
        <w:trPr>
          <w:cantSplit/>
        </w:trPr>
        <w:tc>
          <w:tcPr>
            <w:tcW w:w="978" w:type="dxa"/>
          </w:tcPr>
          <w:p w14:paraId="00CDA6E3" w14:textId="6D31DC6E" w:rsidR="009F4186" w:rsidRPr="004C17CC" w:rsidRDefault="009F4186" w:rsidP="009F4186">
            <w:pPr>
              <w:spacing w:before="80" w:after="20"/>
              <w:jc w:val="left"/>
              <w:rPr>
                <w:rFonts w:cs="Arial"/>
                <w:b/>
                <w:sz w:val="20"/>
                <w:szCs w:val="20"/>
              </w:rPr>
            </w:pPr>
            <w:r w:rsidRPr="004C17CC">
              <w:rPr>
                <w:rFonts w:cs="Arial"/>
                <w:b/>
                <w:sz w:val="20"/>
                <w:szCs w:val="20"/>
              </w:rPr>
              <w:t>U 19</w:t>
            </w:r>
          </w:p>
        </w:tc>
        <w:tc>
          <w:tcPr>
            <w:tcW w:w="7524" w:type="dxa"/>
          </w:tcPr>
          <w:p w14:paraId="6C87FAC6" w14:textId="0E5CBB1F" w:rsidR="009F4186" w:rsidRPr="004C17CC" w:rsidRDefault="009F4186" w:rsidP="009F4186">
            <w:pPr>
              <w:spacing w:before="80" w:after="20"/>
              <w:jc w:val="left"/>
              <w:rPr>
                <w:rFonts w:cs="Arial"/>
                <w:b/>
                <w:sz w:val="20"/>
                <w:szCs w:val="20"/>
              </w:rPr>
            </w:pPr>
            <w:r w:rsidRPr="004C17CC">
              <w:rPr>
                <w:rFonts w:cs="Arial"/>
                <w:b/>
                <w:sz w:val="20"/>
                <w:szCs w:val="20"/>
              </w:rPr>
              <w:t>Umweltfachliche Untersuchungen</w:t>
            </w:r>
          </w:p>
        </w:tc>
      </w:tr>
      <w:tr w:rsidR="009F4186" w:rsidRPr="00CB4D97" w14:paraId="3F6E8359" w14:textId="77777777" w:rsidTr="003B4428">
        <w:trPr>
          <w:cantSplit/>
        </w:trPr>
        <w:tc>
          <w:tcPr>
            <w:tcW w:w="978" w:type="dxa"/>
          </w:tcPr>
          <w:p w14:paraId="5D474F9F" w14:textId="27F7B6C8" w:rsidR="009F4186" w:rsidRPr="0023650E" w:rsidRDefault="009F4186" w:rsidP="009F4186">
            <w:pPr>
              <w:spacing w:before="80" w:after="20"/>
              <w:jc w:val="left"/>
              <w:rPr>
                <w:rFonts w:cs="Arial"/>
                <w:sz w:val="20"/>
                <w:szCs w:val="20"/>
              </w:rPr>
            </w:pPr>
            <w:r>
              <w:rPr>
                <w:rFonts w:cs="Arial"/>
                <w:sz w:val="20"/>
                <w:szCs w:val="20"/>
              </w:rPr>
              <w:t>U 19.1</w:t>
            </w:r>
          </w:p>
        </w:tc>
        <w:tc>
          <w:tcPr>
            <w:tcW w:w="7524" w:type="dxa"/>
          </w:tcPr>
          <w:p w14:paraId="13C67476" w14:textId="35F8D9EA" w:rsidR="009F4186" w:rsidRPr="0023650E" w:rsidRDefault="009F4186" w:rsidP="009F4186">
            <w:pPr>
              <w:spacing w:before="80" w:after="20"/>
              <w:jc w:val="left"/>
              <w:rPr>
                <w:rFonts w:cs="Arial"/>
                <w:sz w:val="20"/>
                <w:szCs w:val="20"/>
              </w:rPr>
            </w:pPr>
            <w:r>
              <w:rPr>
                <w:rFonts w:cs="Arial"/>
                <w:sz w:val="20"/>
                <w:szCs w:val="20"/>
              </w:rPr>
              <w:t>Landschaftspflegerischer Begleitplan</w:t>
            </w:r>
          </w:p>
        </w:tc>
      </w:tr>
      <w:tr w:rsidR="009F4186" w:rsidRPr="00CB4D97" w14:paraId="7FB41A3C" w14:textId="77777777" w:rsidTr="003B4428">
        <w:trPr>
          <w:cantSplit/>
        </w:trPr>
        <w:tc>
          <w:tcPr>
            <w:tcW w:w="978" w:type="dxa"/>
          </w:tcPr>
          <w:p w14:paraId="454E66F9" w14:textId="39EA4587" w:rsidR="009F4186" w:rsidRPr="0023650E" w:rsidRDefault="009F4186" w:rsidP="009F4186">
            <w:pPr>
              <w:spacing w:before="80" w:after="20"/>
              <w:jc w:val="left"/>
              <w:rPr>
                <w:rFonts w:cs="Arial"/>
                <w:sz w:val="20"/>
                <w:szCs w:val="20"/>
              </w:rPr>
            </w:pPr>
            <w:r>
              <w:rPr>
                <w:rFonts w:cs="Arial"/>
                <w:sz w:val="20"/>
                <w:szCs w:val="20"/>
              </w:rPr>
              <w:t>U 19.1.1</w:t>
            </w:r>
          </w:p>
        </w:tc>
        <w:tc>
          <w:tcPr>
            <w:tcW w:w="7524" w:type="dxa"/>
          </w:tcPr>
          <w:p w14:paraId="6BD14901" w14:textId="6B7A2B6D" w:rsidR="009F4186" w:rsidRPr="0023650E" w:rsidRDefault="009F4186" w:rsidP="009F4186">
            <w:pPr>
              <w:spacing w:before="80" w:after="20"/>
              <w:jc w:val="left"/>
              <w:rPr>
                <w:rFonts w:cs="Arial"/>
                <w:sz w:val="20"/>
                <w:szCs w:val="20"/>
              </w:rPr>
            </w:pPr>
            <w:r>
              <w:rPr>
                <w:rFonts w:cs="Arial"/>
                <w:sz w:val="20"/>
                <w:szCs w:val="20"/>
              </w:rPr>
              <w:t>LBP Erläuterungsbericht</w:t>
            </w:r>
          </w:p>
        </w:tc>
      </w:tr>
      <w:tr w:rsidR="009F4186" w:rsidRPr="00CB4D97" w14:paraId="0722133C" w14:textId="77777777" w:rsidTr="003B4428">
        <w:trPr>
          <w:cantSplit/>
        </w:trPr>
        <w:tc>
          <w:tcPr>
            <w:tcW w:w="978" w:type="dxa"/>
            <w:tcBorders>
              <w:bottom w:val="single" w:sz="2" w:space="0" w:color="auto"/>
            </w:tcBorders>
          </w:tcPr>
          <w:p w14:paraId="4CBE3BF3" w14:textId="77777777" w:rsidR="009F4186" w:rsidRPr="0023650E" w:rsidRDefault="009F4186" w:rsidP="009F4186">
            <w:pPr>
              <w:spacing w:before="80" w:after="20"/>
              <w:jc w:val="left"/>
              <w:rPr>
                <w:rFonts w:cs="Arial"/>
                <w:sz w:val="20"/>
                <w:szCs w:val="20"/>
              </w:rPr>
            </w:pPr>
            <w:r>
              <w:rPr>
                <w:rFonts w:cs="Arial"/>
                <w:sz w:val="20"/>
                <w:szCs w:val="20"/>
              </w:rPr>
              <w:t>U 19.1.2</w:t>
            </w:r>
          </w:p>
        </w:tc>
        <w:tc>
          <w:tcPr>
            <w:tcW w:w="7524" w:type="dxa"/>
            <w:tcBorders>
              <w:bottom w:val="single" w:sz="2" w:space="0" w:color="auto"/>
            </w:tcBorders>
          </w:tcPr>
          <w:p w14:paraId="390EC82C" w14:textId="71426F24" w:rsidR="009F4186" w:rsidRPr="0023650E" w:rsidRDefault="009F4186" w:rsidP="009F4186">
            <w:pPr>
              <w:spacing w:before="80" w:after="20"/>
              <w:jc w:val="left"/>
              <w:rPr>
                <w:rFonts w:cs="Arial"/>
                <w:sz w:val="20"/>
                <w:szCs w:val="20"/>
              </w:rPr>
            </w:pPr>
            <w:r>
              <w:rPr>
                <w:rFonts w:cs="Arial"/>
                <w:sz w:val="20"/>
                <w:szCs w:val="20"/>
              </w:rPr>
              <w:t xml:space="preserve">LBP </w:t>
            </w:r>
            <w:r w:rsidRPr="0023650E">
              <w:rPr>
                <w:rFonts w:cs="Arial"/>
                <w:sz w:val="20"/>
                <w:szCs w:val="20"/>
              </w:rPr>
              <w:t>Bestand</w:t>
            </w:r>
            <w:r>
              <w:rPr>
                <w:rFonts w:cs="Arial"/>
                <w:sz w:val="20"/>
                <w:szCs w:val="20"/>
              </w:rPr>
              <w:t>sübersicht</w:t>
            </w:r>
          </w:p>
        </w:tc>
      </w:tr>
      <w:tr w:rsidR="009F4186" w:rsidRPr="00CB4D97" w14:paraId="3E2F817B" w14:textId="77777777" w:rsidTr="003B4428">
        <w:trPr>
          <w:cantSplit/>
        </w:trPr>
        <w:tc>
          <w:tcPr>
            <w:tcW w:w="978" w:type="dxa"/>
            <w:tcBorders>
              <w:bottom w:val="single" w:sz="2" w:space="0" w:color="auto"/>
            </w:tcBorders>
          </w:tcPr>
          <w:p w14:paraId="3B5F722C" w14:textId="2E769B26" w:rsidR="009F4186" w:rsidRPr="0023650E" w:rsidRDefault="009F4186" w:rsidP="009F4186">
            <w:pPr>
              <w:spacing w:before="80" w:after="20"/>
              <w:jc w:val="left"/>
              <w:rPr>
                <w:rFonts w:cs="Arial"/>
                <w:sz w:val="20"/>
                <w:szCs w:val="20"/>
              </w:rPr>
            </w:pPr>
            <w:r>
              <w:rPr>
                <w:rFonts w:cs="Arial"/>
                <w:sz w:val="20"/>
                <w:szCs w:val="20"/>
              </w:rPr>
              <w:t>U 19.1.3</w:t>
            </w:r>
          </w:p>
        </w:tc>
        <w:tc>
          <w:tcPr>
            <w:tcW w:w="7524" w:type="dxa"/>
            <w:tcBorders>
              <w:bottom w:val="single" w:sz="2" w:space="0" w:color="auto"/>
            </w:tcBorders>
          </w:tcPr>
          <w:p w14:paraId="57ABDDEC" w14:textId="0825D843" w:rsidR="009F4186" w:rsidRPr="0023650E" w:rsidRDefault="009F4186" w:rsidP="009F4186">
            <w:pPr>
              <w:spacing w:before="80" w:after="20"/>
              <w:jc w:val="left"/>
              <w:rPr>
                <w:rFonts w:cs="Arial"/>
                <w:sz w:val="20"/>
                <w:szCs w:val="20"/>
              </w:rPr>
            </w:pPr>
            <w:r>
              <w:rPr>
                <w:rFonts w:cs="Arial"/>
                <w:sz w:val="20"/>
                <w:szCs w:val="20"/>
              </w:rPr>
              <w:t xml:space="preserve">LBP </w:t>
            </w:r>
            <w:r w:rsidRPr="0023650E">
              <w:rPr>
                <w:rFonts w:cs="Arial"/>
                <w:sz w:val="20"/>
                <w:szCs w:val="20"/>
              </w:rPr>
              <w:t>Bestand</w:t>
            </w:r>
            <w:r>
              <w:rPr>
                <w:rFonts w:cs="Arial"/>
                <w:sz w:val="20"/>
                <w:szCs w:val="20"/>
              </w:rPr>
              <w:t>s-</w:t>
            </w:r>
            <w:r w:rsidRPr="0023650E">
              <w:rPr>
                <w:rFonts w:cs="Arial"/>
                <w:sz w:val="20"/>
                <w:szCs w:val="20"/>
              </w:rPr>
              <w:t xml:space="preserve"> und Konflikt</w:t>
            </w:r>
            <w:r>
              <w:rPr>
                <w:rFonts w:cs="Arial"/>
                <w:sz w:val="20"/>
                <w:szCs w:val="20"/>
              </w:rPr>
              <w:t>pläne</w:t>
            </w:r>
          </w:p>
        </w:tc>
      </w:tr>
      <w:tr w:rsidR="009F4186" w:rsidRPr="00CB4D97" w14:paraId="30674461" w14:textId="77777777" w:rsidTr="003B4428">
        <w:trPr>
          <w:cantSplit/>
        </w:trPr>
        <w:tc>
          <w:tcPr>
            <w:tcW w:w="978" w:type="dxa"/>
            <w:shd w:val="clear" w:color="auto" w:fill="FFFFFF" w:themeFill="background1"/>
          </w:tcPr>
          <w:p w14:paraId="3F872479" w14:textId="4E2797EB" w:rsidR="009F4186" w:rsidRPr="0023650E" w:rsidRDefault="009F4186" w:rsidP="009F4186">
            <w:pPr>
              <w:spacing w:before="80" w:after="20"/>
              <w:jc w:val="left"/>
              <w:rPr>
                <w:rFonts w:cs="Arial"/>
                <w:sz w:val="20"/>
                <w:szCs w:val="20"/>
              </w:rPr>
            </w:pPr>
            <w:r>
              <w:rPr>
                <w:rFonts w:cs="Arial"/>
                <w:sz w:val="20"/>
                <w:szCs w:val="20"/>
              </w:rPr>
              <w:t>U 19.2</w:t>
            </w:r>
          </w:p>
        </w:tc>
        <w:tc>
          <w:tcPr>
            <w:tcW w:w="7524" w:type="dxa"/>
            <w:shd w:val="clear" w:color="auto" w:fill="FFFFFF" w:themeFill="background1"/>
          </w:tcPr>
          <w:p w14:paraId="3E8F192A" w14:textId="7A0D5EC3" w:rsidR="009F4186" w:rsidRPr="00B366BA" w:rsidRDefault="009F4186" w:rsidP="009F4186">
            <w:pPr>
              <w:spacing w:before="80" w:after="20"/>
              <w:jc w:val="left"/>
              <w:rPr>
                <w:rFonts w:cs="Arial"/>
                <w:sz w:val="20"/>
                <w:szCs w:val="20"/>
              </w:rPr>
            </w:pPr>
            <w:r w:rsidRPr="00B366BA">
              <w:rPr>
                <w:rFonts w:cs="Arial"/>
                <w:bCs/>
                <w:sz w:val="20"/>
                <w:szCs w:val="20"/>
              </w:rPr>
              <w:t xml:space="preserve">FFH-Vorprüfung / FFH-Verträglichkeitsprüfung </w:t>
            </w:r>
            <w:r w:rsidRPr="00B366BA">
              <w:rPr>
                <w:rFonts w:cs="Arial"/>
                <w:sz w:val="20"/>
                <w:szCs w:val="20"/>
              </w:rPr>
              <w:t>für das FFH-Gebiet DE</w:t>
            </w:r>
            <w:r w:rsidRPr="00B366BA" w:rsidDel="00DD4D7A">
              <w:rPr>
                <w:rFonts w:cs="Arial"/>
                <w:sz w:val="20"/>
                <w:szCs w:val="20"/>
              </w:rPr>
              <w:t xml:space="preserve"> </w:t>
            </w:r>
            <w:r w:rsidRPr="00B366BA">
              <w:rPr>
                <w:rFonts w:cs="Arial"/>
                <w:sz w:val="20"/>
                <w:szCs w:val="20"/>
              </w:rPr>
              <w:t>xy inkl. Karten gemäß den Musterkarten zur FFH-VS, sowie ggf. FFH-Ausnahmeprüfung</w:t>
            </w:r>
          </w:p>
        </w:tc>
      </w:tr>
      <w:tr w:rsidR="009F4186" w:rsidRPr="00CB4D97" w14:paraId="009457E8" w14:textId="77777777" w:rsidTr="003B4428">
        <w:trPr>
          <w:cantSplit/>
        </w:trPr>
        <w:tc>
          <w:tcPr>
            <w:tcW w:w="978" w:type="dxa"/>
            <w:shd w:val="clear" w:color="auto" w:fill="FFFFFF" w:themeFill="background1"/>
          </w:tcPr>
          <w:p w14:paraId="5BB2727F" w14:textId="1ECE6CC9" w:rsidR="009F4186" w:rsidRPr="0023650E" w:rsidRDefault="009F4186" w:rsidP="009F4186">
            <w:pPr>
              <w:spacing w:before="80" w:after="20"/>
              <w:jc w:val="left"/>
              <w:rPr>
                <w:rFonts w:cs="Arial"/>
                <w:sz w:val="20"/>
                <w:szCs w:val="20"/>
              </w:rPr>
            </w:pPr>
            <w:r>
              <w:rPr>
                <w:rFonts w:cs="Arial"/>
                <w:sz w:val="20"/>
                <w:szCs w:val="20"/>
              </w:rPr>
              <w:t>U 19.3</w:t>
            </w:r>
          </w:p>
        </w:tc>
        <w:tc>
          <w:tcPr>
            <w:tcW w:w="7524" w:type="dxa"/>
            <w:shd w:val="clear" w:color="auto" w:fill="FFFFFF" w:themeFill="background1"/>
          </w:tcPr>
          <w:p w14:paraId="67DF678C" w14:textId="6D1455E8" w:rsidR="009F4186" w:rsidRPr="00DD4D7A" w:rsidRDefault="009F4186" w:rsidP="009F4186">
            <w:pPr>
              <w:spacing w:before="80" w:after="20"/>
              <w:jc w:val="left"/>
              <w:rPr>
                <w:rFonts w:cs="Arial"/>
                <w:sz w:val="20"/>
                <w:szCs w:val="20"/>
              </w:rPr>
            </w:pPr>
            <w:r w:rsidRPr="00DD4D7A">
              <w:rPr>
                <w:rFonts w:cs="Arial"/>
                <w:bCs/>
                <w:sz w:val="20"/>
                <w:szCs w:val="20"/>
              </w:rPr>
              <w:t xml:space="preserve">FFH-Vorprüfung / FFH-Verträglichkeitsprüfung </w:t>
            </w:r>
            <w:r w:rsidRPr="00DD4D7A">
              <w:rPr>
                <w:rFonts w:cs="Arial"/>
                <w:sz w:val="20"/>
                <w:szCs w:val="20"/>
              </w:rPr>
              <w:t>für das Vogelschutzgebiet DE</w:t>
            </w:r>
            <w:r w:rsidRPr="00DD4D7A" w:rsidDel="00DD4D7A">
              <w:rPr>
                <w:rFonts w:cs="Arial"/>
                <w:sz w:val="20"/>
                <w:szCs w:val="20"/>
              </w:rPr>
              <w:t xml:space="preserve"> </w:t>
            </w:r>
            <w:r w:rsidRPr="00DD4D7A">
              <w:rPr>
                <w:rFonts w:cs="Arial"/>
                <w:sz w:val="20"/>
                <w:szCs w:val="20"/>
              </w:rPr>
              <w:t>xy</w:t>
            </w:r>
            <w:r>
              <w:rPr>
                <w:rFonts w:cs="Arial"/>
                <w:sz w:val="20"/>
                <w:szCs w:val="20"/>
              </w:rPr>
              <w:t xml:space="preserve"> </w:t>
            </w:r>
            <w:r w:rsidRPr="00B366BA">
              <w:rPr>
                <w:rFonts w:cs="Arial"/>
                <w:sz w:val="20"/>
                <w:szCs w:val="20"/>
              </w:rPr>
              <w:t>inkl. Karten gemäß den Musterkarten zur FFH-VS, sowie ggf. FFH-Ausnahmeprüfung</w:t>
            </w:r>
          </w:p>
        </w:tc>
      </w:tr>
      <w:tr w:rsidR="009F4186" w:rsidRPr="00CB4D97" w14:paraId="7F10B420" w14:textId="77777777" w:rsidTr="003B4428">
        <w:trPr>
          <w:cantSplit/>
        </w:trPr>
        <w:tc>
          <w:tcPr>
            <w:tcW w:w="978" w:type="dxa"/>
            <w:shd w:val="clear" w:color="auto" w:fill="FFFFFF" w:themeFill="background1"/>
          </w:tcPr>
          <w:p w14:paraId="0D716C7D" w14:textId="5AAD1206" w:rsidR="009F4186" w:rsidRPr="0023650E" w:rsidRDefault="009F4186" w:rsidP="009F4186">
            <w:pPr>
              <w:spacing w:before="80" w:after="20"/>
              <w:jc w:val="left"/>
              <w:rPr>
                <w:rFonts w:cs="Arial"/>
                <w:sz w:val="20"/>
                <w:szCs w:val="20"/>
              </w:rPr>
            </w:pPr>
            <w:r>
              <w:rPr>
                <w:rFonts w:cs="Arial"/>
                <w:sz w:val="20"/>
                <w:szCs w:val="20"/>
              </w:rPr>
              <w:t>U 19.4</w:t>
            </w:r>
          </w:p>
        </w:tc>
        <w:tc>
          <w:tcPr>
            <w:tcW w:w="7524" w:type="dxa"/>
            <w:shd w:val="clear" w:color="auto" w:fill="FFFFFF" w:themeFill="background1"/>
          </w:tcPr>
          <w:p w14:paraId="535BAD35" w14:textId="5FA6BA1C" w:rsidR="009F4186" w:rsidRPr="0023650E" w:rsidRDefault="009F4186" w:rsidP="009F4186">
            <w:pPr>
              <w:spacing w:before="80" w:after="20"/>
              <w:jc w:val="left"/>
              <w:rPr>
                <w:rFonts w:cs="Arial"/>
                <w:sz w:val="20"/>
                <w:szCs w:val="20"/>
              </w:rPr>
            </w:pPr>
            <w:r>
              <w:rPr>
                <w:rFonts w:cs="Arial"/>
                <w:sz w:val="20"/>
                <w:szCs w:val="20"/>
              </w:rPr>
              <w:t>Fachbeitrag Artenschutz</w:t>
            </w:r>
          </w:p>
        </w:tc>
      </w:tr>
      <w:tr w:rsidR="009F4186" w:rsidRPr="00CB4D97" w14:paraId="62BF268C" w14:textId="77777777" w:rsidTr="003B4428">
        <w:trPr>
          <w:cantSplit/>
        </w:trPr>
        <w:tc>
          <w:tcPr>
            <w:tcW w:w="978" w:type="dxa"/>
            <w:shd w:val="clear" w:color="auto" w:fill="FFFFFF" w:themeFill="background1"/>
          </w:tcPr>
          <w:p w14:paraId="04B713EF" w14:textId="38EAFB2E" w:rsidR="009F4186" w:rsidRPr="0023650E" w:rsidRDefault="009F4186" w:rsidP="009F4186">
            <w:pPr>
              <w:spacing w:before="80" w:after="20"/>
              <w:jc w:val="left"/>
              <w:rPr>
                <w:rFonts w:cs="Arial"/>
                <w:sz w:val="20"/>
                <w:szCs w:val="20"/>
              </w:rPr>
            </w:pPr>
            <w:r w:rsidRPr="003C5228">
              <w:rPr>
                <w:rFonts w:cs="Arial"/>
                <w:sz w:val="20"/>
                <w:szCs w:val="20"/>
              </w:rPr>
              <w:t>U 19.</w:t>
            </w:r>
            <w:r>
              <w:rPr>
                <w:rFonts w:cs="Arial"/>
                <w:sz w:val="20"/>
                <w:szCs w:val="20"/>
              </w:rPr>
              <w:t>5</w:t>
            </w:r>
          </w:p>
        </w:tc>
        <w:tc>
          <w:tcPr>
            <w:tcW w:w="7524" w:type="dxa"/>
            <w:shd w:val="clear" w:color="auto" w:fill="FFFFFF" w:themeFill="background1"/>
          </w:tcPr>
          <w:p w14:paraId="7E84715E" w14:textId="3DD26977" w:rsidR="009F4186" w:rsidRPr="0023650E" w:rsidRDefault="009F4186" w:rsidP="009F4186">
            <w:pPr>
              <w:spacing w:before="80" w:after="20"/>
              <w:jc w:val="left"/>
              <w:rPr>
                <w:rFonts w:cs="Arial"/>
                <w:sz w:val="20"/>
                <w:szCs w:val="20"/>
              </w:rPr>
            </w:pPr>
            <w:r w:rsidRPr="00A24C39">
              <w:rPr>
                <w:rFonts w:cs="Arial"/>
                <w:sz w:val="20"/>
                <w:szCs w:val="20"/>
              </w:rPr>
              <w:t>Faunistische Kartierungen</w:t>
            </w:r>
          </w:p>
        </w:tc>
      </w:tr>
      <w:tr w:rsidR="009F4186" w:rsidRPr="00CB4D97" w14:paraId="0B389B40" w14:textId="77777777" w:rsidTr="003B4428">
        <w:trPr>
          <w:cantSplit/>
        </w:trPr>
        <w:tc>
          <w:tcPr>
            <w:tcW w:w="978" w:type="dxa"/>
            <w:shd w:val="clear" w:color="auto" w:fill="FFFFFF" w:themeFill="background1"/>
          </w:tcPr>
          <w:p w14:paraId="4E93D0FD" w14:textId="02B8B80C" w:rsidR="009F4186" w:rsidRPr="0023650E" w:rsidRDefault="009F4186" w:rsidP="009F4186">
            <w:pPr>
              <w:spacing w:before="80" w:after="20"/>
              <w:jc w:val="left"/>
              <w:rPr>
                <w:rFonts w:cs="Arial"/>
                <w:sz w:val="20"/>
                <w:szCs w:val="20"/>
              </w:rPr>
            </w:pPr>
            <w:r w:rsidRPr="003C5228">
              <w:rPr>
                <w:rFonts w:cs="Arial"/>
                <w:sz w:val="20"/>
                <w:szCs w:val="20"/>
              </w:rPr>
              <w:t>U 19.</w:t>
            </w:r>
            <w:r>
              <w:rPr>
                <w:rFonts w:cs="Arial"/>
                <w:sz w:val="20"/>
                <w:szCs w:val="20"/>
              </w:rPr>
              <w:t>5.1</w:t>
            </w:r>
          </w:p>
        </w:tc>
        <w:tc>
          <w:tcPr>
            <w:tcW w:w="7524" w:type="dxa"/>
            <w:shd w:val="clear" w:color="auto" w:fill="FFFFFF" w:themeFill="background1"/>
          </w:tcPr>
          <w:p w14:paraId="17C56822" w14:textId="60AC4724" w:rsidR="009F4186" w:rsidRPr="0023650E" w:rsidRDefault="009F4186" w:rsidP="009F4186">
            <w:pPr>
              <w:spacing w:before="80" w:after="20"/>
              <w:jc w:val="left"/>
              <w:rPr>
                <w:rFonts w:cs="Arial"/>
                <w:sz w:val="20"/>
                <w:szCs w:val="20"/>
              </w:rPr>
            </w:pPr>
            <w:r w:rsidRPr="00A24C39">
              <w:rPr>
                <w:rFonts w:cs="Arial"/>
                <w:sz w:val="20"/>
                <w:szCs w:val="20"/>
              </w:rPr>
              <w:t>Avifaunistische Kartierungen</w:t>
            </w:r>
          </w:p>
        </w:tc>
      </w:tr>
      <w:tr w:rsidR="009F4186" w:rsidRPr="00CB4D97" w14:paraId="06473711" w14:textId="77777777" w:rsidTr="003B4428">
        <w:trPr>
          <w:cantSplit/>
        </w:trPr>
        <w:tc>
          <w:tcPr>
            <w:tcW w:w="978" w:type="dxa"/>
            <w:shd w:val="clear" w:color="auto" w:fill="FFFFFF" w:themeFill="background1"/>
          </w:tcPr>
          <w:p w14:paraId="1D67C8EB" w14:textId="77777777" w:rsidR="009F4186" w:rsidRPr="0023650E" w:rsidRDefault="009F4186" w:rsidP="009F4186">
            <w:pPr>
              <w:spacing w:before="80" w:after="20"/>
              <w:jc w:val="left"/>
              <w:rPr>
                <w:rFonts w:cs="Arial"/>
                <w:sz w:val="20"/>
                <w:szCs w:val="20"/>
              </w:rPr>
            </w:pPr>
            <w:r w:rsidRPr="003C5228">
              <w:rPr>
                <w:rFonts w:cs="Arial"/>
                <w:sz w:val="20"/>
                <w:szCs w:val="20"/>
              </w:rPr>
              <w:t>U 19.</w:t>
            </w:r>
            <w:r>
              <w:rPr>
                <w:rFonts w:cs="Arial"/>
                <w:sz w:val="20"/>
                <w:szCs w:val="20"/>
              </w:rPr>
              <w:t>5.2</w:t>
            </w:r>
          </w:p>
        </w:tc>
        <w:tc>
          <w:tcPr>
            <w:tcW w:w="7524" w:type="dxa"/>
            <w:shd w:val="clear" w:color="auto" w:fill="FFFFFF" w:themeFill="background1"/>
          </w:tcPr>
          <w:p w14:paraId="31939851" w14:textId="4FA507F9" w:rsidR="009F4186" w:rsidRPr="0023650E" w:rsidRDefault="009F4186" w:rsidP="009F4186">
            <w:pPr>
              <w:spacing w:before="80" w:after="20"/>
              <w:jc w:val="left"/>
              <w:rPr>
                <w:rFonts w:cs="Arial"/>
                <w:sz w:val="20"/>
                <w:szCs w:val="20"/>
              </w:rPr>
            </w:pPr>
            <w:r w:rsidRPr="00A24C39">
              <w:rPr>
                <w:rFonts w:cs="Arial"/>
                <w:sz w:val="20"/>
                <w:szCs w:val="20"/>
              </w:rPr>
              <w:t>Fledermauskartierungen</w:t>
            </w:r>
            <w:r>
              <w:rPr>
                <w:rFonts w:cs="Arial"/>
                <w:sz w:val="20"/>
                <w:szCs w:val="20"/>
              </w:rPr>
              <w:t xml:space="preserve"> etc. </w:t>
            </w:r>
          </w:p>
        </w:tc>
      </w:tr>
      <w:tr w:rsidR="009F4186" w:rsidRPr="00CB4D97" w14:paraId="6D7AF76C" w14:textId="77777777" w:rsidTr="003B4428">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482629A4" w14:textId="294F22D0" w:rsidR="009F4186" w:rsidRPr="0023650E" w:rsidRDefault="009F4186" w:rsidP="009F4186">
            <w:pPr>
              <w:spacing w:before="80" w:after="20"/>
              <w:jc w:val="left"/>
              <w:rPr>
                <w:rFonts w:cs="Arial"/>
                <w:sz w:val="20"/>
                <w:szCs w:val="20"/>
              </w:rPr>
            </w:pPr>
            <w:r>
              <w:rPr>
                <w:rFonts w:cs="Arial"/>
                <w:sz w:val="20"/>
                <w:szCs w:val="20"/>
              </w:rPr>
              <w:t>U 19.6</w:t>
            </w:r>
          </w:p>
        </w:tc>
        <w:tc>
          <w:tcPr>
            <w:tcW w:w="7524" w:type="dxa"/>
            <w:tcBorders>
              <w:top w:val="single" w:sz="2" w:space="0" w:color="auto"/>
              <w:left w:val="single" w:sz="2" w:space="0" w:color="auto"/>
              <w:bottom w:val="single" w:sz="2" w:space="0" w:color="auto"/>
              <w:right w:val="single" w:sz="2" w:space="0" w:color="auto"/>
            </w:tcBorders>
            <w:shd w:val="clear" w:color="auto" w:fill="FFFFFF" w:themeFill="background1"/>
          </w:tcPr>
          <w:p w14:paraId="7B184779" w14:textId="49B9E345" w:rsidR="009F4186" w:rsidRPr="0023650E" w:rsidRDefault="009F4186" w:rsidP="009F4186">
            <w:pPr>
              <w:spacing w:before="80" w:after="20"/>
              <w:jc w:val="left"/>
              <w:rPr>
                <w:rFonts w:cs="Arial"/>
                <w:sz w:val="20"/>
                <w:szCs w:val="20"/>
              </w:rPr>
            </w:pPr>
            <w:r w:rsidRPr="00A24C39">
              <w:rPr>
                <w:rFonts w:cs="Arial"/>
                <w:sz w:val="20"/>
                <w:szCs w:val="20"/>
              </w:rPr>
              <w:t>Umweltverträglichkeitsstudie</w:t>
            </w:r>
          </w:p>
        </w:tc>
      </w:tr>
      <w:tr w:rsidR="009F4186" w:rsidRPr="00CB4D97" w14:paraId="5E7061A6" w14:textId="77777777" w:rsidTr="003B4428">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025C1A7D" w14:textId="5803A0A5" w:rsidR="009F4186" w:rsidRPr="0023650E" w:rsidRDefault="009F4186" w:rsidP="009F4186">
            <w:pPr>
              <w:spacing w:before="80" w:after="20"/>
              <w:jc w:val="left"/>
              <w:rPr>
                <w:rFonts w:cs="Arial"/>
                <w:sz w:val="20"/>
                <w:szCs w:val="20"/>
              </w:rPr>
            </w:pPr>
            <w:r>
              <w:rPr>
                <w:rFonts w:cs="Arial"/>
                <w:sz w:val="20"/>
                <w:szCs w:val="20"/>
              </w:rPr>
              <w:t>U 19.7.1</w:t>
            </w:r>
          </w:p>
        </w:tc>
        <w:tc>
          <w:tcPr>
            <w:tcW w:w="7524" w:type="dxa"/>
            <w:tcBorders>
              <w:top w:val="single" w:sz="2" w:space="0" w:color="auto"/>
              <w:left w:val="single" w:sz="2" w:space="0" w:color="auto"/>
              <w:bottom w:val="single" w:sz="2" w:space="0" w:color="auto"/>
              <w:right w:val="single" w:sz="2" w:space="0" w:color="auto"/>
            </w:tcBorders>
            <w:shd w:val="clear" w:color="auto" w:fill="FFFFFF" w:themeFill="background1"/>
          </w:tcPr>
          <w:p w14:paraId="2270DA38" w14:textId="5C194C07" w:rsidR="009F4186" w:rsidRPr="0023650E" w:rsidRDefault="009F4186" w:rsidP="009F4186">
            <w:pPr>
              <w:spacing w:before="80" w:after="20"/>
              <w:jc w:val="left"/>
              <w:rPr>
                <w:rFonts w:cs="Arial"/>
                <w:sz w:val="20"/>
                <w:szCs w:val="20"/>
              </w:rPr>
            </w:pPr>
            <w:r>
              <w:rPr>
                <w:rFonts w:cs="Arial"/>
                <w:sz w:val="20"/>
                <w:szCs w:val="20"/>
              </w:rPr>
              <w:t>Prüfkatalog zur Ermittlung der UVP-Pflicht von Straßenbauvorhaben (UVP-Vorprüfung)</w:t>
            </w:r>
          </w:p>
        </w:tc>
      </w:tr>
      <w:tr w:rsidR="009F4186" w:rsidRPr="00CB4D97" w14:paraId="2B80B10D" w14:textId="77777777" w:rsidTr="003B4428">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2172DDDA" w14:textId="14B4A366" w:rsidR="009F4186" w:rsidRPr="0023650E" w:rsidRDefault="009F4186" w:rsidP="009F4186">
            <w:pPr>
              <w:spacing w:before="80" w:after="20"/>
              <w:jc w:val="left"/>
              <w:rPr>
                <w:rFonts w:cs="Arial"/>
                <w:sz w:val="20"/>
                <w:szCs w:val="20"/>
              </w:rPr>
            </w:pPr>
            <w:r>
              <w:rPr>
                <w:rFonts w:cs="Arial"/>
                <w:sz w:val="20"/>
                <w:szCs w:val="20"/>
              </w:rPr>
              <w:t>U 19.7.2</w:t>
            </w:r>
          </w:p>
        </w:tc>
        <w:tc>
          <w:tcPr>
            <w:tcW w:w="7524" w:type="dxa"/>
            <w:tcBorders>
              <w:top w:val="single" w:sz="2" w:space="0" w:color="auto"/>
              <w:left w:val="single" w:sz="2" w:space="0" w:color="auto"/>
              <w:bottom w:val="single" w:sz="2" w:space="0" w:color="auto"/>
              <w:right w:val="single" w:sz="2" w:space="0" w:color="auto"/>
            </w:tcBorders>
            <w:shd w:val="clear" w:color="auto" w:fill="FFFFFF" w:themeFill="background1"/>
          </w:tcPr>
          <w:p w14:paraId="4EB5B229" w14:textId="52BA200F" w:rsidR="009F4186" w:rsidRPr="0023650E" w:rsidRDefault="009F4186" w:rsidP="009F4186">
            <w:pPr>
              <w:spacing w:before="80" w:after="20"/>
              <w:jc w:val="left"/>
              <w:rPr>
                <w:rFonts w:cs="Arial"/>
                <w:sz w:val="20"/>
                <w:szCs w:val="20"/>
              </w:rPr>
            </w:pPr>
            <w:r w:rsidRPr="00A24C39">
              <w:rPr>
                <w:rFonts w:cs="Arial"/>
                <w:sz w:val="20"/>
                <w:szCs w:val="20"/>
              </w:rPr>
              <w:t>UVP-Bericht inkl. allgemein verständliche, nichttechnische Zusammenfassung</w:t>
            </w:r>
          </w:p>
        </w:tc>
      </w:tr>
      <w:tr w:rsidR="009F4186" w:rsidRPr="00CB4D97" w14:paraId="5BE814DE" w14:textId="77777777" w:rsidTr="003B4428">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55D63529" w14:textId="77777777" w:rsidR="009F4186" w:rsidRPr="0023650E" w:rsidRDefault="009F4186" w:rsidP="009F4186">
            <w:pPr>
              <w:spacing w:before="80" w:after="20"/>
              <w:jc w:val="left"/>
              <w:rPr>
                <w:rFonts w:cs="Arial"/>
                <w:sz w:val="20"/>
                <w:szCs w:val="20"/>
              </w:rPr>
            </w:pPr>
            <w:r>
              <w:rPr>
                <w:rFonts w:cs="Arial"/>
                <w:sz w:val="20"/>
                <w:szCs w:val="20"/>
              </w:rPr>
              <w:t>U 19.8</w:t>
            </w:r>
          </w:p>
        </w:tc>
        <w:tc>
          <w:tcPr>
            <w:tcW w:w="7524" w:type="dxa"/>
            <w:tcBorders>
              <w:top w:val="single" w:sz="2" w:space="0" w:color="auto"/>
              <w:left w:val="single" w:sz="2" w:space="0" w:color="auto"/>
              <w:bottom w:val="single" w:sz="2" w:space="0" w:color="auto"/>
              <w:right w:val="single" w:sz="2" w:space="0" w:color="auto"/>
            </w:tcBorders>
            <w:shd w:val="clear" w:color="auto" w:fill="FFFFFF" w:themeFill="background1"/>
          </w:tcPr>
          <w:p w14:paraId="15C25949" w14:textId="77777777" w:rsidR="009F4186" w:rsidRPr="0023650E" w:rsidRDefault="009F4186" w:rsidP="009F4186">
            <w:pPr>
              <w:spacing w:before="80" w:after="20"/>
              <w:jc w:val="left"/>
              <w:rPr>
                <w:rFonts w:cs="Arial"/>
                <w:sz w:val="20"/>
                <w:szCs w:val="20"/>
              </w:rPr>
            </w:pPr>
            <w:r w:rsidRPr="00A24C39">
              <w:rPr>
                <w:rFonts w:cs="Arial"/>
                <w:sz w:val="20"/>
                <w:szCs w:val="20"/>
              </w:rPr>
              <w:t>Fachbeitrag zur Wasserrahmenrichtlinie</w:t>
            </w:r>
          </w:p>
        </w:tc>
      </w:tr>
      <w:tr w:rsidR="009F4186" w:rsidRPr="00CB4D97" w14:paraId="048E2DC9" w14:textId="77777777" w:rsidTr="003B4428">
        <w:trPr>
          <w:cantSplit/>
        </w:trPr>
        <w:tc>
          <w:tcPr>
            <w:tcW w:w="978" w:type="dxa"/>
            <w:tcBorders>
              <w:top w:val="single" w:sz="2" w:space="0" w:color="auto"/>
              <w:left w:val="single" w:sz="2" w:space="0" w:color="auto"/>
              <w:bottom w:val="single" w:sz="2" w:space="0" w:color="auto"/>
              <w:right w:val="single" w:sz="2" w:space="0" w:color="auto"/>
            </w:tcBorders>
            <w:shd w:val="clear" w:color="auto" w:fill="FFFFFF" w:themeFill="background1"/>
          </w:tcPr>
          <w:p w14:paraId="0315179E" w14:textId="038E3B9E" w:rsidR="009F4186" w:rsidRPr="0023650E" w:rsidRDefault="009F4186" w:rsidP="009F4186">
            <w:pPr>
              <w:spacing w:before="80" w:after="20"/>
              <w:jc w:val="left"/>
              <w:rPr>
                <w:rFonts w:cs="Arial"/>
                <w:sz w:val="20"/>
                <w:szCs w:val="20"/>
              </w:rPr>
            </w:pPr>
            <w:r>
              <w:rPr>
                <w:rFonts w:cs="Arial"/>
                <w:sz w:val="20"/>
                <w:szCs w:val="20"/>
              </w:rPr>
              <w:t>U 19.9</w:t>
            </w:r>
          </w:p>
        </w:tc>
        <w:tc>
          <w:tcPr>
            <w:tcW w:w="7524" w:type="dxa"/>
            <w:tcBorders>
              <w:top w:val="single" w:sz="2" w:space="0" w:color="auto"/>
              <w:left w:val="single" w:sz="2" w:space="0" w:color="auto"/>
              <w:bottom w:val="single" w:sz="2" w:space="0" w:color="auto"/>
              <w:right w:val="single" w:sz="2" w:space="0" w:color="auto"/>
            </w:tcBorders>
            <w:shd w:val="clear" w:color="auto" w:fill="FFFFFF" w:themeFill="background1"/>
          </w:tcPr>
          <w:p w14:paraId="5B37BE58" w14:textId="6C5564E8" w:rsidR="009F4186" w:rsidRPr="0023650E" w:rsidRDefault="009F4186" w:rsidP="009F4186">
            <w:pPr>
              <w:spacing w:before="80" w:after="20"/>
              <w:jc w:val="left"/>
              <w:rPr>
                <w:rFonts w:cs="Arial"/>
                <w:sz w:val="20"/>
                <w:szCs w:val="20"/>
              </w:rPr>
            </w:pPr>
            <w:r w:rsidRPr="00A24C39">
              <w:rPr>
                <w:rFonts w:cs="Arial"/>
                <w:sz w:val="20"/>
                <w:szCs w:val="20"/>
              </w:rPr>
              <w:t>Fachbeitrag Klimaschutz</w:t>
            </w:r>
          </w:p>
        </w:tc>
      </w:tr>
    </w:tbl>
    <w:p w14:paraId="7F272351" w14:textId="77777777" w:rsidR="007D51D9" w:rsidRDefault="007D51D9">
      <w:pPr>
        <w:spacing w:after="0" w:line="240" w:lineRule="auto"/>
        <w:jc w:val="left"/>
        <w:rPr>
          <w:rFonts w:ascii="Arial Fett" w:hAnsi="Arial Fett" w:cs="Arial"/>
          <w:b/>
          <w:iCs/>
          <w:sz w:val="28"/>
          <w:szCs w:val="28"/>
        </w:rPr>
      </w:pPr>
      <w:r>
        <w:br w:type="page"/>
      </w:r>
    </w:p>
    <w:p w14:paraId="1B82D802" w14:textId="56BDDF36" w:rsidR="00200662" w:rsidRDefault="00200662" w:rsidP="00F12CD4">
      <w:pPr>
        <w:pStyle w:val="berschrift3"/>
        <w:pageBreakBefore/>
        <w:spacing w:line="360" w:lineRule="auto"/>
        <w:ind w:left="1077" w:hanging="1077"/>
      </w:pPr>
      <w:bookmarkStart w:id="369" w:name="_Toc143588089"/>
      <w:r>
        <w:t xml:space="preserve">AM 2 </w:t>
      </w:r>
      <w:r>
        <w:tab/>
        <w:t>Checkliste / Prüfprotokoll LBP</w:t>
      </w:r>
      <w:bookmarkEnd w:id="368"/>
      <w:bookmarkEnd w:id="369"/>
    </w:p>
    <w:p w14:paraId="4D28F5BB" w14:textId="2C0512E5" w:rsidR="00012791" w:rsidRPr="00012791" w:rsidRDefault="00012791" w:rsidP="00012791">
      <w:pPr>
        <w:pStyle w:val="Textkrper"/>
      </w:pPr>
      <w:r>
        <w:t>(s. auch separate Worddatei als Vorlage)</w:t>
      </w:r>
    </w:p>
    <w:p w14:paraId="05A588B1" w14:textId="77777777" w:rsidR="00200662" w:rsidRDefault="00200662" w:rsidP="00200662">
      <w:pPr>
        <w:pStyle w:val="Kopfzeile"/>
        <w:keepNext/>
        <w:tabs>
          <w:tab w:val="clear" w:pos="4536"/>
          <w:tab w:val="clear" w:pos="9072"/>
        </w:tabs>
        <w:rPr>
          <w:rFonts w:cs="Arial"/>
        </w:rPr>
      </w:pPr>
      <w:r>
        <w:rPr>
          <w:rFonts w:cs="Arial"/>
        </w:rPr>
        <w:t xml:space="preserve">Die nachfolgende Checkliste dient einer zielgerichteten Qualitätssicherung des </w:t>
      </w:r>
      <w:r w:rsidR="000009E3">
        <w:rPr>
          <w:rFonts w:cs="Arial"/>
        </w:rPr>
        <w:t>Landschaftspflegerischen Begleitplans</w:t>
      </w:r>
      <w:r>
        <w:rPr>
          <w:rFonts w:cs="Arial"/>
        </w:rPr>
        <w:t xml:space="preserve"> im Hinblick auf die verfahrensrelevanten Sachverhalte. Darüber hinaus können die Checklisten auch als Grundlage für einen Prüfbericht zur Dokumentation der Qualitätssicherung der Planungsbeiträge durch den Landesbetrieb Mobilität dienen. Die Checklisten gliedern sich in:</w:t>
      </w:r>
    </w:p>
    <w:p w14:paraId="3A79981D" w14:textId="77777777" w:rsidR="00200662" w:rsidRDefault="00200662" w:rsidP="00B95547">
      <w:pPr>
        <w:pStyle w:val="Aufzhlung1nach"/>
        <w:numPr>
          <w:ilvl w:val="0"/>
          <w:numId w:val="16"/>
        </w:numPr>
        <w:spacing w:after="0"/>
      </w:pPr>
      <w:r>
        <w:t>relevante Planungsvorgaben,</w:t>
      </w:r>
    </w:p>
    <w:p w14:paraId="65CD51A5" w14:textId="77777777" w:rsidR="00200662" w:rsidRDefault="00200662" w:rsidP="00B95547">
      <w:pPr>
        <w:pStyle w:val="Aufzhlung1nach"/>
        <w:numPr>
          <w:ilvl w:val="0"/>
          <w:numId w:val="16"/>
        </w:numPr>
        <w:spacing w:after="0"/>
      </w:pPr>
      <w:r>
        <w:t>formale Vollständigkeit,</w:t>
      </w:r>
    </w:p>
    <w:p w14:paraId="10C2213A" w14:textId="77777777" w:rsidR="00200662" w:rsidRDefault="00200662" w:rsidP="00B95547">
      <w:pPr>
        <w:pStyle w:val="Aufzhlung1nach"/>
        <w:numPr>
          <w:ilvl w:val="0"/>
          <w:numId w:val="16"/>
        </w:numPr>
      </w:pPr>
      <w:r>
        <w:t>inhaltlich fachliche Aussagen.</w:t>
      </w:r>
    </w:p>
    <w:p w14:paraId="02817256" w14:textId="77777777" w:rsidR="00200662" w:rsidRDefault="00200662" w:rsidP="00200662">
      <w:pPr>
        <w:pStyle w:val="Zwischenberschrift"/>
      </w:pPr>
      <w:r>
        <w:t>Relevante Planungsvorgaben</w:t>
      </w: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5"/>
        <w:gridCol w:w="5786"/>
        <w:gridCol w:w="850"/>
        <w:gridCol w:w="851"/>
        <w:gridCol w:w="850"/>
      </w:tblGrid>
      <w:tr w:rsidR="00200662" w14:paraId="21E330F3" w14:textId="77777777" w:rsidTr="006F0157">
        <w:trPr>
          <w:cantSplit/>
          <w:tblHeader/>
        </w:trPr>
        <w:tc>
          <w:tcPr>
            <w:tcW w:w="805" w:type="dxa"/>
            <w:vMerge w:val="restart"/>
            <w:tcBorders>
              <w:left w:val="single" w:sz="8" w:space="0" w:color="auto"/>
            </w:tcBorders>
            <w:shd w:val="clear" w:color="auto" w:fill="D9D9D9"/>
          </w:tcPr>
          <w:p w14:paraId="3B0BEC90" w14:textId="77777777" w:rsidR="00200662" w:rsidRDefault="00200662" w:rsidP="002B12F7">
            <w:pPr>
              <w:keepNext/>
              <w:spacing w:before="240" w:after="40" w:line="240" w:lineRule="auto"/>
              <w:rPr>
                <w:rFonts w:cs="Arial"/>
                <w:b/>
                <w:bCs/>
                <w:sz w:val="18"/>
              </w:rPr>
            </w:pPr>
            <w:r>
              <w:rPr>
                <w:rFonts w:cs="Arial"/>
                <w:b/>
                <w:bCs/>
                <w:sz w:val="18"/>
              </w:rPr>
              <w:t>Nr.</w:t>
            </w:r>
          </w:p>
        </w:tc>
        <w:tc>
          <w:tcPr>
            <w:tcW w:w="5786" w:type="dxa"/>
            <w:vMerge w:val="restart"/>
            <w:tcBorders>
              <w:right w:val="single" w:sz="4" w:space="0" w:color="auto"/>
            </w:tcBorders>
            <w:shd w:val="clear" w:color="auto" w:fill="D9D9D9"/>
          </w:tcPr>
          <w:p w14:paraId="537F274E" w14:textId="77777777" w:rsidR="00200662" w:rsidRDefault="00200662" w:rsidP="002B12F7">
            <w:pPr>
              <w:pStyle w:val="Autor"/>
              <w:keepNext/>
              <w:spacing w:before="240" w:after="40"/>
              <w:rPr>
                <w:rFonts w:cs="Arial"/>
                <w:bCs/>
                <w:smallCaps w:val="0"/>
              </w:rPr>
            </w:pPr>
            <w:r>
              <w:rPr>
                <w:rFonts w:cs="Arial"/>
                <w:bCs/>
                <w:smallCaps w:val="0"/>
              </w:rPr>
              <w:t>Vorgabe</w:t>
            </w:r>
          </w:p>
        </w:tc>
        <w:tc>
          <w:tcPr>
            <w:tcW w:w="2551" w:type="dxa"/>
            <w:gridSpan w:val="3"/>
            <w:tcBorders>
              <w:left w:val="single" w:sz="4" w:space="0" w:color="auto"/>
              <w:bottom w:val="single" w:sz="4" w:space="0" w:color="auto"/>
            </w:tcBorders>
            <w:shd w:val="clear" w:color="auto" w:fill="D9D9D9"/>
          </w:tcPr>
          <w:p w14:paraId="5013C7C2" w14:textId="77777777" w:rsidR="00200662" w:rsidRDefault="00200662" w:rsidP="002B12F7">
            <w:pPr>
              <w:keepNext/>
              <w:spacing w:before="40" w:after="40" w:line="240" w:lineRule="auto"/>
              <w:rPr>
                <w:rFonts w:cs="Arial"/>
                <w:b/>
                <w:bCs/>
              </w:rPr>
            </w:pPr>
          </w:p>
        </w:tc>
      </w:tr>
      <w:tr w:rsidR="00200662" w14:paraId="716CDBEA" w14:textId="77777777" w:rsidTr="006F0157">
        <w:trPr>
          <w:cantSplit/>
          <w:tblHeader/>
        </w:trPr>
        <w:tc>
          <w:tcPr>
            <w:tcW w:w="805" w:type="dxa"/>
            <w:vMerge/>
            <w:tcBorders>
              <w:left w:val="single" w:sz="8" w:space="0" w:color="auto"/>
              <w:bottom w:val="single" w:sz="4" w:space="0" w:color="auto"/>
            </w:tcBorders>
            <w:shd w:val="pct10" w:color="auto" w:fill="auto"/>
          </w:tcPr>
          <w:p w14:paraId="23D99B18" w14:textId="77777777" w:rsidR="00200662" w:rsidRDefault="00200662" w:rsidP="002B12F7">
            <w:pPr>
              <w:keepNext/>
              <w:spacing w:before="40" w:after="40" w:line="240" w:lineRule="auto"/>
              <w:rPr>
                <w:rFonts w:cs="Arial"/>
                <w:b/>
                <w:bCs/>
                <w:sz w:val="18"/>
              </w:rPr>
            </w:pPr>
          </w:p>
        </w:tc>
        <w:tc>
          <w:tcPr>
            <w:tcW w:w="5786" w:type="dxa"/>
            <w:vMerge/>
            <w:tcBorders>
              <w:bottom w:val="single" w:sz="4" w:space="0" w:color="auto"/>
              <w:right w:val="single" w:sz="4" w:space="0" w:color="auto"/>
            </w:tcBorders>
            <w:shd w:val="pct10" w:color="auto" w:fill="auto"/>
          </w:tcPr>
          <w:p w14:paraId="6E1F9FC3" w14:textId="77777777" w:rsidR="00200662" w:rsidRDefault="00200662" w:rsidP="002B12F7">
            <w:pPr>
              <w:keepNext/>
              <w:spacing w:before="40" w:after="40" w:line="240" w:lineRule="auto"/>
              <w:rPr>
                <w:rFonts w:cs="Arial"/>
                <w:b/>
                <w:bCs/>
                <w:sz w:val="18"/>
              </w:rPr>
            </w:pPr>
          </w:p>
        </w:tc>
        <w:tc>
          <w:tcPr>
            <w:tcW w:w="850" w:type="dxa"/>
            <w:tcBorders>
              <w:left w:val="single" w:sz="4" w:space="0" w:color="auto"/>
              <w:bottom w:val="single" w:sz="4" w:space="0" w:color="auto"/>
              <w:right w:val="single" w:sz="4" w:space="0" w:color="auto"/>
            </w:tcBorders>
            <w:shd w:val="clear" w:color="auto" w:fill="D9D9D9"/>
            <w:vAlign w:val="center"/>
          </w:tcPr>
          <w:p w14:paraId="4E40F6F2" w14:textId="77777777" w:rsidR="00200662" w:rsidRDefault="00200662" w:rsidP="002B12F7">
            <w:pPr>
              <w:keepNext/>
              <w:spacing w:before="120" w:after="40" w:line="240" w:lineRule="auto"/>
              <w:jc w:val="center"/>
              <w:rPr>
                <w:rFonts w:cs="Arial"/>
                <w:sz w:val="16"/>
              </w:rPr>
            </w:pPr>
          </w:p>
        </w:tc>
        <w:tc>
          <w:tcPr>
            <w:tcW w:w="851" w:type="dxa"/>
            <w:tcBorders>
              <w:left w:val="single" w:sz="4" w:space="0" w:color="auto"/>
              <w:bottom w:val="single" w:sz="4" w:space="0" w:color="auto"/>
              <w:right w:val="single" w:sz="4" w:space="0" w:color="auto"/>
            </w:tcBorders>
            <w:shd w:val="clear" w:color="auto" w:fill="D9D9D9"/>
            <w:vAlign w:val="center"/>
          </w:tcPr>
          <w:p w14:paraId="2D4E8C8A" w14:textId="77777777" w:rsidR="00200662" w:rsidRDefault="00200662" w:rsidP="002B12F7">
            <w:pPr>
              <w:keepNext/>
              <w:spacing w:before="120" w:after="40" w:line="240" w:lineRule="auto"/>
              <w:jc w:val="center"/>
              <w:rPr>
                <w:rFonts w:cs="Arial"/>
                <w:sz w:val="16"/>
              </w:rPr>
            </w:pPr>
            <w:r>
              <w:rPr>
                <w:rFonts w:cs="Arial"/>
                <w:sz w:val="16"/>
              </w:rPr>
              <w:t>liegt vor</w:t>
            </w:r>
          </w:p>
        </w:tc>
        <w:tc>
          <w:tcPr>
            <w:tcW w:w="850" w:type="dxa"/>
            <w:tcBorders>
              <w:left w:val="single" w:sz="4" w:space="0" w:color="auto"/>
              <w:bottom w:val="single" w:sz="4" w:space="0" w:color="auto"/>
            </w:tcBorders>
            <w:shd w:val="clear" w:color="auto" w:fill="D9D9D9"/>
            <w:vAlign w:val="center"/>
          </w:tcPr>
          <w:p w14:paraId="39724FD1" w14:textId="77777777" w:rsidR="00200662" w:rsidRDefault="00200662" w:rsidP="002B12F7">
            <w:pPr>
              <w:keepNext/>
              <w:spacing w:before="120" w:after="40" w:line="240" w:lineRule="auto"/>
              <w:jc w:val="center"/>
              <w:rPr>
                <w:rFonts w:cs="Arial"/>
                <w:sz w:val="16"/>
              </w:rPr>
            </w:pPr>
            <w:r>
              <w:rPr>
                <w:rFonts w:cs="Arial"/>
                <w:sz w:val="16"/>
              </w:rPr>
              <w:t xml:space="preserve">liegt nicht vor </w:t>
            </w:r>
          </w:p>
        </w:tc>
      </w:tr>
      <w:tr w:rsidR="00200662" w14:paraId="2F117BC7" w14:textId="77777777" w:rsidTr="006F0157">
        <w:trPr>
          <w:cantSplit/>
        </w:trPr>
        <w:tc>
          <w:tcPr>
            <w:tcW w:w="805" w:type="dxa"/>
            <w:tcBorders>
              <w:left w:val="single" w:sz="8" w:space="0" w:color="auto"/>
              <w:right w:val="single" w:sz="4" w:space="0" w:color="auto"/>
            </w:tcBorders>
            <w:shd w:val="clear" w:color="auto" w:fill="D9D9D9"/>
          </w:tcPr>
          <w:p w14:paraId="783D9BC9" w14:textId="77777777" w:rsidR="00200662" w:rsidRDefault="00200662" w:rsidP="002B12F7">
            <w:pPr>
              <w:keepNext/>
              <w:spacing w:before="120" w:after="120" w:line="240" w:lineRule="auto"/>
              <w:jc w:val="left"/>
              <w:rPr>
                <w:rFonts w:cs="Arial"/>
                <w:b/>
                <w:bCs/>
                <w:sz w:val="16"/>
              </w:rPr>
            </w:pPr>
          </w:p>
        </w:tc>
        <w:tc>
          <w:tcPr>
            <w:tcW w:w="6636" w:type="dxa"/>
            <w:gridSpan w:val="2"/>
            <w:tcBorders>
              <w:left w:val="single" w:sz="4" w:space="0" w:color="auto"/>
              <w:bottom w:val="single" w:sz="4" w:space="0" w:color="auto"/>
              <w:right w:val="single" w:sz="4" w:space="0" w:color="auto"/>
            </w:tcBorders>
            <w:shd w:val="clear" w:color="auto" w:fill="D9D9D9"/>
          </w:tcPr>
          <w:p w14:paraId="6E8E70EB" w14:textId="77777777" w:rsidR="00200662" w:rsidRDefault="00200662" w:rsidP="002B12F7">
            <w:pPr>
              <w:keepNext/>
              <w:spacing w:before="120" w:after="120" w:line="240" w:lineRule="auto"/>
              <w:jc w:val="left"/>
              <w:rPr>
                <w:rFonts w:cs="Arial"/>
                <w:b/>
                <w:bCs/>
                <w:sz w:val="18"/>
              </w:rPr>
            </w:pPr>
          </w:p>
        </w:tc>
        <w:tc>
          <w:tcPr>
            <w:tcW w:w="851" w:type="dxa"/>
            <w:tcBorders>
              <w:left w:val="single" w:sz="4" w:space="0" w:color="auto"/>
              <w:right w:val="single" w:sz="4" w:space="0" w:color="auto"/>
            </w:tcBorders>
            <w:shd w:val="clear" w:color="auto" w:fill="D9D9D9"/>
          </w:tcPr>
          <w:p w14:paraId="698ECDCC" w14:textId="77777777" w:rsidR="00200662" w:rsidRDefault="00200662" w:rsidP="002B12F7">
            <w:pPr>
              <w:keepNext/>
              <w:spacing w:before="120" w:after="120" w:line="240" w:lineRule="auto"/>
              <w:jc w:val="left"/>
              <w:rPr>
                <w:rFonts w:cs="Arial"/>
                <w:b/>
                <w:bCs/>
                <w:sz w:val="18"/>
              </w:rPr>
            </w:pPr>
          </w:p>
        </w:tc>
        <w:tc>
          <w:tcPr>
            <w:tcW w:w="850" w:type="dxa"/>
            <w:tcBorders>
              <w:left w:val="single" w:sz="4" w:space="0" w:color="auto"/>
              <w:right w:val="single" w:sz="4" w:space="0" w:color="auto"/>
            </w:tcBorders>
            <w:shd w:val="clear" w:color="auto" w:fill="D9D9D9"/>
          </w:tcPr>
          <w:p w14:paraId="2679F0A4" w14:textId="77777777" w:rsidR="00200662" w:rsidRDefault="00200662" w:rsidP="002B12F7">
            <w:pPr>
              <w:keepNext/>
              <w:spacing w:before="120" w:after="120" w:line="240" w:lineRule="auto"/>
              <w:jc w:val="left"/>
              <w:rPr>
                <w:rFonts w:cs="Arial"/>
                <w:b/>
                <w:bCs/>
                <w:sz w:val="18"/>
              </w:rPr>
            </w:pPr>
          </w:p>
        </w:tc>
      </w:tr>
      <w:tr w:rsidR="009D1BEC" w14:paraId="0EA6CC05" w14:textId="77777777" w:rsidTr="006F0157">
        <w:trPr>
          <w:cantSplit/>
        </w:trPr>
        <w:tc>
          <w:tcPr>
            <w:tcW w:w="805" w:type="dxa"/>
            <w:tcBorders>
              <w:left w:val="single" w:sz="8" w:space="0" w:color="auto"/>
            </w:tcBorders>
          </w:tcPr>
          <w:p w14:paraId="4CC63D9C" w14:textId="77777777" w:rsidR="009D1BEC" w:rsidRDefault="009D1BEC" w:rsidP="009D1BEC">
            <w:pPr>
              <w:keepNext/>
              <w:spacing w:before="120" w:after="120" w:line="240" w:lineRule="auto"/>
              <w:jc w:val="left"/>
              <w:rPr>
                <w:rFonts w:cs="Arial"/>
                <w:sz w:val="16"/>
              </w:rPr>
            </w:pPr>
            <w:r>
              <w:rPr>
                <w:rFonts w:cs="Arial"/>
                <w:sz w:val="16"/>
              </w:rPr>
              <w:t>1</w:t>
            </w:r>
          </w:p>
        </w:tc>
        <w:tc>
          <w:tcPr>
            <w:tcW w:w="6636" w:type="dxa"/>
            <w:gridSpan w:val="2"/>
          </w:tcPr>
          <w:p w14:paraId="6C366BFA" w14:textId="77777777" w:rsidR="009D1BEC" w:rsidRDefault="009D1BEC" w:rsidP="009D1BEC">
            <w:pPr>
              <w:keepNext/>
              <w:spacing w:before="120" w:after="120" w:line="240" w:lineRule="auto"/>
              <w:jc w:val="left"/>
              <w:rPr>
                <w:rFonts w:cs="Arial"/>
                <w:sz w:val="18"/>
              </w:rPr>
            </w:pPr>
            <w:r>
              <w:rPr>
                <w:rFonts w:cs="Arial"/>
                <w:sz w:val="18"/>
              </w:rPr>
              <w:t>Liegt ein Linienbestimmungsbeschluss vor?</w:t>
            </w:r>
          </w:p>
        </w:tc>
        <w:tc>
          <w:tcPr>
            <w:tcW w:w="851" w:type="dxa"/>
          </w:tcPr>
          <w:p w14:paraId="7ED93BA5" w14:textId="09890874" w:rsidR="009D1BEC" w:rsidRDefault="009D1BEC" w:rsidP="009D1BEC">
            <w:pPr>
              <w:keepNext/>
              <w:spacing w:before="120" w:after="120" w:line="240" w:lineRule="auto"/>
              <w:jc w:val="center"/>
              <w:rPr>
                <w:rFonts w:cs="Arial"/>
                <w:sz w:val="18"/>
              </w:rPr>
            </w:pPr>
            <w:r>
              <w:rPr>
                <w:color w:val="000000" w:themeColor="text1"/>
                <w:sz w:val="20"/>
                <w:szCs w:val="20"/>
              </w:rPr>
              <w:fldChar w:fldCharType="begin">
                <w:ffData>
                  <w:name w:val="UVP_13"/>
                  <w:enabled/>
                  <w:calcOnExit w:val="0"/>
                  <w:checkBox>
                    <w:sizeAuto/>
                    <w:default w:val="0"/>
                  </w:checkBox>
                </w:ffData>
              </w:fldChar>
            </w:r>
            <w:bookmarkStart w:id="370" w:name="UVP_13"/>
            <w:r>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Pr>
                <w:color w:val="000000" w:themeColor="text1"/>
                <w:sz w:val="20"/>
                <w:szCs w:val="20"/>
              </w:rPr>
              <w:fldChar w:fldCharType="end"/>
            </w:r>
            <w:bookmarkEnd w:id="370"/>
          </w:p>
        </w:tc>
        <w:tc>
          <w:tcPr>
            <w:tcW w:w="850" w:type="dxa"/>
          </w:tcPr>
          <w:p w14:paraId="6ED22372" w14:textId="1D2464AB"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60DE2B65" w14:textId="77777777" w:rsidTr="006F0157">
        <w:trPr>
          <w:cantSplit/>
        </w:trPr>
        <w:tc>
          <w:tcPr>
            <w:tcW w:w="805" w:type="dxa"/>
            <w:tcBorders>
              <w:left w:val="single" w:sz="8" w:space="0" w:color="auto"/>
            </w:tcBorders>
          </w:tcPr>
          <w:p w14:paraId="2FED9C2E" w14:textId="77777777" w:rsidR="009D1BEC" w:rsidRDefault="009D1BEC" w:rsidP="009D1BEC">
            <w:pPr>
              <w:keepNext/>
              <w:spacing w:before="120" w:after="120" w:line="240" w:lineRule="auto"/>
              <w:jc w:val="left"/>
              <w:rPr>
                <w:rFonts w:cs="Arial"/>
                <w:sz w:val="16"/>
              </w:rPr>
            </w:pPr>
            <w:r>
              <w:rPr>
                <w:rFonts w:cs="Arial"/>
                <w:sz w:val="16"/>
              </w:rPr>
              <w:t>2</w:t>
            </w:r>
          </w:p>
        </w:tc>
        <w:tc>
          <w:tcPr>
            <w:tcW w:w="6636" w:type="dxa"/>
            <w:gridSpan w:val="2"/>
          </w:tcPr>
          <w:p w14:paraId="498D6BAC" w14:textId="77777777" w:rsidR="009D1BEC" w:rsidRDefault="009D1BEC" w:rsidP="009D1BEC">
            <w:pPr>
              <w:keepNext/>
              <w:spacing w:before="120" w:after="120" w:line="240" w:lineRule="auto"/>
              <w:jc w:val="left"/>
              <w:rPr>
                <w:rFonts w:cs="Arial"/>
                <w:sz w:val="18"/>
              </w:rPr>
            </w:pPr>
            <w:r>
              <w:rPr>
                <w:rFonts w:cs="Arial"/>
                <w:sz w:val="18"/>
              </w:rPr>
              <w:t>Liegt eine landesplanerische Beurteilung vor (Raumordnerischer Bescheid)?</w:t>
            </w:r>
          </w:p>
        </w:tc>
        <w:tc>
          <w:tcPr>
            <w:tcW w:w="851" w:type="dxa"/>
          </w:tcPr>
          <w:p w14:paraId="516892F4" w14:textId="2AE61546"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Pr>
          <w:p w14:paraId="33DA82F1" w14:textId="1836C353"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0D583612" w14:textId="77777777" w:rsidTr="006F0157">
        <w:trPr>
          <w:cantSplit/>
        </w:trPr>
        <w:tc>
          <w:tcPr>
            <w:tcW w:w="805" w:type="dxa"/>
            <w:tcBorders>
              <w:left w:val="single" w:sz="8" w:space="0" w:color="auto"/>
              <w:bottom w:val="single" w:sz="4" w:space="0" w:color="auto"/>
            </w:tcBorders>
          </w:tcPr>
          <w:p w14:paraId="4633A559" w14:textId="77777777" w:rsidR="009D1BEC" w:rsidRDefault="009D1BEC" w:rsidP="009D1BEC">
            <w:pPr>
              <w:keepNext/>
              <w:spacing w:before="120" w:after="120" w:line="240" w:lineRule="auto"/>
              <w:jc w:val="left"/>
              <w:rPr>
                <w:rFonts w:cs="Arial"/>
                <w:sz w:val="16"/>
              </w:rPr>
            </w:pPr>
            <w:r>
              <w:rPr>
                <w:rFonts w:cs="Arial"/>
                <w:sz w:val="16"/>
              </w:rPr>
              <w:t>3</w:t>
            </w:r>
          </w:p>
        </w:tc>
        <w:tc>
          <w:tcPr>
            <w:tcW w:w="6636" w:type="dxa"/>
            <w:gridSpan w:val="2"/>
            <w:tcBorders>
              <w:bottom w:val="single" w:sz="4" w:space="0" w:color="auto"/>
            </w:tcBorders>
          </w:tcPr>
          <w:p w14:paraId="465B1123" w14:textId="77777777" w:rsidR="009D1BEC" w:rsidRDefault="009D1BEC" w:rsidP="009D1BEC">
            <w:pPr>
              <w:keepNext/>
              <w:spacing w:before="120" w:after="120" w:line="240" w:lineRule="auto"/>
              <w:jc w:val="left"/>
              <w:rPr>
                <w:rFonts w:cs="Arial"/>
                <w:sz w:val="18"/>
              </w:rPr>
            </w:pPr>
            <w:r>
              <w:rPr>
                <w:rFonts w:cs="Arial"/>
                <w:sz w:val="18"/>
              </w:rPr>
              <w:t>Liegt eine UVS vor? Welche Vorzugsvariante wurde aus umweltfachlicher Sicht favorisiert?</w:t>
            </w:r>
          </w:p>
        </w:tc>
        <w:tc>
          <w:tcPr>
            <w:tcW w:w="851" w:type="dxa"/>
            <w:tcBorders>
              <w:bottom w:val="single" w:sz="4" w:space="0" w:color="auto"/>
            </w:tcBorders>
          </w:tcPr>
          <w:p w14:paraId="2EAD4255" w14:textId="57CAE037"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47D68FD2" w14:textId="07EFFA68"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0FFBA884" w14:textId="77777777" w:rsidTr="006F0157">
        <w:trPr>
          <w:cantSplit/>
        </w:trPr>
        <w:tc>
          <w:tcPr>
            <w:tcW w:w="805" w:type="dxa"/>
            <w:tcBorders>
              <w:left w:val="single" w:sz="8" w:space="0" w:color="auto"/>
              <w:bottom w:val="single" w:sz="4" w:space="0" w:color="auto"/>
            </w:tcBorders>
          </w:tcPr>
          <w:p w14:paraId="0C1F0EA8" w14:textId="77777777" w:rsidR="009D1BEC" w:rsidRDefault="009D1BEC" w:rsidP="009D1BEC">
            <w:pPr>
              <w:keepNext/>
              <w:spacing w:before="120" w:after="120" w:line="240" w:lineRule="auto"/>
              <w:jc w:val="left"/>
              <w:rPr>
                <w:rFonts w:cs="Arial"/>
                <w:sz w:val="16"/>
              </w:rPr>
            </w:pPr>
            <w:r>
              <w:rPr>
                <w:rFonts w:cs="Arial"/>
                <w:sz w:val="16"/>
              </w:rPr>
              <w:t>4</w:t>
            </w:r>
          </w:p>
        </w:tc>
        <w:tc>
          <w:tcPr>
            <w:tcW w:w="6636" w:type="dxa"/>
            <w:gridSpan w:val="2"/>
            <w:tcBorders>
              <w:bottom w:val="single" w:sz="4" w:space="0" w:color="auto"/>
            </w:tcBorders>
          </w:tcPr>
          <w:p w14:paraId="1E820CC3" w14:textId="77777777" w:rsidR="009D1BEC" w:rsidRDefault="009D1BEC" w:rsidP="009D1BEC">
            <w:pPr>
              <w:keepNext/>
              <w:spacing w:before="120" w:after="120" w:line="240" w:lineRule="auto"/>
              <w:jc w:val="left"/>
              <w:rPr>
                <w:rFonts w:cs="Arial"/>
                <w:sz w:val="18"/>
              </w:rPr>
            </w:pPr>
            <w:r>
              <w:rPr>
                <w:rFonts w:cs="Arial"/>
                <w:sz w:val="18"/>
              </w:rPr>
              <w:t>Liegt eine FFH-VP vor? Wurde eine Ausnahmeprüfung durchgeführt?</w:t>
            </w:r>
          </w:p>
        </w:tc>
        <w:tc>
          <w:tcPr>
            <w:tcW w:w="851" w:type="dxa"/>
            <w:tcBorders>
              <w:bottom w:val="single" w:sz="4" w:space="0" w:color="auto"/>
            </w:tcBorders>
          </w:tcPr>
          <w:p w14:paraId="7E30647C" w14:textId="1D088A41"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218BEC79" w14:textId="1C66248D"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0B899BF4" w14:textId="77777777" w:rsidTr="006F0157">
        <w:trPr>
          <w:cantSplit/>
        </w:trPr>
        <w:tc>
          <w:tcPr>
            <w:tcW w:w="805" w:type="dxa"/>
            <w:tcBorders>
              <w:left w:val="single" w:sz="8" w:space="0" w:color="auto"/>
              <w:bottom w:val="single" w:sz="4" w:space="0" w:color="auto"/>
            </w:tcBorders>
          </w:tcPr>
          <w:p w14:paraId="447C792A" w14:textId="77777777" w:rsidR="009D1BEC" w:rsidRDefault="009D1BEC" w:rsidP="009D1BEC">
            <w:pPr>
              <w:keepNext/>
              <w:spacing w:before="120" w:after="120" w:line="240" w:lineRule="auto"/>
              <w:jc w:val="left"/>
              <w:rPr>
                <w:rFonts w:cs="Arial"/>
                <w:sz w:val="16"/>
              </w:rPr>
            </w:pPr>
            <w:r>
              <w:rPr>
                <w:rFonts w:cs="Arial"/>
                <w:sz w:val="16"/>
              </w:rPr>
              <w:t>5</w:t>
            </w:r>
          </w:p>
        </w:tc>
        <w:tc>
          <w:tcPr>
            <w:tcW w:w="6636" w:type="dxa"/>
            <w:gridSpan w:val="2"/>
            <w:tcBorders>
              <w:bottom w:val="single" w:sz="4" w:space="0" w:color="auto"/>
            </w:tcBorders>
          </w:tcPr>
          <w:p w14:paraId="76411659" w14:textId="0DC8AAD7" w:rsidR="009D1BEC" w:rsidRDefault="009D1BEC" w:rsidP="009D1BEC">
            <w:pPr>
              <w:keepNext/>
              <w:spacing w:before="120" w:after="120" w:line="240" w:lineRule="auto"/>
              <w:jc w:val="left"/>
              <w:rPr>
                <w:rFonts w:cs="Arial"/>
                <w:sz w:val="18"/>
              </w:rPr>
            </w:pPr>
            <w:r>
              <w:rPr>
                <w:rFonts w:cs="Arial"/>
                <w:sz w:val="18"/>
              </w:rPr>
              <w:t>Liegt ein Fachbeitrag Artenschutz vor? Wurde eine Ausnahmeprüfung durchgeführt?</w:t>
            </w:r>
          </w:p>
        </w:tc>
        <w:tc>
          <w:tcPr>
            <w:tcW w:w="851" w:type="dxa"/>
            <w:tcBorders>
              <w:bottom w:val="single" w:sz="4" w:space="0" w:color="auto"/>
            </w:tcBorders>
          </w:tcPr>
          <w:p w14:paraId="3A034939" w14:textId="6BACA525"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2B1CD0F9" w14:textId="1594F49D"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128D6442" w14:textId="77777777" w:rsidTr="006F0157">
        <w:trPr>
          <w:cantSplit/>
        </w:trPr>
        <w:tc>
          <w:tcPr>
            <w:tcW w:w="805" w:type="dxa"/>
            <w:tcBorders>
              <w:left w:val="single" w:sz="8" w:space="0" w:color="auto"/>
              <w:bottom w:val="single" w:sz="4" w:space="0" w:color="auto"/>
            </w:tcBorders>
          </w:tcPr>
          <w:p w14:paraId="39309BA9" w14:textId="77777777" w:rsidR="009D1BEC" w:rsidRDefault="009D1BEC" w:rsidP="009D1BEC">
            <w:pPr>
              <w:keepNext/>
              <w:spacing w:before="120" w:after="120" w:line="240" w:lineRule="auto"/>
              <w:jc w:val="left"/>
              <w:rPr>
                <w:rFonts w:cs="Arial"/>
                <w:sz w:val="16"/>
              </w:rPr>
            </w:pPr>
            <w:r>
              <w:rPr>
                <w:rFonts w:cs="Arial"/>
                <w:sz w:val="16"/>
              </w:rPr>
              <w:t>6</w:t>
            </w:r>
          </w:p>
        </w:tc>
        <w:tc>
          <w:tcPr>
            <w:tcW w:w="6636" w:type="dxa"/>
            <w:gridSpan w:val="2"/>
            <w:tcBorders>
              <w:bottom w:val="single" w:sz="4" w:space="0" w:color="auto"/>
            </w:tcBorders>
          </w:tcPr>
          <w:p w14:paraId="18D068D4" w14:textId="77777777" w:rsidR="009D1BEC" w:rsidRDefault="009D1BEC" w:rsidP="009D1BEC">
            <w:pPr>
              <w:keepNext/>
              <w:spacing w:before="120" w:after="120" w:line="240" w:lineRule="auto"/>
              <w:jc w:val="left"/>
              <w:rPr>
                <w:rFonts w:cs="Arial"/>
                <w:sz w:val="18"/>
              </w:rPr>
            </w:pPr>
            <w:r>
              <w:rPr>
                <w:rFonts w:cs="Arial"/>
                <w:sz w:val="18"/>
              </w:rPr>
              <w:t>Liegt ein Fachbeitrag WRRL vor?</w:t>
            </w:r>
          </w:p>
        </w:tc>
        <w:tc>
          <w:tcPr>
            <w:tcW w:w="851" w:type="dxa"/>
            <w:tcBorders>
              <w:bottom w:val="single" w:sz="4" w:space="0" w:color="auto"/>
            </w:tcBorders>
          </w:tcPr>
          <w:p w14:paraId="0E525CF8" w14:textId="59486BDC"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08C5424E" w14:textId="0E78F824"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43B2AC12" w14:textId="77777777" w:rsidTr="00E31106">
        <w:trPr>
          <w:cantSplit/>
        </w:trPr>
        <w:tc>
          <w:tcPr>
            <w:tcW w:w="805" w:type="dxa"/>
            <w:tcBorders>
              <w:left w:val="single" w:sz="8" w:space="0" w:color="auto"/>
              <w:bottom w:val="single" w:sz="4" w:space="0" w:color="auto"/>
            </w:tcBorders>
          </w:tcPr>
          <w:p w14:paraId="2E3FAAAF" w14:textId="13A7215D" w:rsidR="009D1BEC" w:rsidRDefault="009D1BEC" w:rsidP="009D1BEC">
            <w:pPr>
              <w:keepNext/>
              <w:spacing w:before="120" w:after="120" w:line="240" w:lineRule="auto"/>
              <w:jc w:val="left"/>
              <w:rPr>
                <w:rFonts w:cs="Arial"/>
                <w:sz w:val="16"/>
              </w:rPr>
            </w:pPr>
            <w:r>
              <w:rPr>
                <w:rFonts w:cs="Arial"/>
                <w:sz w:val="16"/>
              </w:rPr>
              <w:t>7</w:t>
            </w:r>
          </w:p>
        </w:tc>
        <w:tc>
          <w:tcPr>
            <w:tcW w:w="6636" w:type="dxa"/>
            <w:gridSpan w:val="2"/>
            <w:tcBorders>
              <w:bottom w:val="single" w:sz="4" w:space="0" w:color="auto"/>
            </w:tcBorders>
          </w:tcPr>
          <w:p w14:paraId="5B83BFC2" w14:textId="0A81C4BB" w:rsidR="009D1BEC" w:rsidRDefault="009D1BEC" w:rsidP="009D1BEC">
            <w:pPr>
              <w:keepNext/>
              <w:spacing w:before="120" w:after="120" w:line="240" w:lineRule="auto"/>
              <w:jc w:val="left"/>
              <w:rPr>
                <w:rFonts w:cs="Arial"/>
                <w:sz w:val="18"/>
              </w:rPr>
            </w:pPr>
            <w:r>
              <w:rPr>
                <w:rFonts w:cs="Arial"/>
                <w:sz w:val="18"/>
              </w:rPr>
              <w:t>Liegt ein Fachbeitrag Klimaschutz vor?</w:t>
            </w:r>
          </w:p>
        </w:tc>
        <w:tc>
          <w:tcPr>
            <w:tcW w:w="851" w:type="dxa"/>
            <w:tcBorders>
              <w:bottom w:val="single" w:sz="4" w:space="0" w:color="auto"/>
            </w:tcBorders>
          </w:tcPr>
          <w:p w14:paraId="68605A8D" w14:textId="4A5EB4A8"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537ED4B3" w14:textId="51D42D08"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40DB0885" w14:textId="77777777" w:rsidTr="00C72D5F">
        <w:trPr>
          <w:cantSplit/>
        </w:trPr>
        <w:tc>
          <w:tcPr>
            <w:tcW w:w="805" w:type="dxa"/>
            <w:tcBorders>
              <w:left w:val="single" w:sz="8" w:space="0" w:color="auto"/>
              <w:bottom w:val="single" w:sz="4" w:space="0" w:color="auto"/>
            </w:tcBorders>
          </w:tcPr>
          <w:p w14:paraId="554BFB1D" w14:textId="4302C17A" w:rsidR="009D1BEC" w:rsidRDefault="009D1BEC" w:rsidP="009D1BEC">
            <w:pPr>
              <w:keepNext/>
              <w:spacing w:before="120" w:after="120" w:line="240" w:lineRule="auto"/>
              <w:jc w:val="left"/>
              <w:rPr>
                <w:rFonts w:cs="Arial"/>
                <w:sz w:val="16"/>
              </w:rPr>
            </w:pPr>
            <w:r>
              <w:rPr>
                <w:rFonts w:cs="Arial"/>
                <w:sz w:val="16"/>
              </w:rPr>
              <w:t>8</w:t>
            </w:r>
          </w:p>
        </w:tc>
        <w:tc>
          <w:tcPr>
            <w:tcW w:w="6636" w:type="dxa"/>
            <w:gridSpan w:val="2"/>
            <w:tcBorders>
              <w:bottom w:val="single" w:sz="4" w:space="0" w:color="auto"/>
            </w:tcBorders>
          </w:tcPr>
          <w:p w14:paraId="5EED57C8" w14:textId="742FA0B4" w:rsidR="009D1BEC" w:rsidRDefault="009D1BEC" w:rsidP="009D1BEC">
            <w:pPr>
              <w:keepNext/>
              <w:spacing w:before="120" w:after="120" w:line="240" w:lineRule="auto"/>
              <w:jc w:val="left"/>
              <w:rPr>
                <w:rFonts w:cs="Arial"/>
                <w:sz w:val="18"/>
              </w:rPr>
            </w:pPr>
            <w:r>
              <w:rPr>
                <w:rFonts w:cs="Arial"/>
                <w:sz w:val="18"/>
              </w:rPr>
              <w:t xml:space="preserve">Liegt eine Vorprüfung des Einzelfalls nach UVPG vor? </w:t>
            </w:r>
          </w:p>
        </w:tc>
        <w:tc>
          <w:tcPr>
            <w:tcW w:w="851" w:type="dxa"/>
            <w:tcBorders>
              <w:bottom w:val="single" w:sz="4" w:space="0" w:color="auto"/>
            </w:tcBorders>
          </w:tcPr>
          <w:p w14:paraId="524D821A" w14:textId="2E4573CA"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0284EF3F" w14:textId="53D06F56"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2BEF49EE" w14:textId="77777777" w:rsidTr="00C72D5F">
        <w:trPr>
          <w:cantSplit/>
        </w:trPr>
        <w:tc>
          <w:tcPr>
            <w:tcW w:w="805" w:type="dxa"/>
            <w:tcBorders>
              <w:left w:val="single" w:sz="8" w:space="0" w:color="auto"/>
              <w:bottom w:val="single" w:sz="4" w:space="0" w:color="auto"/>
            </w:tcBorders>
          </w:tcPr>
          <w:p w14:paraId="2DE2BED8" w14:textId="5BC54AB2" w:rsidR="009D1BEC" w:rsidRDefault="009D1BEC" w:rsidP="009D1BEC">
            <w:pPr>
              <w:keepNext/>
              <w:spacing w:before="120" w:after="120" w:line="240" w:lineRule="auto"/>
              <w:jc w:val="left"/>
              <w:rPr>
                <w:rFonts w:cs="Arial"/>
                <w:sz w:val="16"/>
              </w:rPr>
            </w:pPr>
            <w:r>
              <w:rPr>
                <w:rFonts w:cs="Arial"/>
                <w:sz w:val="16"/>
              </w:rPr>
              <w:t>9</w:t>
            </w:r>
          </w:p>
        </w:tc>
        <w:tc>
          <w:tcPr>
            <w:tcW w:w="6636" w:type="dxa"/>
            <w:gridSpan w:val="2"/>
            <w:tcBorders>
              <w:bottom w:val="single" w:sz="4" w:space="0" w:color="auto"/>
            </w:tcBorders>
          </w:tcPr>
          <w:p w14:paraId="6EC03DDB" w14:textId="77777777" w:rsidR="009D1BEC" w:rsidRDefault="009D1BEC" w:rsidP="009D1BEC">
            <w:pPr>
              <w:keepNext/>
              <w:spacing w:before="120" w:after="120" w:line="240" w:lineRule="auto"/>
              <w:jc w:val="left"/>
              <w:rPr>
                <w:rFonts w:cs="Arial"/>
                <w:sz w:val="18"/>
              </w:rPr>
            </w:pPr>
            <w:r>
              <w:rPr>
                <w:rFonts w:cs="Arial"/>
                <w:sz w:val="18"/>
              </w:rPr>
              <w:t xml:space="preserve">Liegt ein UVP-Bericht vor? </w:t>
            </w:r>
          </w:p>
        </w:tc>
        <w:tc>
          <w:tcPr>
            <w:tcW w:w="851" w:type="dxa"/>
            <w:tcBorders>
              <w:bottom w:val="single" w:sz="4" w:space="0" w:color="auto"/>
            </w:tcBorders>
          </w:tcPr>
          <w:p w14:paraId="6011EF25" w14:textId="3977CF4B"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2B10508F" w14:textId="7E4C1180"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71CE3951" w14:textId="77777777" w:rsidTr="006F0157">
        <w:trPr>
          <w:cantSplit/>
        </w:trPr>
        <w:tc>
          <w:tcPr>
            <w:tcW w:w="805" w:type="dxa"/>
            <w:tcBorders>
              <w:left w:val="single" w:sz="8" w:space="0" w:color="auto"/>
              <w:bottom w:val="single" w:sz="4" w:space="0" w:color="auto"/>
            </w:tcBorders>
          </w:tcPr>
          <w:p w14:paraId="15F3E9FC" w14:textId="3ACF85A7" w:rsidR="009D1BEC" w:rsidRDefault="009D1BEC" w:rsidP="009D1BEC">
            <w:pPr>
              <w:keepNext/>
              <w:spacing w:before="120" w:after="120" w:line="240" w:lineRule="auto"/>
              <w:jc w:val="left"/>
              <w:rPr>
                <w:rFonts w:cs="Arial"/>
                <w:sz w:val="16"/>
              </w:rPr>
            </w:pPr>
            <w:r>
              <w:rPr>
                <w:rFonts w:cs="Arial"/>
                <w:sz w:val="16"/>
              </w:rPr>
              <w:t>10</w:t>
            </w:r>
          </w:p>
        </w:tc>
        <w:tc>
          <w:tcPr>
            <w:tcW w:w="6636" w:type="dxa"/>
            <w:gridSpan w:val="2"/>
            <w:tcBorders>
              <w:bottom w:val="single" w:sz="4" w:space="0" w:color="auto"/>
            </w:tcBorders>
          </w:tcPr>
          <w:p w14:paraId="496416B4" w14:textId="77777777" w:rsidR="009D1BEC" w:rsidRDefault="009D1BEC" w:rsidP="009D1BEC">
            <w:pPr>
              <w:keepNext/>
              <w:spacing w:before="120" w:after="120" w:line="240" w:lineRule="auto"/>
              <w:jc w:val="left"/>
              <w:rPr>
                <w:rFonts w:cs="Arial"/>
                <w:sz w:val="18"/>
              </w:rPr>
            </w:pPr>
            <w:r>
              <w:rPr>
                <w:rFonts w:cs="Arial"/>
                <w:sz w:val="18"/>
              </w:rPr>
              <w:t>Liegen raumbedeutsame Planungen Dritter (Raumordnungspläne mit  integrierten Landschaftsrahmenplänen, Flächennutzungspläne mit integrierten Landschaftsplänen, Bebauungspläne mit integrierten Grünordnungsplänen, weitere Eingriffsplanungen etc.) vor?</w:t>
            </w:r>
          </w:p>
        </w:tc>
        <w:tc>
          <w:tcPr>
            <w:tcW w:w="851" w:type="dxa"/>
            <w:tcBorders>
              <w:bottom w:val="single" w:sz="4" w:space="0" w:color="auto"/>
            </w:tcBorders>
          </w:tcPr>
          <w:p w14:paraId="1FC7CD09" w14:textId="445851F4"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bottom w:val="single" w:sz="4" w:space="0" w:color="auto"/>
            </w:tcBorders>
          </w:tcPr>
          <w:p w14:paraId="4F119D59" w14:textId="474864D8" w:rsidR="009D1BEC" w:rsidRDefault="009D1BEC" w:rsidP="009D1BEC">
            <w:pPr>
              <w:keepNext/>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9D1BEC" w14:paraId="43F7B88D"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0F79DE67" w14:textId="46471C3A" w:rsidR="009D1BEC" w:rsidRDefault="009D1BEC" w:rsidP="009D1BEC">
            <w:pPr>
              <w:spacing w:before="120" w:after="120" w:line="240" w:lineRule="auto"/>
              <w:jc w:val="left"/>
              <w:rPr>
                <w:rFonts w:cs="Arial"/>
                <w:sz w:val="16"/>
              </w:rPr>
            </w:pPr>
            <w:r>
              <w:rPr>
                <w:rFonts w:cs="Arial"/>
                <w:sz w:val="16"/>
              </w:rPr>
              <w:t>11</w:t>
            </w:r>
          </w:p>
        </w:tc>
        <w:tc>
          <w:tcPr>
            <w:tcW w:w="6636" w:type="dxa"/>
            <w:gridSpan w:val="2"/>
            <w:tcBorders>
              <w:top w:val="single" w:sz="4" w:space="0" w:color="auto"/>
              <w:left w:val="single" w:sz="4" w:space="0" w:color="auto"/>
              <w:bottom w:val="single" w:sz="4" w:space="0" w:color="auto"/>
              <w:right w:val="single" w:sz="4" w:space="0" w:color="auto"/>
            </w:tcBorders>
          </w:tcPr>
          <w:p w14:paraId="5155C034" w14:textId="77777777" w:rsidR="009D1BEC" w:rsidRDefault="009D1BEC" w:rsidP="009D1BEC">
            <w:pPr>
              <w:spacing w:before="120" w:after="120" w:line="240" w:lineRule="auto"/>
              <w:jc w:val="left"/>
              <w:rPr>
                <w:rFonts w:cs="Arial"/>
                <w:sz w:val="18"/>
              </w:rPr>
            </w:pPr>
            <w:r>
              <w:rPr>
                <w:rFonts w:cs="Arial"/>
                <w:sz w:val="18"/>
              </w:rPr>
              <w:t xml:space="preserve">Liegt ein mit den Naturschutzbehörden abgestimmter Untersuchungsrahmen vor? </w:t>
            </w:r>
          </w:p>
        </w:tc>
        <w:tc>
          <w:tcPr>
            <w:tcW w:w="851" w:type="dxa"/>
            <w:tcBorders>
              <w:top w:val="single" w:sz="4" w:space="0" w:color="auto"/>
              <w:left w:val="single" w:sz="4" w:space="0" w:color="auto"/>
              <w:bottom w:val="single" w:sz="4" w:space="0" w:color="auto"/>
              <w:right w:val="single" w:sz="4" w:space="0" w:color="auto"/>
            </w:tcBorders>
          </w:tcPr>
          <w:p w14:paraId="61BB59DD" w14:textId="0B4CD217" w:rsidR="009D1BEC" w:rsidRDefault="009D1BEC" w:rsidP="009D1BEC">
            <w:pPr>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B735E5B" w14:textId="3F518A5C" w:rsidR="009D1BEC" w:rsidRDefault="009D1BEC" w:rsidP="009D1BEC">
            <w:pPr>
              <w:spacing w:before="120" w:after="120" w:line="240" w:lineRule="auto"/>
              <w:jc w:val="center"/>
              <w:rPr>
                <w:rFonts w:cs="Arial"/>
                <w:sz w:val="18"/>
              </w:rPr>
            </w:pPr>
            <w:r w:rsidRPr="00687D25">
              <w:rPr>
                <w:color w:val="000000" w:themeColor="text1"/>
                <w:sz w:val="20"/>
                <w:szCs w:val="20"/>
              </w:rPr>
              <w:fldChar w:fldCharType="begin">
                <w:ffData>
                  <w:name w:val="UVP_13"/>
                  <w:enabled/>
                  <w:calcOnExit w:val="0"/>
                  <w:checkBox>
                    <w:sizeAuto/>
                    <w:default w:val="0"/>
                  </w:checkBox>
                </w:ffData>
              </w:fldChar>
            </w:r>
            <w:r w:rsidRPr="00687D2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87D25">
              <w:rPr>
                <w:color w:val="000000" w:themeColor="text1"/>
                <w:sz w:val="20"/>
                <w:szCs w:val="20"/>
              </w:rPr>
              <w:fldChar w:fldCharType="end"/>
            </w:r>
          </w:p>
        </w:tc>
      </w:tr>
      <w:tr w:rsidR="00200662" w14:paraId="0B9ECBDD" w14:textId="77777777" w:rsidTr="006F0157">
        <w:trPr>
          <w:cantSplit/>
          <w:trHeight w:val="1701"/>
        </w:trPr>
        <w:tc>
          <w:tcPr>
            <w:tcW w:w="9142" w:type="dxa"/>
            <w:gridSpan w:val="5"/>
            <w:tcBorders>
              <w:top w:val="single" w:sz="4" w:space="0" w:color="auto"/>
              <w:left w:val="single" w:sz="8" w:space="0" w:color="auto"/>
              <w:bottom w:val="single" w:sz="4" w:space="0" w:color="auto"/>
              <w:right w:val="single" w:sz="4" w:space="0" w:color="auto"/>
            </w:tcBorders>
          </w:tcPr>
          <w:p w14:paraId="116FDDDB" w14:textId="77777777" w:rsidR="00200662" w:rsidRDefault="00200662" w:rsidP="002B12F7">
            <w:pPr>
              <w:spacing w:before="120" w:after="120" w:line="240" w:lineRule="auto"/>
              <w:jc w:val="left"/>
              <w:rPr>
                <w:rFonts w:cs="Arial"/>
                <w:sz w:val="18"/>
                <w:szCs w:val="18"/>
              </w:rPr>
            </w:pPr>
            <w:r>
              <w:rPr>
                <w:rFonts w:cs="Arial"/>
                <w:b/>
                <w:bCs/>
                <w:sz w:val="18"/>
                <w:szCs w:val="18"/>
              </w:rPr>
              <w:t>Anmerkungen zu Nr. … :</w:t>
            </w:r>
          </w:p>
        </w:tc>
      </w:tr>
    </w:tbl>
    <w:p w14:paraId="6CC809B8" w14:textId="77777777" w:rsidR="003C5A37" w:rsidRDefault="003C5A37" w:rsidP="003C5A37">
      <w:pPr>
        <w:pStyle w:val="Zwischenberschrift"/>
        <w:spacing w:line="240" w:lineRule="auto"/>
      </w:pPr>
      <w:r>
        <w:t>Formale Vollständigkeit</w:t>
      </w: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5"/>
        <w:gridCol w:w="5786"/>
        <w:gridCol w:w="850"/>
        <w:gridCol w:w="851"/>
        <w:gridCol w:w="850"/>
      </w:tblGrid>
      <w:tr w:rsidR="003C5A37" w14:paraId="52305930" w14:textId="77777777" w:rsidTr="0073071C">
        <w:trPr>
          <w:cantSplit/>
          <w:tblHeader/>
        </w:trPr>
        <w:tc>
          <w:tcPr>
            <w:tcW w:w="805" w:type="dxa"/>
            <w:vMerge w:val="restart"/>
            <w:tcBorders>
              <w:left w:val="single" w:sz="8" w:space="0" w:color="auto"/>
            </w:tcBorders>
            <w:shd w:val="clear" w:color="auto" w:fill="D9D9D9"/>
          </w:tcPr>
          <w:p w14:paraId="5129BEB8" w14:textId="77777777" w:rsidR="003C5A37" w:rsidRDefault="003C5A37" w:rsidP="0073071C">
            <w:pPr>
              <w:keepNext/>
              <w:spacing w:before="240" w:after="40" w:line="240" w:lineRule="auto"/>
              <w:rPr>
                <w:rFonts w:cs="Arial"/>
                <w:b/>
                <w:bCs/>
                <w:sz w:val="18"/>
              </w:rPr>
            </w:pPr>
            <w:r>
              <w:rPr>
                <w:rFonts w:cs="Arial"/>
                <w:b/>
                <w:bCs/>
                <w:sz w:val="18"/>
              </w:rPr>
              <w:t>Nr.</w:t>
            </w:r>
          </w:p>
        </w:tc>
        <w:tc>
          <w:tcPr>
            <w:tcW w:w="5786" w:type="dxa"/>
            <w:vMerge w:val="restart"/>
            <w:tcBorders>
              <w:right w:val="single" w:sz="4" w:space="0" w:color="auto"/>
            </w:tcBorders>
            <w:shd w:val="clear" w:color="auto" w:fill="D9D9D9"/>
          </w:tcPr>
          <w:p w14:paraId="498681D1" w14:textId="77777777" w:rsidR="003C5A37" w:rsidRDefault="003C5A37" w:rsidP="0073071C">
            <w:pPr>
              <w:pStyle w:val="Autor"/>
              <w:keepNext/>
              <w:spacing w:before="240" w:after="40"/>
              <w:rPr>
                <w:rFonts w:cs="Arial"/>
                <w:bCs/>
                <w:smallCaps w:val="0"/>
              </w:rPr>
            </w:pPr>
            <w:r>
              <w:rPr>
                <w:rFonts w:cs="Arial"/>
                <w:bCs/>
                <w:smallCaps w:val="0"/>
              </w:rPr>
              <w:t>Prüfkriterium</w:t>
            </w:r>
          </w:p>
        </w:tc>
        <w:tc>
          <w:tcPr>
            <w:tcW w:w="2551" w:type="dxa"/>
            <w:gridSpan w:val="3"/>
            <w:tcBorders>
              <w:left w:val="single" w:sz="4" w:space="0" w:color="auto"/>
              <w:bottom w:val="single" w:sz="4" w:space="0" w:color="auto"/>
            </w:tcBorders>
            <w:shd w:val="clear" w:color="auto" w:fill="D9D9D9"/>
          </w:tcPr>
          <w:p w14:paraId="482F1B1F" w14:textId="77777777" w:rsidR="003C5A37" w:rsidRDefault="003C5A37" w:rsidP="0073071C">
            <w:pPr>
              <w:keepNext/>
              <w:spacing w:before="40" w:after="40" w:line="240" w:lineRule="auto"/>
              <w:jc w:val="center"/>
              <w:rPr>
                <w:rFonts w:cs="Arial"/>
                <w:b/>
                <w:bCs/>
              </w:rPr>
            </w:pPr>
            <w:r>
              <w:rPr>
                <w:rFonts w:cs="Arial"/>
                <w:b/>
                <w:bCs/>
              </w:rPr>
              <w:t>Anforderung</w:t>
            </w:r>
          </w:p>
        </w:tc>
      </w:tr>
      <w:tr w:rsidR="003C5A37" w14:paraId="6580DFA4" w14:textId="77777777" w:rsidTr="0073071C">
        <w:trPr>
          <w:cantSplit/>
          <w:tblHeader/>
        </w:trPr>
        <w:tc>
          <w:tcPr>
            <w:tcW w:w="805" w:type="dxa"/>
            <w:vMerge/>
            <w:tcBorders>
              <w:left w:val="single" w:sz="8" w:space="0" w:color="auto"/>
              <w:bottom w:val="single" w:sz="4" w:space="0" w:color="auto"/>
            </w:tcBorders>
            <w:shd w:val="pct10" w:color="auto" w:fill="auto"/>
          </w:tcPr>
          <w:p w14:paraId="23DA79FB" w14:textId="77777777" w:rsidR="003C5A37" w:rsidRDefault="003C5A37" w:rsidP="0073071C">
            <w:pPr>
              <w:keepNext/>
              <w:spacing w:before="40" w:after="40" w:line="240" w:lineRule="auto"/>
              <w:rPr>
                <w:rFonts w:cs="Arial"/>
                <w:b/>
                <w:bCs/>
                <w:sz w:val="18"/>
              </w:rPr>
            </w:pPr>
          </w:p>
        </w:tc>
        <w:tc>
          <w:tcPr>
            <w:tcW w:w="5786" w:type="dxa"/>
            <w:vMerge/>
            <w:tcBorders>
              <w:bottom w:val="single" w:sz="4" w:space="0" w:color="auto"/>
              <w:right w:val="single" w:sz="4" w:space="0" w:color="auto"/>
            </w:tcBorders>
            <w:shd w:val="pct10" w:color="auto" w:fill="auto"/>
          </w:tcPr>
          <w:p w14:paraId="0F86491C" w14:textId="77777777" w:rsidR="003C5A37" w:rsidRDefault="003C5A37" w:rsidP="0073071C">
            <w:pPr>
              <w:keepNext/>
              <w:spacing w:before="40" w:after="40" w:line="240" w:lineRule="auto"/>
              <w:rPr>
                <w:rFonts w:cs="Arial"/>
                <w:b/>
                <w:bCs/>
                <w:sz w:val="18"/>
              </w:rPr>
            </w:pPr>
          </w:p>
        </w:tc>
        <w:tc>
          <w:tcPr>
            <w:tcW w:w="850" w:type="dxa"/>
            <w:tcBorders>
              <w:left w:val="single" w:sz="4" w:space="0" w:color="auto"/>
              <w:bottom w:val="single" w:sz="4" w:space="0" w:color="auto"/>
              <w:right w:val="single" w:sz="4" w:space="0" w:color="auto"/>
            </w:tcBorders>
            <w:shd w:val="clear" w:color="auto" w:fill="D9D9D9"/>
            <w:vAlign w:val="center"/>
          </w:tcPr>
          <w:p w14:paraId="2DAF701E" w14:textId="77777777" w:rsidR="003C5A37" w:rsidRDefault="003C5A37" w:rsidP="0073071C">
            <w:pPr>
              <w:keepNext/>
              <w:spacing w:before="120" w:after="40" w:line="240" w:lineRule="auto"/>
              <w:jc w:val="center"/>
              <w:rPr>
                <w:rFonts w:cs="Arial"/>
                <w:sz w:val="16"/>
              </w:rPr>
            </w:pPr>
            <w:r>
              <w:rPr>
                <w:rFonts w:cs="Arial"/>
                <w:sz w:val="16"/>
              </w:rPr>
              <w:t>erfüllt</w:t>
            </w:r>
          </w:p>
        </w:tc>
        <w:tc>
          <w:tcPr>
            <w:tcW w:w="851" w:type="dxa"/>
            <w:tcBorders>
              <w:left w:val="single" w:sz="4" w:space="0" w:color="auto"/>
              <w:bottom w:val="single" w:sz="4" w:space="0" w:color="auto"/>
              <w:right w:val="single" w:sz="4" w:space="0" w:color="auto"/>
            </w:tcBorders>
            <w:shd w:val="clear" w:color="auto" w:fill="D9D9D9"/>
            <w:vAlign w:val="center"/>
          </w:tcPr>
          <w:p w14:paraId="3E6D0A89" w14:textId="77777777" w:rsidR="003C5A37" w:rsidRDefault="003C5A37" w:rsidP="0073071C">
            <w:pPr>
              <w:keepNext/>
              <w:spacing w:before="120" w:after="40" w:line="240" w:lineRule="auto"/>
              <w:jc w:val="center"/>
              <w:rPr>
                <w:rFonts w:cs="Arial"/>
                <w:sz w:val="16"/>
              </w:rPr>
            </w:pPr>
            <w:r>
              <w:rPr>
                <w:rFonts w:cs="Arial"/>
                <w:sz w:val="16"/>
              </w:rPr>
              <w:t xml:space="preserve">nicht </w:t>
            </w:r>
            <w:r>
              <w:rPr>
                <w:rFonts w:cs="Arial"/>
                <w:sz w:val="16"/>
              </w:rPr>
              <w:br/>
              <w:t>erfüllt</w:t>
            </w:r>
          </w:p>
        </w:tc>
        <w:tc>
          <w:tcPr>
            <w:tcW w:w="850" w:type="dxa"/>
            <w:tcBorders>
              <w:left w:val="single" w:sz="4" w:space="0" w:color="auto"/>
              <w:bottom w:val="single" w:sz="4" w:space="0" w:color="auto"/>
            </w:tcBorders>
            <w:shd w:val="clear" w:color="auto" w:fill="D9D9D9"/>
            <w:vAlign w:val="center"/>
          </w:tcPr>
          <w:p w14:paraId="783A093A" w14:textId="77777777" w:rsidR="003C5A37" w:rsidRDefault="003C5A37" w:rsidP="0073071C">
            <w:pPr>
              <w:keepNext/>
              <w:spacing w:before="120" w:after="40" w:line="240" w:lineRule="auto"/>
              <w:jc w:val="center"/>
              <w:rPr>
                <w:rFonts w:cs="Arial"/>
                <w:sz w:val="16"/>
              </w:rPr>
            </w:pPr>
            <w:r>
              <w:rPr>
                <w:rFonts w:cs="Arial"/>
                <w:sz w:val="16"/>
              </w:rPr>
              <w:t>nicht relevant</w:t>
            </w:r>
          </w:p>
        </w:tc>
      </w:tr>
      <w:tr w:rsidR="009D1BEC" w14:paraId="2DCD8958" w14:textId="77777777" w:rsidTr="0073071C">
        <w:trPr>
          <w:cantSplit/>
        </w:trPr>
        <w:tc>
          <w:tcPr>
            <w:tcW w:w="805" w:type="dxa"/>
            <w:tcBorders>
              <w:left w:val="single" w:sz="8" w:space="0" w:color="auto"/>
            </w:tcBorders>
          </w:tcPr>
          <w:p w14:paraId="1C10943C" w14:textId="77777777" w:rsidR="009D1BEC" w:rsidRDefault="009D1BEC" w:rsidP="009D1BEC">
            <w:pPr>
              <w:keepNext/>
              <w:spacing w:before="120" w:after="120" w:line="240" w:lineRule="auto"/>
              <w:jc w:val="left"/>
              <w:rPr>
                <w:rFonts w:cs="Arial"/>
                <w:sz w:val="16"/>
              </w:rPr>
            </w:pPr>
            <w:r>
              <w:rPr>
                <w:rFonts w:cs="Arial"/>
                <w:sz w:val="16"/>
              </w:rPr>
              <w:t>1</w:t>
            </w:r>
          </w:p>
        </w:tc>
        <w:tc>
          <w:tcPr>
            <w:tcW w:w="5786" w:type="dxa"/>
            <w:tcBorders>
              <w:right w:val="single" w:sz="4" w:space="0" w:color="auto"/>
            </w:tcBorders>
          </w:tcPr>
          <w:p w14:paraId="43138CBA" w14:textId="77777777" w:rsidR="009D1BEC" w:rsidRDefault="009D1BEC" w:rsidP="009D1BEC">
            <w:pPr>
              <w:keepNext/>
              <w:spacing w:before="120" w:after="120" w:line="240" w:lineRule="auto"/>
              <w:jc w:val="left"/>
              <w:rPr>
                <w:rFonts w:cs="Arial"/>
                <w:sz w:val="18"/>
              </w:rPr>
            </w:pPr>
            <w:r>
              <w:rPr>
                <w:rFonts w:cs="Arial"/>
                <w:sz w:val="18"/>
              </w:rPr>
              <w:t>Ist der LBP nach der Mustergliederung (AM 1) erstellt?</w:t>
            </w:r>
          </w:p>
        </w:tc>
        <w:tc>
          <w:tcPr>
            <w:tcW w:w="850" w:type="dxa"/>
            <w:tcBorders>
              <w:left w:val="single" w:sz="4" w:space="0" w:color="auto"/>
            </w:tcBorders>
          </w:tcPr>
          <w:p w14:paraId="600A879F" w14:textId="41A8B4E5" w:rsidR="009D1BEC" w:rsidRDefault="009D1BEC" w:rsidP="009D1BEC">
            <w:pPr>
              <w:keepNext/>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Pr>
          <w:p w14:paraId="0F01C69E" w14:textId="0D053829" w:rsidR="009D1BEC" w:rsidRDefault="009D1BEC" w:rsidP="009D1BEC">
            <w:pPr>
              <w:keepNext/>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Pr>
          <w:p w14:paraId="522D456F" w14:textId="594D093D" w:rsidR="009D1BEC" w:rsidRDefault="009D1BEC" w:rsidP="009D1BEC">
            <w:pPr>
              <w:keepNext/>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7147A978" w14:textId="77777777" w:rsidTr="0073071C">
        <w:trPr>
          <w:cantSplit/>
        </w:trPr>
        <w:tc>
          <w:tcPr>
            <w:tcW w:w="805" w:type="dxa"/>
            <w:tcBorders>
              <w:left w:val="single" w:sz="8" w:space="0" w:color="auto"/>
            </w:tcBorders>
          </w:tcPr>
          <w:p w14:paraId="411ABC87" w14:textId="77777777" w:rsidR="009D1BEC" w:rsidRDefault="009D1BEC" w:rsidP="009D1BEC">
            <w:pPr>
              <w:spacing w:before="120" w:after="120" w:line="240" w:lineRule="auto"/>
              <w:jc w:val="left"/>
              <w:rPr>
                <w:rFonts w:cs="Arial"/>
                <w:sz w:val="16"/>
              </w:rPr>
            </w:pPr>
            <w:r>
              <w:rPr>
                <w:rFonts w:cs="Arial"/>
                <w:sz w:val="16"/>
              </w:rPr>
              <w:t>2</w:t>
            </w:r>
          </w:p>
        </w:tc>
        <w:tc>
          <w:tcPr>
            <w:tcW w:w="5786" w:type="dxa"/>
            <w:tcBorders>
              <w:right w:val="single" w:sz="4" w:space="0" w:color="auto"/>
            </w:tcBorders>
          </w:tcPr>
          <w:p w14:paraId="39BF4C6D" w14:textId="77777777" w:rsidR="009D1BEC" w:rsidRDefault="009D1BEC" w:rsidP="009D1BEC">
            <w:pPr>
              <w:spacing w:before="120" w:after="120" w:line="240" w:lineRule="auto"/>
              <w:jc w:val="left"/>
              <w:rPr>
                <w:rFonts w:cs="Arial"/>
                <w:sz w:val="18"/>
              </w:rPr>
            </w:pPr>
            <w:r>
              <w:rPr>
                <w:rFonts w:cs="Arial"/>
                <w:sz w:val="18"/>
              </w:rPr>
              <w:t>Wurden die Pläne nach den Vorgaben in Anlage I dargestellt?</w:t>
            </w:r>
          </w:p>
        </w:tc>
        <w:tc>
          <w:tcPr>
            <w:tcW w:w="850" w:type="dxa"/>
            <w:tcBorders>
              <w:left w:val="single" w:sz="4" w:space="0" w:color="auto"/>
            </w:tcBorders>
          </w:tcPr>
          <w:p w14:paraId="7AE3D313" w14:textId="0030910F"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Pr>
          <w:p w14:paraId="11258C2C" w14:textId="1C48474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Pr>
          <w:p w14:paraId="687F28A8" w14:textId="7B685AC0"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02277A3A" w14:textId="77777777" w:rsidTr="0073071C">
        <w:trPr>
          <w:cantSplit/>
        </w:trPr>
        <w:tc>
          <w:tcPr>
            <w:tcW w:w="805" w:type="dxa"/>
            <w:tcBorders>
              <w:left w:val="single" w:sz="8" w:space="0" w:color="auto"/>
              <w:bottom w:val="single" w:sz="4" w:space="0" w:color="auto"/>
            </w:tcBorders>
          </w:tcPr>
          <w:p w14:paraId="653D44C5" w14:textId="77777777" w:rsidR="009D1BEC" w:rsidRDefault="009D1BEC" w:rsidP="009D1BEC">
            <w:pPr>
              <w:spacing w:before="120" w:after="120" w:line="240" w:lineRule="auto"/>
              <w:jc w:val="left"/>
              <w:rPr>
                <w:rFonts w:cs="Arial"/>
                <w:sz w:val="16"/>
              </w:rPr>
            </w:pPr>
            <w:r>
              <w:rPr>
                <w:rFonts w:cs="Arial"/>
                <w:sz w:val="16"/>
              </w:rPr>
              <w:t>3</w:t>
            </w:r>
          </w:p>
        </w:tc>
        <w:tc>
          <w:tcPr>
            <w:tcW w:w="5786" w:type="dxa"/>
            <w:tcBorders>
              <w:bottom w:val="single" w:sz="4" w:space="0" w:color="auto"/>
              <w:right w:val="single" w:sz="4" w:space="0" w:color="auto"/>
            </w:tcBorders>
          </w:tcPr>
          <w:p w14:paraId="7A843439" w14:textId="77777777" w:rsidR="009D1BEC" w:rsidRDefault="009D1BEC" w:rsidP="009D1BEC">
            <w:pPr>
              <w:spacing w:before="120" w:after="120" w:line="240" w:lineRule="auto"/>
              <w:jc w:val="left"/>
              <w:rPr>
                <w:rFonts w:cs="Arial"/>
                <w:sz w:val="18"/>
              </w:rPr>
            </w:pPr>
            <w:r>
              <w:rPr>
                <w:rFonts w:cs="Arial"/>
                <w:sz w:val="18"/>
              </w:rPr>
              <w:t>Sind die Maßnahmenblätter nach dem Formblatt in Anlage II vorhanden und vollständig ausgefüllt?</w:t>
            </w:r>
          </w:p>
        </w:tc>
        <w:tc>
          <w:tcPr>
            <w:tcW w:w="850" w:type="dxa"/>
            <w:tcBorders>
              <w:left w:val="single" w:sz="4" w:space="0" w:color="auto"/>
              <w:bottom w:val="single" w:sz="4" w:space="0" w:color="auto"/>
            </w:tcBorders>
          </w:tcPr>
          <w:p w14:paraId="3CD455CF" w14:textId="62399416"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38ECBDA4" w14:textId="1BE4169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6D341571" w14:textId="6D6E5FAC"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044C8646" w14:textId="77777777" w:rsidTr="0073071C">
        <w:trPr>
          <w:cantSplit/>
        </w:trPr>
        <w:tc>
          <w:tcPr>
            <w:tcW w:w="805" w:type="dxa"/>
            <w:tcBorders>
              <w:left w:val="single" w:sz="8" w:space="0" w:color="auto"/>
            </w:tcBorders>
          </w:tcPr>
          <w:p w14:paraId="3F88C562" w14:textId="0858FE53" w:rsidR="009D1BEC" w:rsidRDefault="009D1BEC" w:rsidP="009D1BEC">
            <w:pPr>
              <w:spacing w:before="120" w:after="120" w:line="240" w:lineRule="auto"/>
              <w:jc w:val="left"/>
              <w:rPr>
                <w:rFonts w:cs="Arial"/>
                <w:sz w:val="16"/>
              </w:rPr>
            </w:pPr>
            <w:r>
              <w:rPr>
                <w:rFonts w:cs="Arial"/>
                <w:sz w:val="16"/>
              </w:rPr>
              <w:t>4</w:t>
            </w:r>
          </w:p>
        </w:tc>
        <w:tc>
          <w:tcPr>
            <w:tcW w:w="5786" w:type="dxa"/>
            <w:tcBorders>
              <w:right w:val="single" w:sz="4" w:space="0" w:color="auto"/>
            </w:tcBorders>
          </w:tcPr>
          <w:p w14:paraId="7D0910EC" w14:textId="6331B6B0" w:rsidR="009D1BEC" w:rsidRDefault="009D1BEC" w:rsidP="009D1BEC">
            <w:pPr>
              <w:spacing w:before="120" w:after="120" w:line="240" w:lineRule="auto"/>
              <w:jc w:val="left"/>
              <w:rPr>
                <w:rFonts w:cs="Arial"/>
                <w:sz w:val="18"/>
              </w:rPr>
            </w:pPr>
            <w:r>
              <w:rPr>
                <w:rFonts w:cs="Arial"/>
                <w:sz w:val="18"/>
              </w:rPr>
              <w:t>Ist eine tabellarische Gegenüberstellung von Konflikten und landschaftspflegerischen Maßnahmen vorhanden und vollständig ausgefüllt, z.B. nach einem der Muster in Anlage IV?</w:t>
            </w:r>
          </w:p>
        </w:tc>
        <w:tc>
          <w:tcPr>
            <w:tcW w:w="850" w:type="dxa"/>
            <w:tcBorders>
              <w:left w:val="single" w:sz="4" w:space="0" w:color="auto"/>
            </w:tcBorders>
          </w:tcPr>
          <w:p w14:paraId="5FDB3A26" w14:textId="55F2ED34"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Pr>
          <w:p w14:paraId="7852ACED" w14:textId="18443D02"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Pr>
          <w:p w14:paraId="16C0FA3C" w14:textId="3E59474A"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7890C042" w14:textId="77777777" w:rsidTr="0073071C">
        <w:trPr>
          <w:cantSplit/>
        </w:trPr>
        <w:tc>
          <w:tcPr>
            <w:tcW w:w="805" w:type="dxa"/>
            <w:tcBorders>
              <w:left w:val="single" w:sz="8" w:space="0" w:color="auto"/>
              <w:bottom w:val="single" w:sz="4" w:space="0" w:color="auto"/>
            </w:tcBorders>
          </w:tcPr>
          <w:p w14:paraId="06C7E0EF" w14:textId="77777777" w:rsidR="009D1BEC" w:rsidRDefault="009D1BEC" w:rsidP="009D1BEC">
            <w:pPr>
              <w:spacing w:before="120" w:after="120" w:line="240" w:lineRule="auto"/>
              <w:jc w:val="left"/>
              <w:rPr>
                <w:rFonts w:cs="Arial"/>
                <w:sz w:val="16"/>
              </w:rPr>
            </w:pPr>
            <w:r>
              <w:rPr>
                <w:rFonts w:cs="Arial"/>
                <w:sz w:val="16"/>
              </w:rPr>
              <w:t>5</w:t>
            </w:r>
          </w:p>
        </w:tc>
        <w:tc>
          <w:tcPr>
            <w:tcW w:w="5786" w:type="dxa"/>
            <w:tcBorders>
              <w:bottom w:val="single" w:sz="4" w:space="0" w:color="auto"/>
              <w:right w:val="single" w:sz="4" w:space="0" w:color="auto"/>
            </w:tcBorders>
          </w:tcPr>
          <w:p w14:paraId="3D0CD876" w14:textId="4CBBEE7D" w:rsidR="009D1BEC" w:rsidRDefault="009D1BEC" w:rsidP="009D1BEC">
            <w:pPr>
              <w:spacing w:before="120" w:after="120" w:line="240" w:lineRule="auto"/>
              <w:jc w:val="left"/>
              <w:rPr>
                <w:rFonts w:cs="Arial"/>
                <w:sz w:val="18"/>
              </w:rPr>
            </w:pPr>
            <w:r>
              <w:rPr>
                <w:rFonts w:cs="Arial"/>
                <w:sz w:val="18"/>
              </w:rPr>
              <w:t>Liegt eine Berechnungstabelle zur integrierten Biotopbewertung vor (nach Anlage V)?</w:t>
            </w:r>
          </w:p>
        </w:tc>
        <w:tc>
          <w:tcPr>
            <w:tcW w:w="850" w:type="dxa"/>
            <w:tcBorders>
              <w:left w:val="single" w:sz="4" w:space="0" w:color="auto"/>
              <w:bottom w:val="single" w:sz="4" w:space="0" w:color="auto"/>
            </w:tcBorders>
          </w:tcPr>
          <w:p w14:paraId="30D90414" w14:textId="6382CA9E"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107E4B9C" w14:textId="0CE54381"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58275911" w14:textId="0210BAD4"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34C4AC40" w14:textId="77777777" w:rsidTr="0073071C">
        <w:trPr>
          <w:cantSplit/>
        </w:trPr>
        <w:tc>
          <w:tcPr>
            <w:tcW w:w="805" w:type="dxa"/>
            <w:tcBorders>
              <w:left w:val="single" w:sz="8" w:space="0" w:color="auto"/>
              <w:bottom w:val="single" w:sz="4" w:space="0" w:color="auto"/>
            </w:tcBorders>
          </w:tcPr>
          <w:p w14:paraId="612FE181" w14:textId="5C75EDCE" w:rsidR="009D1BEC" w:rsidRDefault="009D1BEC" w:rsidP="009D1BEC">
            <w:pPr>
              <w:spacing w:before="120" w:after="120" w:line="240" w:lineRule="auto"/>
              <w:jc w:val="left"/>
              <w:rPr>
                <w:rFonts w:cs="Arial"/>
                <w:sz w:val="16"/>
              </w:rPr>
            </w:pPr>
            <w:r>
              <w:rPr>
                <w:rFonts w:cs="Arial"/>
                <w:sz w:val="16"/>
              </w:rPr>
              <w:t>6</w:t>
            </w:r>
          </w:p>
        </w:tc>
        <w:tc>
          <w:tcPr>
            <w:tcW w:w="5786" w:type="dxa"/>
            <w:tcBorders>
              <w:bottom w:val="single" w:sz="4" w:space="0" w:color="auto"/>
              <w:right w:val="single" w:sz="4" w:space="0" w:color="auto"/>
            </w:tcBorders>
          </w:tcPr>
          <w:p w14:paraId="04EB09AD" w14:textId="0B5DFD98" w:rsidR="009D1BEC" w:rsidRDefault="009D1BEC" w:rsidP="009D1BEC">
            <w:pPr>
              <w:spacing w:before="120" w:after="120" w:line="240" w:lineRule="auto"/>
              <w:jc w:val="left"/>
              <w:rPr>
                <w:rFonts w:cs="Arial"/>
                <w:sz w:val="18"/>
              </w:rPr>
            </w:pPr>
            <w:r>
              <w:rPr>
                <w:rFonts w:cs="Arial"/>
                <w:sz w:val="18"/>
              </w:rPr>
              <w:t>Sind die Maßnahmennummern den Maßnahmen in den Maßnahmenblättern, der tabellarischen</w:t>
            </w:r>
            <w:r w:rsidRPr="00CF25DF">
              <w:rPr>
                <w:rFonts w:cs="Arial"/>
                <w:sz w:val="18"/>
              </w:rPr>
              <w:t xml:space="preserve"> Gegenüberstellung von Eingriff und Kompensation</w:t>
            </w:r>
            <w:r>
              <w:rPr>
                <w:rFonts w:cs="Arial"/>
                <w:sz w:val="18"/>
              </w:rPr>
              <w:t xml:space="preserve">, den Maßnahmenplänen und dem LBP-Text eindeutig zugeordnet? </w:t>
            </w:r>
          </w:p>
        </w:tc>
        <w:tc>
          <w:tcPr>
            <w:tcW w:w="850" w:type="dxa"/>
            <w:tcBorders>
              <w:left w:val="single" w:sz="4" w:space="0" w:color="auto"/>
              <w:bottom w:val="single" w:sz="4" w:space="0" w:color="auto"/>
            </w:tcBorders>
          </w:tcPr>
          <w:p w14:paraId="47DEF655" w14:textId="2BA3EA5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4F9CF577" w14:textId="525B742B"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5381C739" w14:textId="56DBFB6E"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0AABF653" w14:textId="77777777" w:rsidTr="0073071C">
        <w:trPr>
          <w:cantSplit/>
        </w:trPr>
        <w:tc>
          <w:tcPr>
            <w:tcW w:w="805" w:type="dxa"/>
            <w:tcBorders>
              <w:left w:val="single" w:sz="8" w:space="0" w:color="auto"/>
              <w:bottom w:val="nil"/>
            </w:tcBorders>
          </w:tcPr>
          <w:p w14:paraId="642C9112" w14:textId="77777777" w:rsidR="009D1BEC" w:rsidRDefault="009D1BEC" w:rsidP="009D1BEC">
            <w:pPr>
              <w:keepNext/>
              <w:spacing w:before="120" w:after="120" w:line="240" w:lineRule="auto"/>
              <w:jc w:val="left"/>
              <w:rPr>
                <w:rFonts w:cs="Arial"/>
                <w:sz w:val="16"/>
              </w:rPr>
            </w:pPr>
            <w:r>
              <w:rPr>
                <w:rFonts w:cs="Arial"/>
                <w:sz w:val="16"/>
              </w:rPr>
              <w:t>7</w:t>
            </w:r>
          </w:p>
        </w:tc>
        <w:tc>
          <w:tcPr>
            <w:tcW w:w="5786" w:type="dxa"/>
            <w:tcBorders>
              <w:bottom w:val="dashed" w:sz="4" w:space="0" w:color="auto"/>
              <w:right w:val="single" w:sz="4" w:space="0" w:color="auto"/>
            </w:tcBorders>
          </w:tcPr>
          <w:p w14:paraId="1CC64B5D" w14:textId="0FF348DD" w:rsidR="009D1BEC" w:rsidRDefault="009D1BEC" w:rsidP="009D1BEC">
            <w:pPr>
              <w:keepNext/>
              <w:spacing w:before="120" w:after="120" w:line="240" w:lineRule="auto"/>
              <w:jc w:val="left"/>
              <w:rPr>
                <w:rFonts w:cs="Arial"/>
                <w:sz w:val="18"/>
              </w:rPr>
            </w:pPr>
            <w:r>
              <w:rPr>
                <w:rFonts w:cs="Arial"/>
                <w:sz w:val="18"/>
              </w:rPr>
              <w:t>Sind die Querbezüge zwischen LBP, Fachbeitrag Artenschutz, FFH-VP, Fachbeitrag Klimaschutz, Fachbeitrag WRRL und technischer Planung widerspruchsfrei? Z. B.</w:t>
            </w:r>
          </w:p>
        </w:tc>
        <w:tc>
          <w:tcPr>
            <w:tcW w:w="850" w:type="dxa"/>
            <w:tcBorders>
              <w:left w:val="single" w:sz="4" w:space="0" w:color="auto"/>
              <w:bottom w:val="dashed" w:sz="4" w:space="0" w:color="auto"/>
            </w:tcBorders>
          </w:tcPr>
          <w:p w14:paraId="7E45F0DE" w14:textId="4A62B8E4" w:rsidR="009D1BEC" w:rsidRDefault="009D1BEC" w:rsidP="009D1BEC">
            <w:pPr>
              <w:keepNext/>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dashed" w:sz="4" w:space="0" w:color="auto"/>
            </w:tcBorders>
          </w:tcPr>
          <w:p w14:paraId="5C367CCB" w14:textId="19847A54" w:rsidR="009D1BEC" w:rsidRDefault="009D1BEC" w:rsidP="009D1BEC">
            <w:pPr>
              <w:keepNext/>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dashed" w:sz="4" w:space="0" w:color="auto"/>
            </w:tcBorders>
          </w:tcPr>
          <w:p w14:paraId="315E533C" w14:textId="50498F71" w:rsidR="009D1BEC" w:rsidRDefault="009D1BEC" w:rsidP="009D1BEC">
            <w:pPr>
              <w:keepNext/>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76DB3FB5" w14:textId="77777777" w:rsidTr="0073071C">
        <w:trPr>
          <w:cantSplit/>
        </w:trPr>
        <w:tc>
          <w:tcPr>
            <w:tcW w:w="805" w:type="dxa"/>
            <w:tcBorders>
              <w:top w:val="nil"/>
              <w:left w:val="single" w:sz="8" w:space="0" w:color="auto"/>
              <w:bottom w:val="nil"/>
            </w:tcBorders>
          </w:tcPr>
          <w:p w14:paraId="0215733F"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0BF2E7FF" w14:textId="77777777"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Darstellung der Beeinträchtigungen der faunistischen Funktionen sowie der geschützten Arten gemäß §§ 44 und 45 BNatSchG</w:t>
            </w:r>
          </w:p>
        </w:tc>
        <w:tc>
          <w:tcPr>
            <w:tcW w:w="850" w:type="dxa"/>
            <w:tcBorders>
              <w:top w:val="dashed" w:sz="4" w:space="0" w:color="auto"/>
              <w:left w:val="single" w:sz="4" w:space="0" w:color="auto"/>
              <w:bottom w:val="dashed" w:sz="4" w:space="0" w:color="auto"/>
            </w:tcBorders>
          </w:tcPr>
          <w:p w14:paraId="00BAC648" w14:textId="485BEB21"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top w:val="dashed" w:sz="4" w:space="0" w:color="auto"/>
              <w:bottom w:val="dashed" w:sz="4" w:space="0" w:color="auto"/>
            </w:tcBorders>
          </w:tcPr>
          <w:p w14:paraId="18557BCF" w14:textId="0A55A0CA"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top w:val="dashed" w:sz="4" w:space="0" w:color="auto"/>
              <w:bottom w:val="dashed" w:sz="4" w:space="0" w:color="auto"/>
            </w:tcBorders>
          </w:tcPr>
          <w:p w14:paraId="227B7F9C" w14:textId="3110C2C9"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7552533E" w14:textId="77777777" w:rsidTr="0073071C">
        <w:trPr>
          <w:cantSplit/>
        </w:trPr>
        <w:tc>
          <w:tcPr>
            <w:tcW w:w="805" w:type="dxa"/>
            <w:tcBorders>
              <w:top w:val="nil"/>
              <w:left w:val="single" w:sz="8" w:space="0" w:color="auto"/>
              <w:bottom w:val="nil"/>
            </w:tcBorders>
          </w:tcPr>
          <w:p w14:paraId="5427E7AE"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19EFF1D4" w14:textId="77777777"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Darstellung der Vermeidungs- und Verminderungsmaßnahmen und der technischen Planung</w:t>
            </w:r>
          </w:p>
        </w:tc>
        <w:tc>
          <w:tcPr>
            <w:tcW w:w="850" w:type="dxa"/>
            <w:tcBorders>
              <w:top w:val="dashed" w:sz="4" w:space="0" w:color="auto"/>
              <w:left w:val="single" w:sz="4" w:space="0" w:color="auto"/>
              <w:bottom w:val="dashed" w:sz="4" w:space="0" w:color="auto"/>
            </w:tcBorders>
          </w:tcPr>
          <w:p w14:paraId="251D0FE9" w14:textId="095824D6"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top w:val="dashed" w:sz="4" w:space="0" w:color="auto"/>
              <w:bottom w:val="dashed" w:sz="4" w:space="0" w:color="auto"/>
            </w:tcBorders>
          </w:tcPr>
          <w:p w14:paraId="66F81278" w14:textId="120628AC"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top w:val="dashed" w:sz="4" w:space="0" w:color="auto"/>
              <w:bottom w:val="dashed" w:sz="4" w:space="0" w:color="auto"/>
            </w:tcBorders>
          </w:tcPr>
          <w:p w14:paraId="55E9619B" w14:textId="6B0D5F9A"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7A6297F6" w14:textId="77777777" w:rsidTr="0073071C">
        <w:trPr>
          <w:cantSplit/>
        </w:trPr>
        <w:tc>
          <w:tcPr>
            <w:tcW w:w="805" w:type="dxa"/>
            <w:tcBorders>
              <w:top w:val="nil"/>
              <w:left w:val="single" w:sz="8" w:space="0" w:color="auto"/>
              <w:bottom w:val="nil"/>
            </w:tcBorders>
          </w:tcPr>
          <w:p w14:paraId="72506CDA"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126CE6CD" w14:textId="2DB5FF72" w:rsidR="009D1BEC" w:rsidRDefault="009D1BEC" w:rsidP="009D1BEC">
            <w:pPr>
              <w:numPr>
                <w:ilvl w:val="0"/>
                <w:numId w:val="30"/>
              </w:numPr>
              <w:tabs>
                <w:tab w:val="clear" w:pos="530"/>
              </w:tabs>
              <w:spacing w:before="120" w:after="120" w:line="240" w:lineRule="auto"/>
              <w:ind w:left="0"/>
              <w:jc w:val="left"/>
              <w:rPr>
                <w:rFonts w:cs="Arial"/>
                <w:sz w:val="18"/>
              </w:rPr>
            </w:pPr>
            <w:r w:rsidRPr="00D23A75">
              <w:rPr>
                <w:rFonts w:cs="Arial"/>
                <w:sz w:val="18"/>
              </w:rPr>
              <w:t>Darstellung und Codierung der landschaftspflegerischen Maßnahmen in LBP, Fachbeitrag Artenschutz</w:t>
            </w:r>
            <w:r>
              <w:rPr>
                <w:rFonts w:cs="Arial"/>
                <w:sz w:val="18"/>
              </w:rPr>
              <w:t>,</w:t>
            </w:r>
            <w:r w:rsidRPr="00D23A75">
              <w:rPr>
                <w:rFonts w:cs="Arial"/>
                <w:sz w:val="18"/>
              </w:rPr>
              <w:t xml:space="preserve"> FFH-VP</w:t>
            </w:r>
            <w:r>
              <w:rPr>
                <w:rFonts w:cs="Arial"/>
                <w:sz w:val="18"/>
              </w:rPr>
              <w:t>, Fachbeitrag Klimaschutz</w:t>
            </w:r>
            <w:r w:rsidRPr="00D23A75">
              <w:rPr>
                <w:rFonts w:cs="Arial"/>
                <w:sz w:val="18"/>
              </w:rPr>
              <w:t xml:space="preserve"> </w:t>
            </w:r>
            <w:r>
              <w:rPr>
                <w:rFonts w:cs="Arial"/>
                <w:sz w:val="18"/>
              </w:rPr>
              <w:t xml:space="preserve">und </w:t>
            </w:r>
            <w:r w:rsidRPr="00D23A75">
              <w:rPr>
                <w:rFonts w:cs="Arial"/>
                <w:sz w:val="18"/>
              </w:rPr>
              <w:t>Fachbeitrag WRRL</w:t>
            </w:r>
          </w:p>
        </w:tc>
        <w:tc>
          <w:tcPr>
            <w:tcW w:w="850" w:type="dxa"/>
            <w:tcBorders>
              <w:top w:val="dashed" w:sz="4" w:space="0" w:color="auto"/>
              <w:left w:val="single" w:sz="4" w:space="0" w:color="auto"/>
              <w:bottom w:val="dashed" w:sz="4" w:space="0" w:color="auto"/>
            </w:tcBorders>
          </w:tcPr>
          <w:p w14:paraId="76DF06D5" w14:textId="1589E309"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top w:val="dashed" w:sz="4" w:space="0" w:color="auto"/>
              <w:bottom w:val="dashed" w:sz="4" w:space="0" w:color="auto"/>
            </w:tcBorders>
          </w:tcPr>
          <w:p w14:paraId="65161AB4" w14:textId="1153064F"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top w:val="dashed" w:sz="4" w:space="0" w:color="auto"/>
              <w:bottom w:val="dashed" w:sz="4" w:space="0" w:color="auto"/>
            </w:tcBorders>
          </w:tcPr>
          <w:p w14:paraId="1C0B5903" w14:textId="7B1974D4"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20853B51" w14:textId="77777777" w:rsidTr="0073071C">
        <w:trPr>
          <w:cantSplit/>
        </w:trPr>
        <w:tc>
          <w:tcPr>
            <w:tcW w:w="805" w:type="dxa"/>
            <w:tcBorders>
              <w:top w:val="nil"/>
              <w:left w:val="single" w:sz="8" w:space="0" w:color="auto"/>
              <w:bottom w:val="single" w:sz="4" w:space="0" w:color="auto"/>
            </w:tcBorders>
          </w:tcPr>
          <w:p w14:paraId="336CAA56"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single" w:sz="4" w:space="0" w:color="auto"/>
              <w:right w:val="single" w:sz="4" w:space="0" w:color="auto"/>
            </w:tcBorders>
          </w:tcPr>
          <w:p w14:paraId="6ACF635B" w14:textId="77777777"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Darstellung der landschaftspflegerischen Maßnahmen im Grunderwerbsplan und –verzeichnis (Unterlage 13 nach RE 2012)</w:t>
            </w:r>
          </w:p>
        </w:tc>
        <w:tc>
          <w:tcPr>
            <w:tcW w:w="850" w:type="dxa"/>
            <w:tcBorders>
              <w:top w:val="dashed" w:sz="4" w:space="0" w:color="auto"/>
              <w:left w:val="single" w:sz="4" w:space="0" w:color="auto"/>
              <w:bottom w:val="single" w:sz="4" w:space="0" w:color="auto"/>
            </w:tcBorders>
          </w:tcPr>
          <w:p w14:paraId="31238A27" w14:textId="65D79A12"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top w:val="dashed" w:sz="4" w:space="0" w:color="auto"/>
              <w:bottom w:val="single" w:sz="4" w:space="0" w:color="auto"/>
            </w:tcBorders>
          </w:tcPr>
          <w:p w14:paraId="3B77C9D1" w14:textId="3925C48A"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top w:val="dashed" w:sz="4" w:space="0" w:color="auto"/>
              <w:bottom w:val="single" w:sz="4" w:space="0" w:color="auto"/>
            </w:tcBorders>
          </w:tcPr>
          <w:p w14:paraId="7D8633FC" w14:textId="1AA3D9C9"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390CB7D3" w14:textId="77777777" w:rsidTr="0073071C">
        <w:trPr>
          <w:cantSplit/>
        </w:trPr>
        <w:tc>
          <w:tcPr>
            <w:tcW w:w="805" w:type="dxa"/>
            <w:tcBorders>
              <w:top w:val="single" w:sz="4" w:space="0" w:color="auto"/>
              <w:left w:val="single" w:sz="8" w:space="0" w:color="auto"/>
              <w:bottom w:val="single" w:sz="4" w:space="0" w:color="auto"/>
              <w:right w:val="single" w:sz="4" w:space="0" w:color="auto"/>
            </w:tcBorders>
          </w:tcPr>
          <w:p w14:paraId="32415424" w14:textId="78119B87" w:rsidR="009D1BEC" w:rsidRDefault="009D1BEC" w:rsidP="009D1BEC">
            <w:pPr>
              <w:spacing w:before="120" w:after="120" w:line="240" w:lineRule="auto"/>
              <w:jc w:val="left"/>
              <w:rPr>
                <w:rFonts w:cs="Arial"/>
                <w:sz w:val="16"/>
              </w:rPr>
            </w:pPr>
            <w:r>
              <w:rPr>
                <w:rFonts w:cs="Arial"/>
                <w:sz w:val="16"/>
              </w:rPr>
              <w:t>8</w:t>
            </w:r>
          </w:p>
        </w:tc>
        <w:tc>
          <w:tcPr>
            <w:tcW w:w="5786" w:type="dxa"/>
            <w:tcBorders>
              <w:top w:val="single" w:sz="4" w:space="0" w:color="auto"/>
              <w:left w:val="single" w:sz="4" w:space="0" w:color="auto"/>
              <w:bottom w:val="single" w:sz="4" w:space="0" w:color="auto"/>
              <w:right w:val="single" w:sz="4" w:space="0" w:color="auto"/>
            </w:tcBorders>
          </w:tcPr>
          <w:p w14:paraId="0F45A805" w14:textId="77777777" w:rsidR="009D1BEC" w:rsidRDefault="009D1BEC" w:rsidP="009D1BEC">
            <w:pPr>
              <w:spacing w:before="120" w:after="120" w:line="240" w:lineRule="auto"/>
              <w:jc w:val="left"/>
              <w:rPr>
                <w:rFonts w:cs="Arial"/>
                <w:sz w:val="18"/>
              </w:rPr>
            </w:pPr>
            <w:r>
              <w:rPr>
                <w:rFonts w:cs="Arial"/>
                <w:sz w:val="18"/>
              </w:rPr>
              <w:t>Wurden die wesentlichen Ergebnisse des LBP in die Unterlage 1 übernommen?</w:t>
            </w:r>
          </w:p>
        </w:tc>
        <w:tc>
          <w:tcPr>
            <w:tcW w:w="850" w:type="dxa"/>
            <w:tcBorders>
              <w:top w:val="single" w:sz="4" w:space="0" w:color="auto"/>
              <w:left w:val="single" w:sz="4" w:space="0" w:color="auto"/>
              <w:bottom w:val="single" w:sz="4" w:space="0" w:color="auto"/>
              <w:right w:val="single" w:sz="4" w:space="0" w:color="auto"/>
            </w:tcBorders>
          </w:tcPr>
          <w:p w14:paraId="7E4B9178" w14:textId="1B3EA186"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41897A3" w14:textId="78F1B2A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2E7E298C" w14:textId="1AE6B5BC"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2DEAD6DE" w14:textId="77777777" w:rsidTr="0073071C">
        <w:trPr>
          <w:cantSplit/>
        </w:trPr>
        <w:tc>
          <w:tcPr>
            <w:tcW w:w="805" w:type="dxa"/>
            <w:tcBorders>
              <w:left w:val="single" w:sz="8" w:space="0" w:color="auto"/>
              <w:bottom w:val="single" w:sz="4" w:space="0" w:color="auto"/>
            </w:tcBorders>
          </w:tcPr>
          <w:p w14:paraId="37F4FCEF" w14:textId="77777777" w:rsidR="009D1BEC" w:rsidRDefault="009D1BEC" w:rsidP="009D1BEC">
            <w:pPr>
              <w:spacing w:before="120" w:after="120" w:line="240" w:lineRule="auto"/>
              <w:jc w:val="left"/>
              <w:rPr>
                <w:rFonts w:cs="Arial"/>
                <w:sz w:val="16"/>
              </w:rPr>
            </w:pPr>
            <w:r>
              <w:rPr>
                <w:rFonts w:cs="Arial"/>
                <w:sz w:val="16"/>
              </w:rPr>
              <w:t>9</w:t>
            </w:r>
          </w:p>
        </w:tc>
        <w:tc>
          <w:tcPr>
            <w:tcW w:w="5786" w:type="dxa"/>
            <w:tcBorders>
              <w:bottom w:val="single" w:sz="4" w:space="0" w:color="auto"/>
              <w:right w:val="single" w:sz="4" w:space="0" w:color="auto"/>
            </w:tcBorders>
          </w:tcPr>
          <w:p w14:paraId="4C982A26" w14:textId="77777777" w:rsidR="009D1BEC" w:rsidRPr="003407DA" w:rsidRDefault="009D1BEC" w:rsidP="009D1BEC">
            <w:pPr>
              <w:spacing w:before="120" w:after="120" w:line="240" w:lineRule="auto"/>
              <w:jc w:val="left"/>
              <w:rPr>
                <w:rFonts w:cs="Arial"/>
                <w:sz w:val="18"/>
                <w:szCs w:val="18"/>
              </w:rPr>
            </w:pPr>
            <w:r w:rsidRPr="003407DA">
              <w:rPr>
                <w:rFonts w:cs="Arial"/>
                <w:sz w:val="18"/>
                <w:szCs w:val="18"/>
              </w:rPr>
              <w:t>W</w:t>
            </w:r>
            <w:r w:rsidRPr="00194789">
              <w:rPr>
                <w:rFonts w:cs="Arial"/>
                <w:sz w:val="18"/>
                <w:szCs w:val="18"/>
              </w:rPr>
              <w:t xml:space="preserve">urde bei artenschutz- bzw. habitatschutzrechtlichen Ausnahmeprüfungen die </w:t>
            </w:r>
            <w:r>
              <w:rPr>
                <w:rFonts w:cs="Arial"/>
                <w:sz w:val="18"/>
                <w:szCs w:val="18"/>
              </w:rPr>
              <w:t>z</w:t>
            </w:r>
            <w:r w:rsidRPr="008762AD">
              <w:rPr>
                <w:sz w:val="18"/>
                <w:szCs w:val="18"/>
              </w:rPr>
              <w:t>wingende</w:t>
            </w:r>
            <w:r>
              <w:rPr>
                <w:sz w:val="18"/>
                <w:szCs w:val="18"/>
              </w:rPr>
              <w:t>n</w:t>
            </w:r>
            <w:r w:rsidRPr="008762AD">
              <w:rPr>
                <w:sz w:val="18"/>
                <w:szCs w:val="18"/>
              </w:rPr>
              <w:t xml:space="preserve"> Gründe des öffentlichen Interesses und der Sicherheit</w:t>
            </w:r>
            <w:r>
              <w:rPr>
                <w:sz w:val="18"/>
                <w:szCs w:val="18"/>
              </w:rPr>
              <w:t xml:space="preserve"> formuliert? Erfolgt eine artenschutzrechtliche Alternativenprüfung?</w:t>
            </w:r>
          </w:p>
        </w:tc>
        <w:tc>
          <w:tcPr>
            <w:tcW w:w="850" w:type="dxa"/>
            <w:tcBorders>
              <w:left w:val="single" w:sz="4" w:space="0" w:color="auto"/>
              <w:bottom w:val="single" w:sz="4" w:space="0" w:color="auto"/>
            </w:tcBorders>
          </w:tcPr>
          <w:p w14:paraId="0495DF08" w14:textId="4CC74441"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0499E69D" w14:textId="6B60A12A"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1F30CB10" w14:textId="1FD6AC3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2B66048A" w14:textId="77777777" w:rsidTr="0073071C">
        <w:trPr>
          <w:cantSplit/>
        </w:trPr>
        <w:tc>
          <w:tcPr>
            <w:tcW w:w="805" w:type="dxa"/>
            <w:tcBorders>
              <w:left w:val="single" w:sz="8" w:space="0" w:color="auto"/>
              <w:bottom w:val="single" w:sz="4" w:space="0" w:color="auto"/>
            </w:tcBorders>
          </w:tcPr>
          <w:p w14:paraId="2541C304" w14:textId="77777777" w:rsidR="009D1BEC" w:rsidRDefault="009D1BEC" w:rsidP="009D1BEC">
            <w:pPr>
              <w:spacing w:before="120" w:after="120" w:line="240" w:lineRule="auto"/>
              <w:jc w:val="left"/>
              <w:rPr>
                <w:rFonts w:cs="Arial"/>
                <w:sz w:val="16"/>
              </w:rPr>
            </w:pPr>
            <w:r>
              <w:rPr>
                <w:rFonts w:cs="Arial"/>
                <w:sz w:val="16"/>
              </w:rPr>
              <w:t>10</w:t>
            </w:r>
          </w:p>
        </w:tc>
        <w:tc>
          <w:tcPr>
            <w:tcW w:w="5786" w:type="dxa"/>
            <w:tcBorders>
              <w:bottom w:val="single" w:sz="4" w:space="0" w:color="auto"/>
              <w:right w:val="single" w:sz="4" w:space="0" w:color="auto"/>
            </w:tcBorders>
          </w:tcPr>
          <w:p w14:paraId="66E3250D" w14:textId="77777777" w:rsidR="009D1BEC" w:rsidRDefault="009D1BEC" w:rsidP="009D1BEC">
            <w:pPr>
              <w:spacing w:before="120" w:after="120" w:line="240" w:lineRule="auto"/>
              <w:jc w:val="left"/>
              <w:rPr>
                <w:rFonts w:cs="Arial"/>
                <w:sz w:val="18"/>
              </w:rPr>
            </w:pPr>
            <w:r>
              <w:rPr>
                <w:rFonts w:cs="Arial"/>
                <w:sz w:val="18"/>
              </w:rPr>
              <w:t>Wurden die landschaftspflegerischen Belange alle in den gemäß Kap. 10 erforderlichen Unterlagen für den Genehmigungsantrag eingebracht?</w:t>
            </w:r>
          </w:p>
        </w:tc>
        <w:tc>
          <w:tcPr>
            <w:tcW w:w="850" w:type="dxa"/>
            <w:tcBorders>
              <w:left w:val="single" w:sz="4" w:space="0" w:color="auto"/>
              <w:bottom w:val="single" w:sz="4" w:space="0" w:color="auto"/>
            </w:tcBorders>
          </w:tcPr>
          <w:p w14:paraId="33115132" w14:textId="139262C2"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3A64AD1A" w14:textId="7513AE15"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4351924A" w14:textId="099A69D1"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6E3A288B" w14:textId="77777777" w:rsidTr="0073071C">
        <w:trPr>
          <w:cantSplit/>
        </w:trPr>
        <w:tc>
          <w:tcPr>
            <w:tcW w:w="805" w:type="dxa"/>
            <w:tcBorders>
              <w:left w:val="single" w:sz="8" w:space="0" w:color="auto"/>
              <w:bottom w:val="single" w:sz="4" w:space="0" w:color="auto"/>
            </w:tcBorders>
          </w:tcPr>
          <w:p w14:paraId="03C8EBF1" w14:textId="09392E11" w:rsidR="009D1BEC" w:rsidRDefault="009D1BEC" w:rsidP="009D1BEC">
            <w:pPr>
              <w:spacing w:before="120" w:after="120" w:line="240" w:lineRule="auto"/>
              <w:jc w:val="left"/>
              <w:rPr>
                <w:rFonts w:cs="Arial"/>
                <w:sz w:val="16"/>
              </w:rPr>
            </w:pPr>
            <w:r>
              <w:rPr>
                <w:rFonts w:cs="Arial"/>
                <w:sz w:val="16"/>
              </w:rPr>
              <w:t>11</w:t>
            </w:r>
          </w:p>
        </w:tc>
        <w:tc>
          <w:tcPr>
            <w:tcW w:w="5786" w:type="dxa"/>
            <w:tcBorders>
              <w:bottom w:val="single" w:sz="4" w:space="0" w:color="auto"/>
              <w:right w:val="single" w:sz="4" w:space="0" w:color="auto"/>
            </w:tcBorders>
          </w:tcPr>
          <w:p w14:paraId="4E102CCE" w14:textId="77777777" w:rsidR="009D1BEC" w:rsidRDefault="009D1BEC" w:rsidP="009D1BEC">
            <w:pPr>
              <w:spacing w:before="120" w:after="120" w:line="240" w:lineRule="auto"/>
              <w:jc w:val="left"/>
              <w:rPr>
                <w:rFonts w:cs="Arial"/>
                <w:sz w:val="18"/>
              </w:rPr>
            </w:pPr>
            <w:r w:rsidRPr="00310EB5">
              <w:rPr>
                <w:rFonts w:cs="Arial"/>
                <w:sz w:val="18"/>
              </w:rPr>
              <w:t xml:space="preserve">Sind die Anforderungen gemäß </w:t>
            </w:r>
            <w:r>
              <w:rPr>
                <w:rFonts w:cs="Arial"/>
                <w:sz w:val="18"/>
              </w:rPr>
              <w:t>§ 19 BNatSchG</w:t>
            </w:r>
            <w:r w:rsidRPr="00310EB5">
              <w:rPr>
                <w:rFonts w:cs="Arial"/>
                <w:sz w:val="18"/>
              </w:rPr>
              <w:t xml:space="preserve"> </w:t>
            </w:r>
            <w:r>
              <w:rPr>
                <w:rFonts w:cs="Arial"/>
                <w:sz w:val="18"/>
              </w:rPr>
              <w:t xml:space="preserve">(Umweltschäden) </w:t>
            </w:r>
            <w:r w:rsidRPr="00310EB5">
              <w:rPr>
                <w:rFonts w:cs="Arial"/>
                <w:sz w:val="18"/>
              </w:rPr>
              <w:t>abgearbeitet?</w:t>
            </w:r>
          </w:p>
        </w:tc>
        <w:tc>
          <w:tcPr>
            <w:tcW w:w="850" w:type="dxa"/>
            <w:tcBorders>
              <w:left w:val="single" w:sz="4" w:space="0" w:color="auto"/>
              <w:bottom w:val="single" w:sz="4" w:space="0" w:color="auto"/>
            </w:tcBorders>
          </w:tcPr>
          <w:p w14:paraId="5D93B3C6" w14:textId="71E36A97"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0664A413" w14:textId="0F0A5624"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5DF72B04" w14:textId="03DA3F9C"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350686D0" w14:textId="77777777" w:rsidTr="0073071C">
        <w:trPr>
          <w:cantSplit/>
        </w:trPr>
        <w:tc>
          <w:tcPr>
            <w:tcW w:w="805" w:type="dxa"/>
            <w:tcBorders>
              <w:left w:val="single" w:sz="8" w:space="0" w:color="auto"/>
              <w:bottom w:val="single" w:sz="4" w:space="0" w:color="auto"/>
            </w:tcBorders>
          </w:tcPr>
          <w:p w14:paraId="48325282" w14:textId="5E414F9C" w:rsidR="009D1BEC" w:rsidRDefault="009D1BEC" w:rsidP="009D1BEC">
            <w:pPr>
              <w:spacing w:before="120" w:after="120" w:line="240" w:lineRule="auto"/>
              <w:jc w:val="left"/>
              <w:rPr>
                <w:rFonts w:cs="Arial"/>
                <w:sz w:val="16"/>
              </w:rPr>
            </w:pPr>
            <w:r>
              <w:rPr>
                <w:rFonts w:cs="Arial"/>
                <w:sz w:val="16"/>
              </w:rPr>
              <w:t>12</w:t>
            </w:r>
          </w:p>
        </w:tc>
        <w:tc>
          <w:tcPr>
            <w:tcW w:w="5786" w:type="dxa"/>
            <w:tcBorders>
              <w:bottom w:val="single" w:sz="4" w:space="0" w:color="auto"/>
              <w:right w:val="single" w:sz="4" w:space="0" w:color="auto"/>
            </w:tcBorders>
          </w:tcPr>
          <w:p w14:paraId="4D94225D" w14:textId="3686229A" w:rsidR="009D1BEC" w:rsidRDefault="009D1BEC" w:rsidP="009D1BEC">
            <w:pPr>
              <w:spacing w:before="120" w:after="120" w:line="240" w:lineRule="auto"/>
              <w:jc w:val="left"/>
              <w:rPr>
                <w:rFonts w:cs="Arial"/>
                <w:sz w:val="18"/>
              </w:rPr>
            </w:pPr>
            <w:r>
              <w:rPr>
                <w:rFonts w:cs="Arial"/>
                <w:sz w:val="18"/>
              </w:rPr>
              <w:t>Sind die Voraussetzung für naturschutzrechtliche Befreiungen dargelegt? Welche zusätzlichen Genehmigungen sind bei Abstimmungsverfahren erforderlich?</w:t>
            </w:r>
          </w:p>
        </w:tc>
        <w:tc>
          <w:tcPr>
            <w:tcW w:w="850" w:type="dxa"/>
            <w:tcBorders>
              <w:left w:val="single" w:sz="4" w:space="0" w:color="auto"/>
              <w:bottom w:val="single" w:sz="4" w:space="0" w:color="auto"/>
            </w:tcBorders>
          </w:tcPr>
          <w:p w14:paraId="46F71B28" w14:textId="3C7D12F3"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Borders>
              <w:bottom w:val="single" w:sz="4" w:space="0" w:color="auto"/>
            </w:tcBorders>
          </w:tcPr>
          <w:p w14:paraId="10D9B16A" w14:textId="1A9755F5"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Borders>
              <w:bottom w:val="single" w:sz="4" w:space="0" w:color="auto"/>
            </w:tcBorders>
          </w:tcPr>
          <w:p w14:paraId="0A77E7DC" w14:textId="66C6FE7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9D1BEC" w14:paraId="1DCC7815" w14:textId="77777777" w:rsidTr="0073071C">
        <w:trPr>
          <w:cantSplit/>
        </w:trPr>
        <w:tc>
          <w:tcPr>
            <w:tcW w:w="805" w:type="dxa"/>
            <w:tcBorders>
              <w:left w:val="single" w:sz="8" w:space="0" w:color="auto"/>
            </w:tcBorders>
          </w:tcPr>
          <w:p w14:paraId="566EB3A0" w14:textId="0B5F9719" w:rsidR="009D1BEC" w:rsidRDefault="009D1BEC" w:rsidP="009D1BEC">
            <w:pPr>
              <w:spacing w:before="120" w:after="120" w:line="240" w:lineRule="auto"/>
              <w:jc w:val="left"/>
              <w:rPr>
                <w:rFonts w:cs="Arial"/>
                <w:sz w:val="16"/>
              </w:rPr>
            </w:pPr>
            <w:r>
              <w:rPr>
                <w:rFonts w:cs="Arial"/>
                <w:sz w:val="16"/>
              </w:rPr>
              <w:t>13</w:t>
            </w:r>
          </w:p>
        </w:tc>
        <w:tc>
          <w:tcPr>
            <w:tcW w:w="5786" w:type="dxa"/>
            <w:tcBorders>
              <w:right w:val="single" w:sz="4" w:space="0" w:color="auto"/>
            </w:tcBorders>
          </w:tcPr>
          <w:p w14:paraId="6FEDE7B3" w14:textId="77777777" w:rsidR="009D1BEC" w:rsidRDefault="009D1BEC" w:rsidP="009D1BEC">
            <w:pPr>
              <w:spacing w:before="120" w:after="120" w:line="240" w:lineRule="auto"/>
              <w:jc w:val="left"/>
              <w:rPr>
                <w:rFonts w:cs="Arial"/>
                <w:sz w:val="18"/>
              </w:rPr>
            </w:pPr>
            <w:r>
              <w:rPr>
                <w:rFonts w:cs="Arial"/>
                <w:sz w:val="18"/>
              </w:rPr>
              <w:t>Ist die Planung mit den Trägern öffentlicher Belange, insbesondere der Naturschutzverwaltung abgestimmt? Wurden ggf. die Naturschutzverbände frühzeitig beteiligt?</w:t>
            </w:r>
          </w:p>
        </w:tc>
        <w:tc>
          <w:tcPr>
            <w:tcW w:w="850" w:type="dxa"/>
            <w:tcBorders>
              <w:left w:val="single" w:sz="4" w:space="0" w:color="auto"/>
            </w:tcBorders>
          </w:tcPr>
          <w:p w14:paraId="14DEB16B" w14:textId="254CC3EE"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1" w:type="dxa"/>
          </w:tcPr>
          <w:p w14:paraId="3E492538" w14:textId="3AC9584B"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c>
          <w:tcPr>
            <w:tcW w:w="850" w:type="dxa"/>
          </w:tcPr>
          <w:p w14:paraId="1725BCE6" w14:textId="7B1DF1CD" w:rsidR="009D1BEC" w:rsidRDefault="009D1BEC" w:rsidP="009D1BEC">
            <w:pPr>
              <w:spacing w:before="120" w:after="120" w:line="240" w:lineRule="auto"/>
              <w:jc w:val="center"/>
              <w:rPr>
                <w:rFonts w:cs="Arial"/>
                <w:sz w:val="18"/>
              </w:rPr>
            </w:pPr>
            <w:r w:rsidRPr="00E2203E">
              <w:rPr>
                <w:color w:val="000000" w:themeColor="text1"/>
                <w:sz w:val="20"/>
                <w:szCs w:val="20"/>
              </w:rPr>
              <w:fldChar w:fldCharType="begin">
                <w:ffData>
                  <w:name w:val="UVP_13"/>
                  <w:enabled/>
                  <w:calcOnExit w:val="0"/>
                  <w:checkBox>
                    <w:sizeAuto/>
                    <w:default w:val="0"/>
                  </w:checkBox>
                </w:ffData>
              </w:fldChar>
            </w:r>
            <w:r w:rsidRPr="00E2203E">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E2203E">
              <w:rPr>
                <w:color w:val="000000" w:themeColor="text1"/>
                <w:sz w:val="20"/>
                <w:szCs w:val="20"/>
              </w:rPr>
              <w:fldChar w:fldCharType="end"/>
            </w:r>
          </w:p>
        </w:tc>
      </w:tr>
      <w:tr w:rsidR="003C5A37" w14:paraId="2E10B4A0" w14:textId="77777777" w:rsidTr="003C5A37">
        <w:trPr>
          <w:cantSplit/>
          <w:trHeight w:val="2340"/>
        </w:trPr>
        <w:tc>
          <w:tcPr>
            <w:tcW w:w="9142" w:type="dxa"/>
            <w:gridSpan w:val="5"/>
            <w:tcBorders>
              <w:top w:val="single" w:sz="4" w:space="0" w:color="auto"/>
              <w:left w:val="single" w:sz="8" w:space="0" w:color="auto"/>
              <w:bottom w:val="single" w:sz="4" w:space="0" w:color="auto"/>
              <w:right w:val="single" w:sz="4" w:space="0" w:color="auto"/>
            </w:tcBorders>
          </w:tcPr>
          <w:p w14:paraId="48277DC4" w14:textId="77777777" w:rsidR="003C5A37" w:rsidRDefault="003C5A37" w:rsidP="003C5A37">
            <w:pPr>
              <w:spacing w:before="120" w:after="120" w:line="240" w:lineRule="auto"/>
              <w:jc w:val="left"/>
              <w:rPr>
                <w:rFonts w:cs="Arial"/>
                <w:sz w:val="18"/>
                <w:szCs w:val="18"/>
              </w:rPr>
            </w:pPr>
            <w:r>
              <w:rPr>
                <w:rFonts w:cs="Arial"/>
                <w:b/>
                <w:bCs/>
                <w:sz w:val="18"/>
                <w:szCs w:val="18"/>
              </w:rPr>
              <w:t>Anmerkungen zu Nr. … :</w:t>
            </w:r>
          </w:p>
        </w:tc>
      </w:tr>
    </w:tbl>
    <w:p w14:paraId="172F62D9" w14:textId="77777777" w:rsidR="003C5A37" w:rsidRDefault="003C5A37" w:rsidP="002B12F7">
      <w:pPr>
        <w:pStyle w:val="Zwischenberschrift"/>
        <w:spacing w:line="240" w:lineRule="auto"/>
      </w:pPr>
    </w:p>
    <w:p w14:paraId="65FFA4B1" w14:textId="0453A00A" w:rsidR="00200662" w:rsidRDefault="00200662" w:rsidP="002B12F7">
      <w:pPr>
        <w:pStyle w:val="Zwischenberschrift"/>
        <w:spacing w:line="240" w:lineRule="auto"/>
      </w:pPr>
      <w:r>
        <w:t>Inhaltlich fachliche Aussagen</w:t>
      </w: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05"/>
        <w:gridCol w:w="5786"/>
        <w:gridCol w:w="850"/>
        <w:gridCol w:w="851"/>
        <w:gridCol w:w="850"/>
      </w:tblGrid>
      <w:tr w:rsidR="00200662" w14:paraId="5E37BB33" w14:textId="77777777" w:rsidTr="006F0157">
        <w:trPr>
          <w:cantSplit/>
          <w:tblHeader/>
        </w:trPr>
        <w:tc>
          <w:tcPr>
            <w:tcW w:w="805" w:type="dxa"/>
            <w:vMerge w:val="restart"/>
            <w:tcBorders>
              <w:left w:val="single" w:sz="8" w:space="0" w:color="auto"/>
            </w:tcBorders>
            <w:shd w:val="clear" w:color="auto" w:fill="D9D9D9"/>
          </w:tcPr>
          <w:p w14:paraId="1B5DF81D" w14:textId="77777777" w:rsidR="00200662" w:rsidRDefault="00200662" w:rsidP="002B12F7">
            <w:pPr>
              <w:keepNext/>
              <w:spacing w:before="240" w:after="40" w:line="240" w:lineRule="auto"/>
              <w:rPr>
                <w:rFonts w:cs="Arial"/>
                <w:b/>
                <w:bCs/>
                <w:sz w:val="18"/>
              </w:rPr>
            </w:pPr>
            <w:r>
              <w:rPr>
                <w:rFonts w:cs="Arial"/>
                <w:b/>
                <w:bCs/>
                <w:sz w:val="18"/>
              </w:rPr>
              <w:t>Nr.</w:t>
            </w:r>
          </w:p>
        </w:tc>
        <w:tc>
          <w:tcPr>
            <w:tcW w:w="5786" w:type="dxa"/>
            <w:vMerge w:val="restart"/>
            <w:tcBorders>
              <w:right w:val="single" w:sz="4" w:space="0" w:color="auto"/>
            </w:tcBorders>
            <w:shd w:val="clear" w:color="auto" w:fill="D9D9D9"/>
          </w:tcPr>
          <w:p w14:paraId="7F0433E4" w14:textId="77777777" w:rsidR="00200662" w:rsidRDefault="00200662" w:rsidP="002B12F7">
            <w:pPr>
              <w:pStyle w:val="Autor"/>
              <w:keepNext/>
              <w:spacing w:before="240" w:after="40"/>
              <w:rPr>
                <w:rFonts w:cs="Arial"/>
                <w:bCs/>
                <w:smallCaps w:val="0"/>
              </w:rPr>
            </w:pPr>
            <w:r>
              <w:rPr>
                <w:rFonts w:cs="Arial"/>
                <w:bCs/>
                <w:smallCaps w:val="0"/>
              </w:rPr>
              <w:t>Prüfkriterium</w:t>
            </w:r>
          </w:p>
        </w:tc>
        <w:tc>
          <w:tcPr>
            <w:tcW w:w="2551" w:type="dxa"/>
            <w:gridSpan w:val="3"/>
            <w:tcBorders>
              <w:left w:val="single" w:sz="4" w:space="0" w:color="auto"/>
              <w:bottom w:val="single" w:sz="4" w:space="0" w:color="auto"/>
            </w:tcBorders>
            <w:shd w:val="clear" w:color="auto" w:fill="D9D9D9"/>
          </w:tcPr>
          <w:p w14:paraId="5F47BD58" w14:textId="77777777" w:rsidR="00200662" w:rsidRDefault="00200662" w:rsidP="002B12F7">
            <w:pPr>
              <w:keepNext/>
              <w:spacing w:before="40" w:after="40" w:line="240" w:lineRule="auto"/>
              <w:jc w:val="center"/>
              <w:rPr>
                <w:rFonts w:cs="Arial"/>
                <w:b/>
                <w:bCs/>
              </w:rPr>
            </w:pPr>
            <w:r>
              <w:rPr>
                <w:rFonts w:cs="Arial"/>
                <w:b/>
                <w:bCs/>
              </w:rPr>
              <w:t>Anforderung</w:t>
            </w:r>
          </w:p>
        </w:tc>
      </w:tr>
      <w:tr w:rsidR="00200662" w14:paraId="532ABFC2" w14:textId="77777777" w:rsidTr="006F0157">
        <w:trPr>
          <w:cantSplit/>
          <w:tblHeader/>
        </w:trPr>
        <w:tc>
          <w:tcPr>
            <w:tcW w:w="805" w:type="dxa"/>
            <w:vMerge/>
            <w:tcBorders>
              <w:left w:val="single" w:sz="8" w:space="0" w:color="auto"/>
              <w:bottom w:val="single" w:sz="4" w:space="0" w:color="auto"/>
            </w:tcBorders>
            <w:shd w:val="pct10" w:color="auto" w:fill="auto"/>
          </w:tcPr>
          <w:p w14:paraId="1B157264" w14:textId="77777777" w:rsidR="00200662" w:rsidRDefault="00200662" w:rsidP="002B12F7">
            <w:pPr>
              <w:keepNext/>
              <w:spacing w:before="40" w:after="40" w:line="240" w:lineRule="auto"/>
              <w:rPr>
                <w:rFonts w:cs="Arial"/>
                <w:b/>
                <w:bCs/>
                <w:sz w:val="18"/>
              </w:rPr>
            </w:pPr>
          </w:p>
        </w:tc>
        <w:tc>
          <w:tcPr>
            <w:tcW w:w="5786" w:type="dxa"/>
            <w:vMerge/>
            <w:tcBorders>
              <w:bottom w:val="single" w:sz="4" w:space="0" w:color="auto"/>
              <w:right w:val="single" w:sz="4" w:space="0" w:color="auto"/>
            </w:tcBorders>
            <w:shd w:val="pct10" w:color="auto" w:fill="auto"/>
          </w:tcPr>
          <w:p w14:paraId="20D21828" w14:textId="77777777" w:rsidR="00200662" w:rsidRDefault="00200662" w:rsidP="002B12F7">
            <w:pPr>
              <w:keepNext/>
              <w:spacing w:before="40" w:after="40" w:line="240" w:lineRule="auto"/>
              <w:rPr>
                <w:rFonts w:cs="Arial"/>
                <w:b/>
                <w:bCs/>
                <w:sz w:val="18"/>
              </w:rPr>
            </w:pPr>
          </w:p>
        </w:tc>
        <w:tc>
          <w:tcPr>
            <w:tcW w:w="850" w:type="dxa"/>
            <w:tcBorders>
              <w:left w:val="single" w:sz="4" w:space="0" w:color="auto"/>
              <w:bottom w:val="single" w:sz="4" w:space="0" w:color="auto"/>
              <w:right w:val="single" w:sz="4" w:space="0" w:color="auto"/>
            </w:tcBorders>
            <w:shd w:val="clear" w:color="auto" w:fill="D9D9D9"/>
            <w:vAlign w:val="center"/>
          </w:tcPr>
          <w:p w14:paraId="36F5885B" w14:textId="77777777" w:rsidR="00200662" w:rsidRDefault="00200662" w:rsidP="002B12F7">
            <w:pPr>
              <w:keepNext/>
              <w:spacing w:before="120" w:after="40" w:line="240" w:lineRule="auto"/>
              <w:jc w:val="center"/>
              <w:rPr>
                <w:rFonts w:cs="Arial"/>
                <w:sz w:val="16"/>
              </w:rPr>
            </w:pPr>
            <w:r>
              <w:rPr>
                <w:rFonts w:cs="Arial"/>
                <w:sz w:val="16"/>
              </w:rPr>
              <w:t>erfüllt</w:t>
            </w:r>
          </w:p>
        </w:tc>
        <w:tc>
          <w:tcPr>
            <w:tcW w:w="851" w:type="dxa"/>
            <w:tcBorders>
              <w:left w:val="single" w:sz="4" w:space="0" w:color="auto"/>
              <w:bottom w:val="single" w:sz="4" w:space="0" w:color="auto"/>
              <w:right w:val="single" w:sz="4" w:space="0" w:color="auto"/>
            </w:tcBorders>
            <w:shd w:val="clear" w:color="auto" w:fill="D9D9D9"/>
            <w:vAlign w:val="center"/>
          </w:tcPr>
          <w:p w14:paraId="047CCC06" w14:textId="77777777" w:rsidR="00200662" w:rsidRDefault="00200662" w:rsidP="002B12F7">
            <w:pPr>
              <w:keepNext/>
              <w:spacing w:before="120" w:after="40" w:line="240" w:lineRule="auto"/>
              <w:jc w:val="center"/>
              <w:rPr>
                <w:rFonts w:cs="Arial"/>
                <w:sz w:val="16"/>
              </w:rPr>
            </w:pPr>
            <w:r>
              <w:rPr>
                <w:rFonts w:cs="Arial"/>
                <w:sz w:val="16"/>
              </w:rPr>
              <w:t xml:space="preserve">nicht </w:t>
            </w:r>
            <w:r>
              <w:rPr>
                <w:rFonts w:cs="Arial"/>
                <w:sz w:val="16"/>
              </w:rPr>
              <w:br/>
              <w:t>erfüllt</w:t>
            </w:r>
          </w:p>
        </w:tc>
        <w:tc>
          <w:tcPr>
            <w:tcW w:w="850" w:type="dxa"/>
            <w:tcBorders>
              <w:left w:val="single" w:sz="4" w:space="0" w:color="auto"/>
              <w:bottom w:val="single" w:sz="4" w:space="0" w:color="auto"/>
            </w:tcBorders>
            <w:shd w:val="clear" w:color="auto" w:fill="D9D9D9"/>
            <w:vAlign w:val="center"/>
          </w:tcPr>
          <w:p w14:paraId="42ABC82A" w14:textId="77777777" w:rsidR="00200662" w:rsidRDefault="00200662" w:rsidP="002B12F7">
            <w:pPr>
              <w:keepNext/>
              <w:spacing w:before="120" w:after="40" w:line="240" w:lineRule="auto"/>
              <w:jc w:val="center"/>
              <w:rPr>
                <w:rFonts w:cs="Arial"/>
                <w:sz w:val="16"/>
              </w:rPr>
            </w:pPr>
            <w:r>
              <w:rPr>
                <w:rFonts w:cs="Arial"/>
                <w:sz w:val="16"/>
              </w:rPr>
              <w:t>nicht relevant</w:t>
            </w:r>
          </w:p>
        </w:tc>
      </w:tr>
      <w:tr w:rsidR="00200662" w14:paraId="7734C431" w14:textId="77777777" w:rsidTr="006F0157">
        <w:trPr>
          <w:cantSplit/>
        </w:trPr>
        <w:tc>
          <w:tcPr>
            <w:tcW w:w="805" w:type="dxa"/>
            <w:tcBorders>
              <w:left w:val="single" w:sz="8" w:space="0" w:color="auto"/>
              <w:right w:val="single" w:sz="4" w:space="0" w:color="auto"/>
            </w:tcBorders>
            <w:shd w:val="clear" w:color="auto" w:fill="D9D9D9"/>
          </w:tcPr>
          <w:p w14:paraId="2A0B60C7" w14:textId="77777777" w:rsidR="00200662" w:rsidRDefault="00200662" w:rsidP="002B12F7">
            <w:pPr>
              <w:spacing w:before="120" w:after="120" w:line="240" w:lineRule="auto"/>
              <w:jc w:val="left"/>
              <w:rPr>
                <w:rFonts w:cs="Arial"/>
                <w:b/>
                <w:bCs/>
                <w:sz w:val="16"/>
              </w:rPr>
            </w:pPr>
            <w:r>
              <w:rPr>
                <w:rFonts w:cs="Arial"/>
                <w:b/>
                <w:bCs/>
                <w:sz w:val="16"/>
              </w:rPr>
              <w:t>1.</w:t>
            </w:r>
          </w:p>
        </w:tc>
        <w:tc>
          <w:tcPr>
            <w:tcW w:w="5786" w:type="dxa"/>
            <w:tcBorders>
              <w:left w:val="single" w:sz="4" w:space="0" w:color="auto"/>
              <w:right w:val="single" w:sz="4" w:space="0" w:color="auto"/>
            </w:tcBorders>
            <w:shd w:val="clear" w:color="auto" w:fill="D9D9D9"/>
          </w:tcPr>
          <w:p w14:paraId="118C69F8" w14:textId="77777777" w:rsidR="00200662" w:rsidRDefault="00200662" w:rsidP="002B12F7">
            <w:pPr>
              <w:spacing w:before="120" w:after="120" w:line="240" w:lineRule="auto"/>
              <w:jc w:val="left"/>
              <w:rPr>
                <w:rFonts w:cs="Arial"/>
                <w:b/>
                <w:bCs/>
                <w:sz w:val="18"/>
              </w:rPr>
            </w:pPr>
            <w:r>
              <w:rPr>
                <w:rFonts w:cs="Arial"/>
                <w:b/>
                <w:bCs/>
                <w:sz w:val="18"/>
              </w:rPr>
              <w:t>Planungsraumanalyse</w:t>
            </w:r>
          </w:p>
        </w:tc>
        <w:tc>
          <w:tcPr>
            <w:tcW w:w="850" w:type="dxa"/>
            <w:tcBorders>
              <w:left w:val="single" w:sz="4" w:space="0" w:color="auto"/>
              <w:right w:val="single" w:sz="4" w:space="0" w:color="auto"/>
            </w:tcBorders>
            <w:shd w:val="clear" w:color="auto" w:fill="D9D9D9"/>
          </w:tcPr>
          <w:p w14:paraId="52CA00FF" w14:textId="77777777" w:rsidR="00200662" w:rsidRDefault="00200662" w:rsidP="002B12F7">
            <w:pPr>
              <w:spacing w:before="120" w:after="120" w:line="240" w:lineRule="auto"/>
              <w:jc w:val="left"/>
              <w:rPr>
                <w:rFonts w:cs="Arial"/>
                <w:b/>
                <w:bCs/>
                <w:sz w:val="18"/>
              </w:rPr>
            </w:pPr>
          </w:p>
        </w:tc>
        <w:tc>
          <w:tcPr>
            <w:tcW w:w="851" w:type="dxa"/>
            <w:tcBorders>
              <w:left w:val="single" w:sz="4" w:space="0" w:color="auto"/>
              <w:right w:val="single" w:sz="4" w:space="0" w:color="auto"/>
            </w:tcBorders>
            <w:shd w:val="clear" w:color="auto" w:fill="D9D9D9"/>
          </w:tcPr>
          <w:p w14:paraId="2A950F6E" w14:textId="77777777" w:rsidR="00200662" w:rsidRDefault="00200662" w:rsidP="002B12F7">
            <w:pPr>
              <w:spacing w:before="120" w:after="120" w:line="240" w:lineRule="auto"/>
              <w:jc w:val="left"/>
              <w:rPr>
                <w:rFonts w:cs="Arial"/>
                <w:b/>
                <w:bCs/>
                <w:sz w:val="18"/>
              </w:rPr>
            </w:pPr>
          </w:p>
        </w:tc>
        <w:tc>
          <w:tcPr>
            <w:tcW w:w="850" w:type="dxa"/>
            <w:tcBorders>
              <w:left w:val="single" w:sz="4" w:space="0" w:color="auto"/>
              <w:right w:val="single" w:sz="4" w:space="0" w:color="auto"/>
            </w:tcBorders>
            <w:shd w:val="clear" w:color="auto" w:fill="D9D9D9"/>
          </w:tcPr>
          <w:p w14:paraId="337DABCE" w14:textId="77777777" w:rsidR="00200662" w:rsidRDefault="00200662" w:rsidP="002B12F7">
            <w:pPr>
              <w:spacing w:before="120" w:after="120" w:line="240" w:lineRule="auto"/>
              <w:jc w:val="left"/>
              <w:rPr>
                <w:rFonts w:cs="Arial"/>
                <w:b/>
                <w:bCs/>
                <w:sz w:val="18"/>
              </w:rPr>
            </w:pPr>
          </w:p>
        </w:tc>
      </w:tr>
      <w:tr w:rsidR="009D1BEC" w14:paraId="344B0E97" w14:textId="77777777" w:rsidTr="006F0157">
        <w:trPr>
          <w:cantSplit/>
        </w:trPr>
        <w:tc>
          <w:tcPr>
            <w:tcW w:w="805" w:type="dxa"/>
            <w:tcBorders>
              <w:left w:val="single" w:sz="8" w:space="0" w:color="auto"/>
            </w:tcBorders>
          </w:tcPr>
          <w:p w14:paraId="3E577B25" w14:textId="77777777" w:rsidR="009D1BEC" w:rsidRDefault="009D1BEC" w:rsidP="009D1BEC">
            <w:pPr>
              <w:spacing w:before="120" w:after="120" w:line="240" w:lineRule="auto"/>
              <w:jc w:val="left"/>
              <w:rPr>
                <w:rFonts w:cs="Arial"/>
                <w:sz w:val="16"/>
              </w:rPr>
            </w:pPr>
            <w:r>
              <w:rPr>
                <w:rFonts w:cs="Arial"/>
                <w:sz w:val="16"/>
              </w:rPr>
              <w:t>1.1</w:t>
            </w:r>
          </w:p>
        </w:tc>
        <w:tc>
          <w:tcPr>
            <w:tcW w:w="5786" w:type="dxa"/>
            <w:tcBorders>
              <w:right w:val="single" w:sz="4" w:space="0" w:color="auto"/>
            </w:tcBorders>
          </w:tcPr>
          <w:p w14:paraId="3D1C1149" w14:textId="77777777" w:rsidR="009D1BEC" w:rsidRDefault="009D1BEC" w:rsidP="009D1BEC">
            <w:pPr>
              <w:spacing w:before="120" w:after="120" w:line="240" w:lineRule="auto"/>
              <w:jc w:val="left"/>
              <w:rPr>
                <w:rFonts w:cs="Arial"/>
                <w:sz w:val="18"/>
              </w:rPr>
            </w:pPr>
            <w:r>
              <w:rPr>
                <w:rFonts w:cs="Arial"/>
                <w:sz w:val="18"/>
              </w:rPr>
              <w:t>Sind die relevanten Projektwirkungen ermittelt worden?</w:t>
            </w:r>
          </w:p>
        </w:tc>
        <w:tc>
          <w:tcPr>
            <w:tcW w:w="850" w:type="dxa"/>
            <w:tcBorders>
              <w:left w:val="single" w:sz="4" w:space="0" w:color="auto"/>
            </w:tcBorders>
          </w:tcPr>
          <w:p w14:paraId="78CFE4FF" w14:textId="59733D6A"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c>
          <w:tcPr>
            <w:tcW w:w="851" w:type="dxa"/>
          </w:tcPr>
          <w:p w14:paraId="5A9115C7" w14:textId="4BB80DD3"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c>
          <w:tcPr>
            <w:tcW w:w="850" w:type="dxa"/>
          </w:tcPr>
          <w:p w14:paraId="0AFD58F9" w14:textId="00E2FE4F"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r>
      <w:tr w:rsidR="009D1BEC" w14:paraId="68B95D9D" w14:textId="77777777" w:rsidTr="006F0157">
        <w:trPr>
          <w:cantSplit/>
        </w:trPr>
        <w:tc>
          <w:tcPr>
            <w:tcW w:w="805" w:type="dxa"/>
            <w:tcBorders>
              <w:left w:val="single" w:sz="8" w:space="0" w:color="auto"/>
            </w:tcBorders>
          </w:tcPr>
          <w:p w14:paraId="0894CADE" w14:textId="41D05406" w:rsidR="009D1BEC" w:rsidRDefault="009D1BEC" w:rsidP="009D1BEC">
            <w:pPr>
              <w:spacing w:before="120" w:after="120" w:line="240" w:lineRule="auto"/>
              <w:jc w:val="left"/>
              <w:rPr>
                <w:rFonts w:cs="Arial"/>
                <w:sz w:val="16"/>
              </w:rPr>
            </w:pPr>
            <w:r>
              <w:rPr>
                <w:rFonts w:cs="Arial"/>
                <w:sz w:val="16"/>
              </w:rPr>
              <w:t>1.</w:t>
            </w:r>
            <w:r w:rsidR="00F37B5E">
              <w:rPr>
                <w:rFonts w:cs="Arial"/>
                <w:sz w:val="16"/>
              </w:rPr>
              <w:t>2</w:t>
            </w:r>
          </w:p>
        </w:tc>
        <w:tc>
          <w:tcPr>
            <w:tcW w:w="5786" w:type="dxa"/>
            <w:tcBorders>
              <w:right w:val="single" w:sz="4" w:space="0" w:color="auto"/>
            </w:tcBorders>
          </w:tcPr>
          <w:p w14:paraId="4F376164" w14:textId="77777777" w:rsidR="009D1BEC" w:rsidRDefault="009D1BEC" w:rsidP="009D1BEC">
            <w:pPr>
              <w:spacing w:before="120" w:after="120" w:line="240" w:lineRule="auto"/>
              <w:jc w:val="left"/>
              <w:rPr>
                <w:rFonts w:cs="Arial"/>
                <w:sz w:val="18"/>
              </w:rPr>
            </w:pPr>
            <w:r>
              <w:rPr>
                <w:rFonts w:cs="Arial"/>
                <w:sz w:val="18"/>
              </w:rPr>
              <w:t xml:space="preserve">Ist die Auswahl der planungsrelevanten Funktionen und Strukturen des Naturhaushaltes und des Landschaftsbildes nachvollziehbar? </w:t>
            </w:r>
          </w:p>
        </w:tc>
        <w:tc>
          <w:tcPr>
            <w:tcW w:w="850" w:type="dxa"/>
            <w:tcBorders>
              <w:left w:val="single" w:sz="4" w:space="0" w:color="auto"/>
            </w:tcBorders>
          </w:tcPr>
          <w:p w14:paraId="1AA022C1" w14:textId="0F5D2650"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c>
          <w:tcPr>
            <w:tcW w:w="851" w:type="dxa"/>
          </w:tcPr>
          <w:p w14:paraId="0C620F66" w14:textId="1A2D17BA"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c>
          <w:tcPr>
            <w:tcW w:w="850" w:type="dxa"/>
          </w:tcPr>
          <w:p w14:paraId="28F561E5" w14:textId="60E2E3E6"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r>
      <w:tr w:rsidR="009D1BEC" w14:paraId="22585B8F" w14:textId="77777777" w:rsidTr="006F0157">
        <w:trPr>
          <w:cantSplit/>
        </w:trPr>
        <w:tc>
          <w:tcPr>
            <w:tcW w:w="805" w:type="dxa"/>
            <w:tcBorders>
              <w:left w:val="single" w:sz="8" w:space="0" w:color="auto"/>
            </w:tcBorders>
          </w:tcPr>
          <w:p w14:paraId="2A493E8E" w14:textId="703433AF" w:rsidR="009D1BEC" w:rsidRDefault="009D1BEC" w:rsidP="009D1BEC">
            <w:pPr>
              <w:spacing w:before="120" w:after="120" w:line="240" w:lineRule="auto"/>
              <w:jc w:val="left"/>
              <w:rPr>
                <w:rFonts w:cs="Arial"/>
                <w:sz w:val="16"/>
              </w:rPr>
            </w:pPr>
            <w:r>
              <w:rPr>
                <w:rFonts w:cs="Arial"/>
                <w:sz w:val="16"/>
              </w:rPr>
              <w:t>1.</w:t>
            </w:r>
            <w:r w:rsidR="00F37B5E">
              <w:rPr>
                <w:rFonts w:cs="Arial"/>
                <w:sz w:val="16"/>
              </w:rPr>
              <w:t>3</w:t>
            </w:r>
          </w:p>
        </w:tc>
        <w:tc>
          <w:tcPr>
            <w:tcW w:w="5786" w:type="dxa"/>
            <w:tcBorders>
              <w:right w:val="single" w:sz="4" w:space="0" w:color="auto"/>
            </w:tcBorders>
          </w:tcPr>
          <w:p w14:paraId="56F1A45A" w14:textId="3500034C" w:rsidR="009D1BEC" w:rsidRDefault="009D1BEC" w:rsidP="009D1BEC">
            <w:pPr>
              <w:spacing w:before="120" w:after="120" w:line="240" w:lineRule="auto"/>
              <w:jc w:val="left"/>
              <w:rPr>
                <w:rFonts w:cs="Arial"/>
                <w:sz w:val="18"/>
              </w:rPr>
            </w:pPr>
            <w:r>
              <w:rPr>
                <w:rFonts w:cs="Arial"/>
                <w:sz w:val="18"/>
              </w:rPr>
              <w:t>Ist die Abgrenzung des Untersuchungsraumes / Planungsgebietes anhand der Reichweite der Projektwirkungen und der planungsrelevanten Funktionen und Strukturen nachvollziehbar?</w:t>
            </w:r>
          </w:p>
        </w:tc>
        <w:tc>
          <w:tcPr>
            <w:tcW w:w="850" w:type="dxa"/>
            <w:tcBorders>
              <w:left w:val="single" w:sz="4" w:space="0" w:color="auto"/>
            </w:tcBorders>
          </w:tcPr>
          <w:p w14:paraId="0F3AF793" w14:textId="039379E6"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c>
          <w:tcPr>
            <w:tcW w:w="851" w:type="dxa"/>
          </w:tcPr>
          <w:p w14:paraId="643884F0" w14:textId="4EF3FAA2"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c>
          <w:tcPr>
            <w:tcW w:w="850" w:type="dxa"/>
          </w:tcPr>
          <w:p w14:paraId="6750D06A" w14:textId="7B4DDBFC" w:rsidR="009D1BEC" w:rsidRDefault="009D1BEC" w:rsidP="009D1BEC">
            <w:pPr>
              <w:spacing w:before="120" w:after="120" w:line="240" w:lineRule="auto"/>
              <w:jc w:val="center"/>
              <w:rPr>
                <w:rFonts w:cs="Arial"/>
                <w:sz w:val="18"/>
              </w:rPr>
            </w:pPr>
            <w:r w:rsidRPr="0078109A">
              <w:rPr>
                <w:color w:val="000000" w:themeColor="text1"/>
                <w:sz w:val="20"/>
                <w:szCs w:val="20"/>
              </w:rPr>
              <w:fldChar w:fldCharType="begin">
                <w:ffData>
                  <w:name w:val="UVP_13"/>
                  <w:enabled/>
                  <w:calcOnExit w:val="0"/>
                  <w:checkBox>
                    <w:sizeAuto/>
                    <w:default w:val="0"/>
                  </w:checkBox>
                </w:ffData>
              </w:fldChar>
            </w:r>
            <w:r w:rsidRPr="0078109A">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78109A">
              <w:rPr>
                <w:color w:val="000000" w:themeColor="text1"/>
                <w:sz w:val="20"/>
                <w:szCs w:val="20"/>
              </w:rPr>
              <w:fldChar w:fldCharType="end"/>
            </w:r>
          </w:p>
        </w:tc>
      </w:tr>
      <w:tr w:rsidR="009D1BEC" w14:paraId="742C2C4B" w14:textId="77777777" w:rsidTr="006F0157">
        <w:trPr>
          <w:cantSplit/>
        </w:trPr>
        <w:tc>
          <w:tcPr>
            <w:tcW w:w="805" w:type="dxa"/>
            <w:tcBorders>
              <w:left w:val="single" w:sz="8" w:space="0" w:color="auto"/>
              <w:bottom w:val="single" w:sz="4" w:space="0" w:color="auto"/>
            </w:tcBorders>
          </w:tcPr>
          <w:p w14:paraId="32BD49C0" w14:textId="1DAFAD26" w:rsidR="009D1BEC" w:rsidRDefault="009D1BEC" w:rsidP="009D1BEC">
            <w:pPr>
              <w:spacing w:before="120" w:after="120" w:line="240" w:lineRule="auto"/>
              <w:jc w:val="left"/>
              <w:rPr>
                <w:rFonts w:cs="Arial"/>
                <w:sz w:val="16"/>
              </w:rPr>
            </w:pPr>
            <w:r>
              <w:rPr>
                <w:rFonts w:cs="Arial"/>
                <w:sz w:val="16"/>
              </w:rPr>
              <w:t>1.</w:t>
            </w:r>
            <w:r w:rsidR="00F37B5E">
              <w:rPr>
                <w:rFonts w:cs="Arial"/>
                <w:sz w:val="16"/>
              </w:rPr>
              <w:t>4</w:t>
            </w:r>
          </w:p>
        </w:tc>
        <w:tc>
          <w:tcPr>
            <w:tcW w:w="5786" w:type="dxa"/>
            <w:tcBorders>
              <w:bottom w:val="single" w:sz="4" w:space="0" w:color="auto"/>
              <w:right w:val="single" w:sz="4" w:space="0" w:color="auto"/>
            </w:tcBorders>
          </w:tcPr>
          <w:p w14:paraId="22C32B8F" w14:textId="3F10AB09" w:rsidR="009D1BEC" w:rsidRDefault="009D1BEC" w:rsidP="009D1BEC">
            <w:pPr>
              <w:spacing w:before="120" w:after="120" w:line="240" w:lineRule="auto"/>
              <w:jc w:val="left"/>
              <w:rPr>
                <w:rFonts w:cs="Arial"/>
                <w:sz w:val="18"/>
              </w:rPr>
            </w:pPr>
            <w:r>
              <w:rPr>
                <w:rFonts w:cs="Arial"/>
                <w:sz w:val="18"/>
              </w:rPr>
              <w:t>Ist die Planungsraumanalyse ausreichend dokumentiert und mit den Naturschutzbehörden abgestimmt? Kann eine Betrachtung von einzelnen Schutzgütern bzw. Schutzgutfunktionen ggf. unterbleiben?</w:t>
            </w:r>
          </w:p>
        </w:tc>
        <w:tc>
          <w:tcPr>
            <w:tcW w:w="850" w:type="dxa"/>
            <w:tcBorders>
              <w:left w:val="single" w:sz="4" w:space="0" w:color="auto"/>
              <w:bottom w:val="single" w:sz="4" w:space="0" w:color="auto"/>
            </w:tcBorders>
          </w:tcPr>
          <w:p w14:paraId="346ADA80" w14:textId="5BA7502B" w:rsidR="009D1BEC" w:rsidRDefault="009D1BEC" w:rsidP="009D1BEC">
            <w:pPr>
              <w:spacing w:before="120" w:after="120" w:line="240" w:lineRule="auto"/>
              <w:jc w:val="center"/>
              <w:rPr>
                <w:rFonts w:cs="Arial"/>
                <w:sz w:val="18"/>
              </w:rPr>
            </w:pPr>
            <w:r w:rsidRPr="00820731">
              <w:rPr>
                <w:color w:val="000000" w:themeColor="text1"/>
                <w:sz w:val="20"/>
                <w:szCs w:val="20"/>
              </w:rPr>
              <w:fldChar w:fldCharType="begin">
                <w:ffData>
                  <w:name w:val="UVP_13"/>
                  <w:enabled/>
                  <w:calcOnExit w:val="0"/>
                  <w:checkBox>
                    <w:sizeAuto/>
                    <w:default w:val="0"/>
                  </w:checkBox>
                </w:ffData>
              </w:fldChar>
            </w:r>
            <w:r w:rsidRPr="00820731">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820731">
              <w:rPr>
                <w:color w:val="000000" w:themeColor="text1"/>
                <w:sz w:val="20"/>
                <w:szCs w:val="20"/>
              </w:rPr>
              <w:fldChar w:fldCharType="end"/>
            </w:r>
          </w:p>
        </w:tc>
        <w:tc>
          <w:tcPr>
            <w:tcW w:w="851" w:type="dxa"/>
            <w:tcBorders>
              <w:bottom w:val="single" w:sz="4" w:space="0" w:color="auto"/>
            </w:tcBorders>
          </w:tcPr>
          <w:p w14:paraId="024D3A45" w14:textId="3CBB632E" w:rsidR="009D1BEC" w:rsidRDefault="009D1BEC" w:rsidP="009D1BEC">
            <w:pPr>
              <w:spacing w:before="120" w:after="120" w:line="240" w:lineRule="auto"/>
              <w:jc w:val="center"/>
              <w:rPr>
                <w:rFonts w:cs="Arial"/>
                <w:sz w:val="18"/>
              </w:rPr>
            </w:pPr>
            <w:r w:rsidRPr="00820731">
              <w:rPr>
                <w:color w:val="000000" w:themeColor="text1"/>
                <w:sz w:val="20"/>
                <w:szCs w:val="20"/>
              </w:rPr>
              <w:fldChar w:fldCharType="begin">
                <w:ffData>
                  <w:name w:val="UVP_13"/>
                  <w:enabled/>
                  <w:calcOnExit w:val="0"/>
                  <w:checkBox>
                    <w:sizeAuto/>
                    <w:default w:val="0"/>
                  </w:checkBox>
                </w:ffData>
              </w:fldChar>
            </w:r>
            <w:r w:rsidRPr="00820731">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820731">
              <w:rPr>
                <w:color w:val="000000" w:themeColor="text1"/>
                <w:sz w:val="20"/>
                <w:szCs w:val="20"/>
              </w:rPr>
              <w:fldChar w:fldCharType="end"/>
            </w:r>
          </w:p>
        </w:tc>
        <w:tc>
          <w:tcPr>
            <w:tcW w:w="850" w:type="dxa"/>
            <w:tcBorders>
              <w:bottom w:val="single" w:sz="4" w:space="0" w:color="auto"/>
            </w:tcBorders>
          </w:tcPr>
          <w:p w14:paraId="67C10D68" w14:textId="7BD8A237" w:rsidR="009D1BEC" w:rsidRDefault="009D1BEC" w:rsidP="009D1BEC">
            <w:pPr>
              <w:spacing w:before="120" w:after="120" w:line="240" w:lineRule="auto"/>
              <w:jc w:val="center"/>
              <w:rPr>
                <w:rFonts w:cs="Arial"/>
                <w:sz w:val="18"/>
              </w:rPr>
            </w:pPr>
            <w:r w:rsidRPr="00820731">
              <w:rPr>
                <w:color w:val="000000" w:themeColor="text1"/>
                <w:sz w:val="20"/>
                <w:szCs w:val="20"/>
              </w:rPr>
              <w:fldChar w:fldCharType="begin">
                <w:ffData>
                  <w:name w:val="UVP_13"/>
                  <w:enabled/>
                  <w:calcOnExit w:val="0"/>
                  <w:checkBox>
                    <w:sizeAuto/>
                    <w:default w:val="0"/>
                  </w:checkBox>
                </w:ffData>
              </w:fldChar>
            </w:r>
            <w:r w:rsidRPr="00820731">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820731">
              <w:rPr>
                <w:color w:val="000000" w:themeColor="text1"/>
                <w:sz w:val="20"/>
                <w:szCs w:val="20"/>
              </w:rPr>
              <w:fldChar w:fldCharType="end"/>
            </w:r>
          </w:p>
        </w:tc>
      </w:tr>
      <w:tr w:rsidR="00200662" w14:paraId="2F0B91CE" w14:textId="77777777" w:rsidTr="006F0157">
        <w:trPr>
          <w:cantSplit/>
          <w:trHeight w:val="1701"/>
        </w:trPr>
        <w:tc>
          <w:tcPr>
            <w:tcW w:w="9142" w:type="dxa"/>
            <w:gridSpan w:val="5"/>
            <w:tcBorders>
              <w:top w:val="single" w:sz="4" w:space="0" w:color="auto"/>
              <w:left w:val="single" w:sz="8" w:space="0" w:color="auto"/>
              <w:bottom w:val="single" w:sz="4" w:space="0" w:color="auto"/>
              <w:right w:val="single" w:sz="4" w:space="0" w:color="auto"/>
            </w:tcBorders>
          </w:tcPr>
          <w:p w14:paraId="5DAC1E19" w14:textId="77777777" w:rsidR="00200662" w:rsidRDefault="00200662" w:rsidP="002B12F7">
            <w:pPr>
              <w:spacing w:before="120" w:after="120" w:line="240" w:lineRule="auto"/>
              <w:jc w:val="left"/>
              <w:rPr>
                <w:rFonts w:cs="Arial"/>
                <w:sz w:val="18"/>
                <w:szCs w:val="18"/>
              </w:rPr>
            </w:pPr>
            <w:r>
              <w:rPr>
                <w:rFonts w:cs="Arial"/>
                <w:b/>
                <w:bCs/>
                <w:sz w:val="18"/>
                <w:szCs w:val="18"/>
              </w:rPr>
              <w:t>Anmerkungen zu Nr. … :</w:t>
            </w:r>
          </w:p>
        </w:tc>
      </w:tr>
      <w:tr w:rsidR="00200662" w14:paraId="441B5437" w14:textId="77777777" w:rsidTr="006F0157">
        <w:trPr>
          <w:cantSplit/>
        </w:trPr>
        <w:tc>
          <w:tcPr>
            <w:tcW w:w="805" w:type="dxa"/>
            <w:tcBorders>
              <w:left w:val="single" w:sz="8" w:space="0" w:color="auto"/>
              <w:right w:val="single" w:sz="4" w:space="0" w:color="auto"/>
            </w:tcBorders>
            <w:shd w:val="clear" w:color="auto" w:fill="D9D9D9"/>
          </w:tcPr>
          <w:p w14:paraId="69E554D0" w14:textId="77777777" w:rsidR="00200662" w:rsidRDefault="00200662" w:rsidP="002B12F7">
            <w:pPr>
              <w:keepNext/>
              <w:spacing w:before="120" w:after="120" w:line="240" w:lineRule="auto"/>
              <w:jc w:val="left"/>
              <w:rPr>
                <w:rFonts w:cs="Arial"/>
                <w:b/>
                <w:bCs/>
                <w:sz w:val="16"/>
              </w:rPr>
            </w:pPr>
            <w:r>
              <w:rPr>
                <w:rFonts w:cs="Arial"/>
                <w:b/>
                <w:bCs/>
                <w:sz w:val="16"/>
              </w:rPr>
              <w:t>2.</w:t>
            </w:r>
          </w:p>
        </w:tc>
        <w:tc>
          <w:tcPr>
            <w:tcW w:w="5786" w:type="dxa"/>
            <w:tcBorders>
              <w:left w:val="single" w:sz="4" w:space="0" w:color="auto"/>
              <w:bottom w:val="single" w:sz="4" w:space="0" w:color="auto"/>
              <w:right w:val="single" w:sz="4" w:space="0" w:color="auto"/>
            </w:tcBorders>
            <w:shd w:val="clear" w:color="auto" w:fill="D9D9D9"/>
          </w:tcPr>
          <w:p w14:paraId="1DF3AC9F" w14:textId="77777777" w:rsidR="00200662" w:rsidRDefault="00200662" w:rsidP="002B12F7">
            <w:pPr>
              <w:keepNext/>
              <w:spacing w:before="120" w:after="120" w:line="240" w:lineRule="auto"/>
              <w:jc w:val="left"/>
              <w:rPr>
                <w:rFonts w:cs="Arial"/>
                <w:b/>
                <w:bCs/>
                <w:sz w:val="18"/>
              </w:rPr>
            </w:pPr>
            <w:r>
              <w:rPr>
                <w:rFonts w:cs="Arial"/>
                <w:b/>
                <w:bCs/>
                <w:sz w:val="18"/>
              </w:rPr>
              <w:t>Bestandserfassung</w:t>
            </w:r>
          </w:p>
        </w:tc>
        <w:tc>
          <w:tcPr>
            <w:tcW w:w="850" w:type="dxa"/>
            <w:tcBorders>
              <w:left w:val="single" w:sz="4" w:space="0" w:color="auto"/>
              <w:bottom w:val="single" w:sz="4" w:space="0" w:color="auto"/>
              <w:right w:val="single" w:sz="4" w:space="0" w:color="auto"/>
            </w:tcBorders>
            <w:shd w:val="clear" w:color="auto" w:fill="D9D9D9"/>
          </w:tcPr>
          <w:p w14:paraId="2832094F" w14:textId="77777777" w:rsidR="00200662" w:rsidRDefault="00200662" w:rsidP="002B12F7">
            <w:pPr>
              <w:keepNext/>
              <w:spacing w:before="120" w:after="120" w:line="240" w:lineRule="auto"/>
              <w:jc w:val="left"/>
              <w:rPr>
                <w:rFonts w:cs="Arial"/>
                <w:b/>
                <w:bCs/>
                <w:sz w:val="18"/>
              </w:rPr>
            </w:pPr>
          </w:p>
        </w:tc>
        <w:tc>
          <w:tcPr>
            <w:tcW w:w="851" w:type="dxa"/>
            <w:tcBorders>
              <w:left w:val="single" w:sz="4" w:space="0" w:color="auto"/>
              <w:right w:val="single" w:sz="4" w:space="0" w:color="auto"/>
            </w:tcBorders>
            <w:shd w:val="clear" w:color="auto" w:fill="D9D9D9"/>
          </w:tcPr>
          <w:p w14:paraId="229BE25C" w14:textId="77777777" w:rsidR="00200662" w:rsidRDefault="00200662" w:rsidP="002B12F7">
            <w:pPr>
              <w:keepNext/>
              <w:spacing w:before="120" w:after="120" w:line="240" w:lineRule="auto"/>
              <w:jc w:val="left"/>
              <w:rPr>
                <w:rFonts w:cs="Arial"/>
                <w:b/>
                <w:bCs/>
                <w:sz w:val="18"/>
              </w:rPr>
            </w:pPr>
          </w:p>
        </w:tc>
        <w:tc>
          <w:tcPr>
            <w:tcW w:w="850" w:type="dxa"/>
            <w:tcBorders>
              <w:left w:val="single" w:sz="4" w:space="0" w:color="auto"/>
              <w:right w:val="single" w:sz="4" w:space="0" w:color="auto"/>
            </w:tcBorders>
            <w:shd w:val="clear" w:color="auto" w:fill="D9D9D9"/>
          </w:tcPr>
          <w:p w14:paraId="5147A1E9" w14:textId="77777777" w:rsidR="00200662" w:rsidRDefault="00200662" w:rsidP="002B12F7">
            <w:pPr>
              <w:keepNext/>
              <w:spacing w:before="120" w:after="120" w:line="240" w:lineRule="auto"/>
              <w:jc w:val="left"/>
              <w:rPr>
                <w:rFonts w:cs="Arial"/>
                <w:b/>
                <w:bCs/>
                <w:sz w:val="18"/>
              </w:rPr>
            </w:pPr>
          </w:p>
        </w:tc>
      </w:tr>
      <w:tr w:rsidR="009D1BEC" w14:paraId="7F63B3D6" w14:textId="77777777" w:rsidTr="006F0157">
        <w:trPr>
          <w:cantSplit/>
        </w:trPr>
        <w:tc>
          <w:tcPr>
            <w:tcW w:w="805" w:type="dxa"/>
            <w:tcBorders>
              <w:left w:val="single" w:sz="8" w:space="0" w:color="auto"/>
              <w:bottom w:val="single" w:sz="4" w:space="0" w:color="auto"/>
            </w:tcBorders>
          </w:tcPr>
          <w:p w14:paraId="677AA363" w14:textId="77777777" w:rsidR="009D1BEC" w:rsidRDefault="009D1BEC" w:rsidP="009D1BEC">
            <w:pPr>
              <w:keepNext/>
              <w:spacing w:before="120" w:after="120" w:line="240" w:lineRule="auto"/>
              <w:jc w:val="left"/>
              <w:rPr>
                <w:rFonts w:cs="Arial"/>
                <w:sz w:val="16"/>
              </w:rPr>
            </w:pPr>
            <w:r>
              <w:rPr>
                <w:rFonts w:cs="Arial"/>
                <w:sz w:val="16"/>
              </w:rPr>
              <w:t>2.1</w:t>
            </w:r>
          </w:p>
        </w:tc>
        <w:tc>
          <w:tcPr>
            <w:tcW w:w="5786" w:type="dxa"/>
            <w:tcBorders>
              <w:bottom w:val="single" w:sz="4" w:space="0" w:color="auto"/>
              <w:right w:val="single" w:sz="4" w:space="0" w:color="auto"/>
            </w:tcBorders>
          </w:tcPr>
          <w:p w14:paraId="66DAEBE6" w14:textId="77777777" w:rsidR="009D1BEC" w:rsidRDefault="009D1BEC" w:rsidP="009D1BEC">
            <w:pPr>
              <w:keepNext/>
              <w:spacing w:before="120" w:after="120" w:line="240" w:lineRule="auto"/>
              <w:jc w:val="left"/>
              <w:rPr>
                <w:rFonts w:cs="Arial"/>
                <w:sz w:val="18"/>
              </w:rPr>
            </w:pPr>
            <w:r>
              <w:rPr>
                <w:rFonts w:cs="Arial"/>
                <w:sz w:val="18"/>
              </w:rPr>
              <w:t>Sind die relevanten Daten- und Informationsgrundlagen dokumentiert?</w:t>
            </w:r>
          </w:p>
        </w:tc>
        <w:tc>
          <w:tcPr>
            <w:tcW w:w="850" w:type="dxa"/>
            <w:tcBorders>
              <w:left w:val="single" w:sz="4" w:space="0" w:color="auto"/>
              <w:bottom w:val="single" w:sz="4" w:space="0" w:color="auto"/>
            </w:tcBorders>
          </w:tcPr>
          <w:p w14:paraId="7798B5B6" w14:textId="26389BEA" w:rsidR="009D1BEC" w:rsidRDefault="009D1BEC" w:rsidP="009D1BEC">
            <w:pPr>
              <w:keepNext/>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bottom w:val="single" w:sz="4" w:space="0" w:color="auto"/>
            </w:tcBorders>
          </w:tcPr>
          <w:p w14:paraId="387FFB2F" w14:textId="5448F38D" w:rsidR="009D1BEC" w:rsidRDefault="009D1BEC" w:rsidP="009D1BEC">
            <w:pPr>
              <w:keepNext/>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bottom w:val="single" w:sz="4" w:space="0" w:color="auto"/>
            </w:tcBorders>
          </w:tcPr>
          <w:p w14:paraId="20D3FB7D" w14:textId="4E9A4D42" w:rsidR="009D1BEC" w:rsidRDefault="009D1BEC" w:rsidP="009D1BEC">
            <w:pPr>
              <w:keepNext/>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14:paraId="5D25A809" w14:textId="77777777" w:rsidTr="006F0157">
        <w:trPr>
          <w:cantSplit/>
        </w:trPr>
        <w:tc>
          <w:tcPr>
            <w:tcW w:w="805" w:type="dxa"/>
            <w:tcBorders>
              <w:left w:val="single" w:sz="8" w:space="0" w:color="auto"/>
              <w:bottom w:val="nil"/>
            </w:tcBorders>
          </w:tcPr>
          <w:p w14:paraId="2EF7193F" w14:textId="77777777" w:rsidR="009D1BEC" w:rsidRDefault="009D1BEC" w:rsidP="009D1BEC">
            <w:pPr>
              <w:spacing w:before="120" w:after="120" w:line="240" w:lineRule="auto"/>
              <w:jc w:val="left"/>
              <w:rPr>
                <w:rFonts w:cs="Arial"/>
                <w:sz w:val="16"/>
              </w:rPr>
            </w:pPr>
            <w:r>
              <w:rPr>
                <w:rFonts w:cs="Arial"/>
                <w:sz w:val="16"/>
              </w:rPr>
              <w:t>2.2</w:t>
            </w:r>
          </w:p>
        </w:tc>
        <w:tc>
          <w:tcPr>
            <w:tcW w:w="5786" w:type="dxa"/>
            <w:tcBorders>
              <w:bottom w:val="dashed" w:sz="4" w:space="0" w:color="auto"/>
              <w:right w:val="single" w:sz="4" w:space="0" w:color="auto"/>
            </w:tcBorders>
          </w:tcPr>
          <w:p w14:paraId="58904D24" w14:textId="77777777" w:rsidR="009D1BEC" w:rsidRDefault="009D1BEC" w:rsidP="009D1BEC">
            <w:pPr>
              <w:spacing w:before="120" w:after="120" w:line="240" w:lineRule="auto"/>
              <w:jc w:val="left"/>
              <w:rPr>
                <w:rFonts w:cs="Arial"/>
                <w:sz w:val="18"/>
              </w:rPr>
            </w:pPr>
            <w:r>
              <w:rPr>
                <w:rFonts w:cs="Arial"/>
                <w:sz w:val="18"/>
              </w:rPr>
              <w:t xml:space="preserve">Haben die ökologischen Kartierungen bzw. Sonderuntersuchungen eine für die Konfliktanalyse ausreichende Qualität und Aktualität </w:t>
            </w:r>
            <w:r w:rsidRPr="008762AD">
              <w:rPr>
                <w:rFonts w:cs="Arial"/>
                <w:iCs/>
                <w:sz w:val="18"/>
              </w:rPr>
              <w:t>(Angabe des Kartier-, Untersuchungsjahres erforderlich)?</w:t>
            </w:r>
          </w:p>
        </w:tc>
        <w:tc>
          <w:tcPr>
            <w:tcW w:w="850" w:type="dxa"/>
            <w:tcBorders>
              <w:left w:val="single" w:sz="4" w:space="0" w:color="auto"/>
              <w:bottom w:val="dashed" w:sz="4" w:space="0" w:color="auto"/>
            </w:tcBorders>
          </w:tcPr>
          <w:p w14:paraId="32EC5451" w14:textId="64C2264A"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bottom w:val="dashed" w:sz="4" w:space="0" w:color="auto"/>
            </w:tcBorders>
          </w:tcPr>
          <w:p w14:paraId="2F6B7308" w14:textId="0DB4413E"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bottom w:val="dashed" w:sz="4" w:space="0" w:color="auto"/>
            </w:tcBorders>
          </w:tcPr>
          <w:p w14:paraId="4828B7F2" w14:textId="1092C069"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14:paraId="0D69E29B" w14:textId="77777777" w:rsidTr="006F0157">
        <w:trPr>
          <w:cantSplit/>
        </w:trPr>
        <w:tc>
          <w:tcPr>
            <w:tcW w:w="805" w:type="dxa"/>
            <w:tcBorders>
              <w:top w:val="nil"/>
              <w:left w:val="single" w:sz="8" w:space="0" w:color="auto"/>
              <w:bottom w:val="nil"/>
            </w:tcBorders>
          </w:tcPr>
          <w:p w14:paraId="08AC5B68"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573B5B1A" w14:textId="41DB554B"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Wurden Biotoptypen anhand der Kartieranleitung RLP/ Anlage 7.1 des Praxisleitfadens neu erfasst? Wurden nach § 30 BNatSchG und § 15 LNatSchG geschützte Biotoptypen, nach Anh. I FFH-RL geschützte Lebensraumtypen außerhalb von Schutzgebieten ebenfalls erhoben? Wurden die dazu vorhandenen Einträge in Lanis überprüft?</w:t>
            </w:r>
          </w:p>
        </w:tc>
        <w:tc>
          <w:tcPr>
            <w:tcW w:w="850" w:type="dxa"/>
            <w:tcBorders>
              <w:top w:val="dashed" w:sz="4" w:space="0" w:color="auto"/>
              <w:left w:val="single" w:sz="4" w:space="0" w:color="auto"/>
              <w:bottom w:val="dashed" w:sz="4" w:space="0" w:color="auto"/>
            </w:tcBorders>
          </w:tcPr>
          <w:p w14:paraId="1B22E8BD" w14:textId="0743CD43"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dashed" w:sz="4" w:space="0" w:color="auto"/>
            </w:tcBorders>
          </w:tcPr>
          <w:p w14:paraId="25474A8B" w14:textId="573792E8"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dashed" w:sz="4" w:space="0" w:color="auto"/>
            </w:tcBorders>
          </w:tcPr>
          <w:p w14:paraId="3B036C98" w14:textId="68EC310B"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rsidRPr="00A621C0" w14:paraId="5F905A23" w14:textId="77777777" w:rsidTr="004F7C01">
        <w:trPr>
          <w:cantSplit/>
        </w:trPr>
        <w:tc>
          <w:tcPr>
            <w:tcW w:w="805" w:type="dxa"/>
            <w:tcBorders>
              <w:top w:val="nil"/>
              <w:left w:val="single" w:sz="8" w:space="0" w:color="auto"/>
              <w:bottom w:val="nil"/>
            </w:tcBorders>
          </w:tcPr>
          <w:p w14:paraId="3227108D" w14:textId="77777777" w:rsidR="009D1BEC" w:rsidRPr="00A621C0"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1FB2CC90" w14:textId="77777777" w:rsidR="009D1BEC" w:rsidRPr="00A621C0"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Wurden die Artendaten in Lanis (Login Artnachweise), Artenfinder Service Portal und in Artefakt / Artdatenportal ausgewertet?</w:t>
            </w:r>
          </w:p>
        </w:tc>
        <w:tc>
          <w:tcPr>
            <w:tcW w:w="850" w:type="dxa"/>
            <w:tcBorders>
              <w:top w:val="dashed" w:sz="4" w:space="0" w:color="auto"/>
              <w:left w:val="single" w:sz="4" w:space="0" w:color="auto"/>
              <w:bottom w:val="dashed" w:sz="4" w:space="0" w:color="auto"/>
            </w:tcBorders>
          </w:tcPr>
          <w:p w14:paraId="295E73E6" w14:textId="4F2637CA" w:rsidR="009D1BEC" w:rsidRPr="00A621C0"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dashed" w:sz="4" w:space="0" w:color="auto"/>
            </w:tcBorders>
          </w:tcPr>
          <w:p w14:paraId="27911240" w14:textId="0A0BAEA5" w:rsidR="009D1BEC" w:rsidRPr="00A621C0"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dashed" w:sz="4" w:space="0" w:color="auto"/>
            </w:tcBorders>
          </w:tcPr>
          <w:p w14:paraId="0375F6F9" w14:textId="482255FA" w:rsidR="009D1BEC" w:rsidRPr="00A621C0"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rsidRPr="00A621C0" w14:paraId="253BB886" w14:textId="77777777" w:rsidTr="006F0157">
        <w:trPr>
          <w:cantSplit/>
        </w:trPr>
        <w:tc>
          <w:tcPr>
            <w:tcW w:w="805" w:type="dxa"/>
            <w:tcBorders>
              <w:top w:val="nil"/>
              <w:left w:val="single" w:sz="8" w:space="0" w:color="auto"/>
              <w:bottom w:val="nil"/>
            </w:tcBorders>
          </w:tcPr>
          <w:p w14:paraId="3FDEECF2" w14:textId="77777777" w:rsidR="009D1BEC" w:rsidRPr="00A621C0"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6634DFE5" w14:textId="159259DE" w:rsidR="009D1BEC" w:rsidRPr="00A621C0"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Wurden für den Fachbeitrag Artenschutz die</w:t>
            </w:r>
            <w:r w:rsidRPr="00A621C0">
              <w:rPr>
                <w:rFonts w:cs="Arial"/>
                <w:sz w:val="18"/>
              </w:rPr>
              <w:t xml:space="preserve"> europarechtlich geschützten Arten (Anhang IV FFH-RL, (gefährdete) </w:t>
            </w:r>
            <w:r>
              <w:rPr>
                <w:rFonts w:cs="Arial"/>
                <w:sz w:val="18"/>
              </w:rPr>
              <w:t>e</w:t>
            </w:r>
            <w:r w:rsidRPr="00A621C0">
              <w:rPr>
                <w:rFonts w:cs="Arial"/>
                <w:sz w:val="18"/>
              </w:rPr>
              <w:t>uropäische Vogelarten</w:t>
            </w:r>
            <w:r>
              <w:rPr>
                <w:rFonts w:cs="Arial"/>
                <w:sz w:val="18"/>
              </w:rPr>
              <w:t xml:space="preserve"> neu erfasst? Wurden diese Daten / Ergebnisse in den LBP übernommen? </w:t>
            </w:r>
          </w:p>
        </w:tc>
        <w:tc>
          <w:tcPr>
            <w:tcW w:w="850" w:type="dxa"/>
            <w:tcBorders>
              <w:top w:val="dashed" w:sz="4" w:space="0" w:color="auto"/>
              <w:left w:val="single" w:sz="4" w:space="0" w:color="auto"/>
              <w:bottom w:val="dashed" w:sz="4" w:space="0" w:color="auto"/>
            </w:tcBorders>
          </w:tcPr>
          <w:p w14:paraId="157E482F" w14:textId="08371FEC" w:rsidR="009D1BEC" w:rsidRPr="00A621C0"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dashed" w:sz="4" w:space="0" w:color="auto"/>
            </w:tcBorders>
          </w:tcPr>
          <w:p w14:paraId="28A3ED72" w14:textId="7D3793AE" w:rsidR="009D1BEC" w:rsidRPr="00A621C0"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dashed" w:sz="4" w:space="0" w:color="auto"/>
            </w:tcBorders>
          </w:tcPr>
          <w:p w14:paraId="33D8F4FF" w14:textId="68492FA2" w:rsidR="009D1BEC" w:rsidRPr="00A621C0"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14:paraId="34A00A98" w14:textId="77777777" w:rsidTr="006F0157">
        <w:trPr>
          <w:cantSplit/>
        </w:trPr>
        <w:tc>
          <w:tcPr>
            <w:tcW w:w="805" w:type="dxa"/>
            <w:tcBorders>
              <w:top w:val="nil"/>
              <w:left w:val="single" w:sz="8" w:space="0" w:color="auto"/>
              <w:bottom w:val="nil"/>
            </w:tcBorders>
          </w:tcPr>
          <w:p w14:paraId="7F22B701"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71D3A8C2" w14:textId="77777777"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Wurden für eine FFH-VS die nach Anh. I FFH-RL geschützten Lebensraumtypen, die nach Anh. II FFH-RL und die Anh. I / Art 4 (2) VSR geschützten Arten neu erfasst? Wurden diese Daten / Ergebnisse in den LBP übernommen?</w:t>
            </w:r>
          </w:p>
        </w:tc>
        <w:tc>
          <w:tcPr>
            <w:tcW w:w="850" w:type="dxa"/>
            <w:tcBorders>
              <w:top w:val="dashed" w:sz="4" w:space="0" w:color="auto"/>
              <w:left w:val="single" w:sz="4" w:space="0" w:color="auto"/>
              <w:bottom w:val="dashed" w:sz="4" w:space="0" w:color="auto"/>
            </w:tcBorders>
          </w:tcPr>
          <w:p w14:paraId="5FFDFD01" w14:textId="45D0448D"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dashed" w:sz="4" w:space="0" w:color="auto"/>
            </w:tcBorders>
          </w:tcPr>
          <w:p w14:paraId="2DE00A2C" w14:textId="58296CB3"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dashed" w:sz="4" w:space="0" w:color="auto"/>
            </w:tcBorders>
          </w:tcPr>
          <w:p w14:paraId="06F308AA" w14:textId="5AB5558F"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14:paraId="76AB955F" w14:textId="77777777" w:rsidTr="006F0157">
        <w:trPr>
          <w:cantSplit/>
        </w:trPr>
        <w:tc>
          <w:tcPr>
            <w:tcW w:w="805" w:type="dxa"/>
            <w:tcBorders>
              <w:top w:val="nil"/>
              <w:left w:val="single" w:sz="8" w:space="0" w:color="auto"/>
            </w:tcBorders>
          </w:tcPr>
          <w:p w14:paraId="7AC342D4" w14:textId="77777777" w:rsidR="009D1BEC" w:rsidRDefault="009D1BEC" w:rsidP="009D1BEC">
            <w:pPr>
              <w:spacing w:before="120" w:after="120" w:line="240" w:lineRule="auto"/>
              <w:jc w:val="left"/>
              <w:rPr>
                <w:rFonts w:cs="Arial"/>
                <w:sz w:val="16"/>
              </w:rPr>
            </w:pPr>
          </w:p>
        </w:tc>
        <w:tc>
          <w:tcPr>
            <w:tcW w:w="5786" w:type="dxa"/>
            <w:tcBorders>
              <w:top w:val="dashed" w:sz="4" w:space="0" w:color="auto"/>
              <w:bottom w:val="single" w:sz="4" w:space="0" w:color="auto"/>
              <w:right w:val="single" w:sz="4" w:space="0" w:color="auto"/>
            </w:tcBorders>
          </w:tcPr>
          <w:p w14:paraId="2FE7C883" w14:textId="0E66FADE"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Sind im Zuge der Eingriffsregelung und gemäß Umweltschadensgesetz weitere planungsrelevante Tierartengruppen sowie ggf. Pflanzenarten zu erfassen bzw. zu betrachten?</w:t>
            </w:r>
          </w:p>
        </w:tc>
        <w:tc>
          <w:tcPr>
            <w:tcW w:w="850" w:type="dxa"/>
            <w:tcBorders>
              <w:top w:val="dashed" w:sz="4" w:space="0" w:color="auto"/>
              <w:left w:val="single" w:sz="4" w:space="0" w:color="auto"/>
              <w:bottom w:val="single" w:sz="4" w:space="0" w:color="auto"/>
            </w:tcBorders>
          </w:tcPr>
          <w:p w14:paraId="6A04090D" w14:textId="61E2A851"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single" w:sz="4" w:space="0" w:color="auto"/>
            </w:tcBorders>
          </w:tcPr>
          <w:p w14:paraId="37DC3228" w14:textId="483BFDD9"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single" w:sz="4" w:space="0" w:color="auto"/>
            </w:tcBorders>
          </w:tcPr>
          <w:p w14:paraId="157CFABB" w14:textId="79A02484" w:rsidR="009D1BEC"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14:paraId="35CEA16A" w14:textId="77777777" w:rsidTr="006F0157">
        <w:trPr>
          <w:cantSplit/>
        </w:trPr>
        <w:tc>
          <w:tcPr>
            <w:tcW w:w="805" w:type="dxa"/>
            <w:vMerge w:val="restart"/>
            <w:tcBorders>
              <w:left w:val="single" w:sz="8" w:space="0" w:color="auto"/>
            </w:tcBorders>
          </w:tcPr>
          <w:p w14:paraId="2F8E5B9E" w14:textId="77777777" w:rsidR="009D1BEC" w:rsidRDefault="009D1BEC" w:rsidP="009D1BEC">
            <w:pPr>
              <w:keepNext/>
              <w:spacing w:before="120" w:after="120" w:line="240" w:lineRule="auto"/>
              <w:jc w:val="left"/>
              <w:rPr>
                <w:rFonts w:cs="Arial"/>
                <w:sz w:val="16"/>
              </w:rPr>
            </w:pPr>
            <w:r>
              <w:rPr>
                <w:rFonts w:cs="Arial"/>
                <w:sz w:val="16"/>
              </w:rPr>
              <w:t>2.3</w:t>
            </w:r>
          </w:p>
        </w:tc>
        <w:tc>
          <w:tcPr>
            <w:tcW w:w="5786" w:type="dxa"/>
            <w:tcBorders>
              <w:bottom w:val="dashed" w:sz="4" w:space="0" w:color="auto"/>
              <w:right w:val="single" w:sz="4" w:space="0" w:color="auto"/>
            </w:tcBorders>
          </w:tcPr>
          <w:p w14:paraId="035D8ADA" w14:textId="77777777" w:rsidR="009D1BEC" w:rsidRDefault="009D1BEC" w:rsidP="009D1BEC">
            <w:pPr>
              <w:keepNext/>
              <w:spacing w:before="120" w:after="120" w:line="240" w:lineRule="auto"/>
              <w:jc w:val="left"/>
              <w:rPr>
                <w:rFonts w:cs="Arial"/>
                <w:sz w:val="18"/>
              </w:rPr>
            </w:pPr>
            <w:r>
              <w:rPr>
                <w:rFonts w:cs="Arial"/>
                <w:sz w:val="18"/>
              </w:rPr>
              <w:t>Sind die weiteren relevanten Funktionen und Strukturen des Naturhaushalts und des Landschaftsbildes gemäß Anl. 7.2 des Praxisleitfadens als Grundlage für die Konfliktanalyse ausreichend erfasst?</w:t>
            </w:r>
          </w:p>
        </w:tc>
        <w:tc>
          <w:tcPr>
            <w:tcW w:w="850" w:type="dxa"/>
            <w:tcBorders>
              <w:left w:val="single" w:sz="4" w:space="0" w:color="auto"/>
              <w:bottom w:val="dashed" w:sz="4" w:space="0" w:color="auto"/>
            </w:tcBorders>
          </w:tcPr>
          <w:p w14:paraId="36A4877E" w14:textId="4F601620" w:rsidR="009D1BEC" w:rsidRDefault="009D1BEC" w:rsidP="009D1BEC">
            <w:pPr>
              <w:keepNext/>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bottom w:val="dashed" w:sz="4" w:space="0" w:color="auto"/>
            </w:tcBorders>
          </w:tcPr>
          <w:p w14:paraId="60EEAC63" w14:textId="40863A1C" w:rsidR="009D1BEC" w:rsidRDefault="009D1BEC" w:rsidP="009D1BEC">
            <w:pPr>
              <w:keepNext/>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bottom w:val="dashed" w:sz="4" w:space="0" w:color="auto"/>
            </w:tcBorders>
          </w:tcPr>
          <w:p w14:paraId="3F5833F9" w14:textId="0FA5C66E" w:rsidR="009D1BEC" w:rsidRDefault="009D1BEC" w:rsidP="009D1BEC">
            <w:pPr>
              <w:keepNext/>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rsidRPr="003C5A37" w14:paraId="1C5CF7ED" w14:textId="77777777" w:rsidTr="006F0157">
        <w:trPr>
          <w:cantSplit/>
        </w:trPr>
        <w:tc>
          <w:tcPr>
            <w:tcW w:w="805" w:type="dxa"/>
            <w:vMerge/>
            <w:tcBorders>
              <w:left w:val="single" w:sz="8" w:space="0" w:color="auto"/>
              <w:bottom w:val="nil"/>
            </w:tcBorders>
          </w:tcPr>
          <w:p w14:paraId="53131DB3" w14:textId="77777777" w:rsidR="009D1BEC" w:rsidRPr="003C5A37"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1F672CBA" w14:textId="77659E5F" w:rsidR="009D1BEC" w:rsidRPr="003C5A37" w:rsidRDefault="009D1BEC" w:rsidP="009D1BEC">
            <w:pPr>
              <w:numPr>
                <w:ilvl w:val="0"/>
                <w:numId w:val="30"/>
              </w:numPr>
              <w:tabs>
                <w:tab w:val="clear" w:pos="530"/>
              </w:tabs>
              <w:spacing w:before="120" w:after="120" w:line="240" w:lineRule="auto"/>
              <w:ind w:left="0"/>
              <w:jc w:val="left"/>
              <w:rPr>
                <w:rFonts w:cs="Arial"/>
                <w:sz w:val="18"/>
              </w:rPr>
            </w:pPr>
            <w:r w:rsidRPr="003C5A37">
              <w:rPr>
                <w:rFonts w:cs="Arial"/>
                <w:sz w:val="18"/>
              </w:rPr>
              <w:t>Boden (natürliche Bodenfunktion, Bodentypenvielfalt / Geotope)</w:t>
            </w:r>
          </w:p>
        </w:tc>
        <w:tc>
          <w:tcPr>
            <w:tcW w:w="850" w:type="dxa"/>
            <w:tcBorders>
              <w:top w:val="dashed" w:sz="4" w:space="0" w:color="auto"/>
              <w:left w:val="single" w:sz="4" w:space="0" w:color="auto"/>
              <w:bottom w:val="dashed" w:sz="4" w:space="0" w:color="auto"/>
            </w:tcBorders>
          </w:tcPr>
          <w:p w14:paraId="542BA719" w14:textId="343D9647" w:rsidR="009D1BEC" w:rsidRPr="003C5A37"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dashed" w:sz="4" w:space="0" w:color="auto"/>
            </w:tcBorders>
          </w:tcPr>
          <w:p w14:paraId="29B64785" w14:textId="78701A90" w:rsidR="009D1BEC" w:rsidRPr="003C5A37"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dashed" w:sz="4" w:space="0" w:color="auto"/>
            </w:tcBorders>
          </w:tcPr>
          <w:p w14:paraId="50E28033" w14:textId="65BA21C8" w:rsidR="009D1BEC" w:rsidRPr="003C5A37"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rsidRPr="003C5A37" w14:paraId="35749203" w14:textId="77777777" w:rsidTr="006F0157">
        <w:trPr>
          <w:cantSplit/>
        </w:trPr>
        <w:tc>
          <w:tcPr>
            <w:tcW w:w="805" w:type="dxa"/>
            <w:tcBorders>
              <w:top w:val="nil"/>
              <w:left w:val="single" w:sz="8" w:space="0" w:color="auto"/>
              <w:bottom w:val="nil"/>
            </w:tcBorders>
          </w:tcPr>
          <w:p w14:paraId="359FF8F1" w14:textId="77777777" w:rsidR="009D1BEC" w:rsidRPr="003C5A37"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551E1815" w14:textId="77777777" w:rsidR="009D1BEC" w:rsidRPr="003C5A37" w:rsidRDefault="009D1BEC" w:rsidP="009D1BEC">
            <w:pPr>
              <w:numPr>
                <w:ilvl w:val="0"/>
                <w:numId w:val="30"/>
              </w:numPr>
              <w:tabs>
                <w:tab w:val="clear" w:pos="530"/>
              </w:tabs>
              <w:spacing w:before="120" w:after="120" w:line="240" w:lineRule="auto"/>
              <w:ind w:left="0"/>
              <w:jc w:val="left"/>
              <w:rPr>
                <w:rFonts w:cs="Arial"/>
                <w:sz w:val="18"/>
              </w:rPr>
            </w:pPr>
            <w:r w:rsidRPr="003C5A37">
              <w:rPr>
                <w:rFonts w:cs="Arial"/>
                <w:sz w:val="18"/>
              </w:rPr>
              <w:t>Wasser (Oberflächengewässer, Grundwasser, Hochwasserschutz)</w:t>
            </w:r>
          </w:p>
        </w:tc>
        <w:tc>
          <w:tcPr>
            <w:tcW w:w="850" w:type="dxa"/>
            <w:tcBorders>
              <w:top w:val="dashed" w:sz="4" w:space="0" w:color="auto"/>
              <w:left w:val="single" w:sz="4" w:space="0" w:color="auto"/>
              <w:bottom w:val="dashed" w:sz="4" w:space="0" w:color="auto"/>
            </w:tcBorders>
          </w:tcPr>
          <w:p w14:paraId="7E8EB1FF" w14:textId="39BAF4AA" w:rsidR="009D1BEC" w:rsidRPr="003C5A37"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1" w:type="dxa"/>
            <w:tcBorders>
              <w:top w:val="dashed" w:sz="4" w:space="0" w:color="auto"/>
              <w:bottom w:val="dashed" w:sz="4" w:space="0" w:color="auto"/>
            </w:tcBorders>
          </w:tcPr>
          <w:p w14:paraId="434F71B5" w14:textId="7FB7F0B5" w:rsidR="009D1BEC" w:rsidRPr="003C5A37"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c>
          <w:tcPr>
            <w:tcW w:w="850" w:type="dxa"/>
            <w:tcBorders>
              <w:top w:val="dashed" w:sz="4" w:space="0" w:color="auto"/>
              <w:bottom w:val="dashed" w:sz="4" w:space="0" w:color="auto"/>
            </w:tcBorders>
          </w:tcPr>
          <w:p w14:paraId="59CA0026" w14:textId="30AEDBDC" w:rsidR="009D1BEC" w:rsidRPr="003C5A37" w:rsidRDefault="009D1BEC" w:rsidP="009D1BEC">
            <w:pPr>
              <w:spacing w:before="120" w:after="120" w:line="240" w:lineRule="auto"/>
              <w:jc w:val="center"/>
              <w:rPr>
                <w:rFonts w:cs="Arial"/>
                <w:sz w:val="18"/>
              </w:rPr>
            </w:pPr>
            <w:r w:rsidRPr="00DF3345">
              <w:rPr>
                <w:color w:val="000000" w:themeColor="text1"/>
                <w:sz w:val="20"/>
                <w:szCs w:val="20"/>
              </w:rPr>
              <w:fldChar w:fldCharType="begin">
                <w:ffData>
                  <w:name w:val="UVP_13"/>
                  <w:enabled/>
                  <w:calcOnExit w:val="0"/>
                  <w:checkBox>
                    <w:sizeAuto/>
                    <w:default w:val="0"/>
                  </w:checkBox>
                </w:ffData>
              </w:fldChar>
            </w:r>
            <w:r w:rsidRPr="00DF3345">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DF3345">
              <w:rPr>
                <w:color w:val="000000" w:themeColor="text1"/>
                <w:sz w:val="20"/>
                <w:szCs w:val="20"/>
              </w:rPr>
              <w:fldChar w:fldCharType="end"/>
            </w:r>
          </w:p>
        </w:tc>
      </w:tr>
      <w:tr w:rsidR="009D1BEC" w:rsidRPr="003C5A37" w14:paraId="7C47887C" w14:textId="77777777" w:rsidTr="006F0157">
        <w:trPr>
          <w:cantSplit/>
        </w:trPr>
        <w:tc>
          <w:tcPr>
            <w:tcW w:w="805" w:type="dxa"/>
            <w:tcBorders>
              <w:top w:val="nil"/>
              <w:left w:val="single" w:sz="8" w:space="0" w:color="auto"/>
              <w:bottom w:val="nil"/>
            </w:tcBorders>
          </w:tcPr>
          <w:p w14:paraId="54125F9F" w14:textId="77777777" w:rsidR="009D1BEC" w:rsidRPr="003C5A37" w:rsidRDefault="009D1BEC" w:rsidP="009D1BEC">
            <w:pPr>
              <w:spacing w:before="120" w:after="120" w:line="240" w:lineRule="auto"/>
              <w:jc w:val="left"/>
              <w:rPr>
                <w:rFonts w:cs="Arial"/>
                <w:sz w:val="16"/>
              </w:rPr>
            </w:pPr>
          </w:p>
        </w:tc>
        <w:tc>
          <w:tcPr>
            <w:tcW w:w="5786" w:type="dxa"/>
            <w:tcBorders>
              <w:top w:val="dashed" w:sz="4" w:space="0" w:color="auto"/>
              <w:bottom w:val="dashed" w:sz="4" w:space="0" w:color="auto"/>
              <w:right w:val="single" w:sz="4" w:space="0" w:color="auto"/>
            </w:tcBorders>
          </w:tcPr>
          <w:p w14:paraId="5FEB2B21" w14:textId="32865F49" w:rsidR="009D1BEC" w:rsidRPr="003C5A37" w:rsidRDefault="009D1BEC" w:rsidP="009D1BEC">
            <w:pPr>
              <w:numPr>
                <w:ilvl w:val="0"/>
                <w:numId w:val="30"/>
              </w:numPr>
              <w:tabs>
                <w:tab w:val="clear" w:pos="530"/>
              </w:tabs>
              <w:spacing w:before="120" w:after="120" w:line="240" w:lineRule="auto"/>
              <w:ind w:left="0"/>
              <w:jc w:val="left"/>
              <w:rPr>
                <w:rFonts w:cs="Arial"/>
                <w:sz w:val="18"/>
                <w:szCs w:val="18"/>
              </w:rPr>
            </w:pPr>
            <w:r w:rsidRPr="003C5A37">
              <w:rPr>
                <w:rFonts w:cs="Arial"/>
                <w:sz w:val="18"/>
                <w:szCs w:val="18"/>
              </w:rPr>
              <w:t>Klima/Luft (</w:t>
            </w:r>
            <w:r w:rsidRPr="003C5A37">
              <w:rPr>
                <w:sz w:val="18"/>
                <w:szCs w:val="18"/>
              </w:rPr>
              <w:t>Klimatische und lufthygienische Ausgleichsfunktion, Klimaschutzfunktion durch Treibhausgassenken / -speicher)</w:t>
            </w:r>
          </w:p>
        </w:tc>
        <w:tc>
          <w:tcPr>
            <w:tcW w:w="850" w:type="dxa"/>
            <w:tcBorders>
              <w:top w:val="dashed" w:sz="4" w:space="0" w:color="auto"/>
              <w:left w:val="single" w:sz="4" w:space="0" w:color="auto"/>
              <w:bottom w:val="dashed" w:sz="4" w:space="0" w:color="auto"/>
            </w:tcBorders>
          </w:tcPr>
          <w:p w14:paraId="5BE27F0E" w14:textId="257486B7" w:rsidR="009D1BEC" w:rsidRPr="003C5A37" w:rsidRDefault="009D1BEC" w:rsidP="009D1BEC">
            <w:pPr>
              <w:spacing w:before="120" w:after="120" w:line="240" w:lineRule="auto"/>
              <w:jc w:val="center"/>
              <w:rPr>
                <w:rFonts w:cs="Arial"/>
                <w:sz w:val="18"/>
              </w:rPr>
            </w:pPr>
            <w:r w:rsidRPr="00BB0824">
              <w:rPr>
                <w:color w:val="000000" w:themeColor="text1"/>
                <w:sz w:val="20"/>
                <w:szCs w:val="20"/>
              </w:rPr>
              <w:fldChar w:fldCharType="begin">
                <w:ffData>
                  <w:name w:val="UVP_13"/>
                  <w:enabled/>
                  <w:calcOnExit w:val="0"/>
                  <w:checkBox>
                    <w:sizeAuto/>
                    <w:default w:val="0"/>
                  </w:checkBox>
                </w:ffData>
              </w:fldChar>
            </w:r>
            <w:r w:rsidRPr="00BB0824">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B0824">
              <w:rPr>
                <w:color w:val="000000" w:themeColor="text1"/>
                <w:sz w:val="20"/>
                <w:szCs w:val="20"/>
              </w:rPr>
              <w:fldChar w:fldCharType="end"/>
            </w:r>
          </w:p>
        </w:tc>
        <w:tc>
          <w:tcPr>
            <w:tcW w:w="851" w:type="dxa"/>
            <w:tcBorders>
              <w:top w:val="dashed" w:sz="4" w:space="0" w:color="auto"/>
              <w:bottom w:val="dashed" w:sz="4" w:space="0" w:color="auto"/>
            </w:tcBorders>
          </w:tcPr>
          <w:p w14:paraId="1B3135C6" w14:textId="57CCB609" w:rsidR="009D1BEC" w:rsidRPr="003C5A37" w:rsidRDefault="009D1BEC" w:rsidP="009D1BEC">
            <w:pPr>
              <w:spacing w:before="120" w:after="120" w:line="240" w:lineRule="auto"/>
              <w:jc w:val="center"/>
              <w:rPr>
                <w:rFonts w:cs="Arial"/>
                <w:sz w:val="18"/>
              </w:rPr>
            </w:pPr>
            <w:r w:rsidRPr="00BB0824">
              <w:rPr>
                <w:color w:val="000000" w:themeColor="text1"/>
                <w:sz w:val="20"/>
                <w:szCs w:val="20"/>
              </w:rPr>
              <w:fldChar w:fldCharType="begin">
                <w:ffData>
                  <w:name w:val="UVP_13"/>
                  <w:enabled/>
                  <w:calcOnExit w:val="0"/>
                  <w:checkBox>
                    <w:sizeAuto/>
                    <w:default w:val="0"/>
                  </w:checkBox>
                </w:ffData>
              </w:fldChar>
            </w:r>
            <w:r w:rsidRPr="00BB0824">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B0824">
              <w:rPr>
                <w:color w:val="000000" w:themeColor="text1"/>
                <w:sz w:val="20"/>
                <w:szCs w:val="20"/>
              </w:rPr>
              <w:fldChar w:fldCharType="end"/>
            </w:r>
          </w:p>
        </w:tc>
        <w:tc>
          <w:tcPr>
            <w:tcW w:w="850" w:type="dxa"/>
            <w:tcBorders>
              <w:top w:val="dashed" w:sz="4" w:space="0" w:color="auto"/>
              <w:bottom w:val="dashed" w:sz="4" w:space="0" w:color="auto"/>
            </w:tcBorders>
          </w:tcPr>
          <w:p w14:paraId="49E89FCE" w14:textId="68BBF2A3" w:rsidR="009D1BEC" w:rsidRPr="003C5A37" w:rsidRDefault="009D1BEC" w:rsidP="009D1BEC">
            <w:pPr>
              <w:spacing w:before="120" w:after="120" w:line="240" w:lineRule="auto"/>
              <w:jc w:val="center"/>
              <w:rPr>
                <w:rFonts w:cs="Arial"/>
                <w:sz w:val="18"/>
              </w:rPr>
            </w:pPr>
            <w:r w:rsidRPr="00BB0824">
              <w:rPr>
                <w:color w:val="000000" w:themeColor="text1"/>
                <w:sz w:val="20"/>
                <w:szCs w:val="20"/>
              </w:rPr>
              <w:fldChar w:fldCharType="begin">
                <w:ffData>
                  <w:name w:val="UVP_13"/>
                  <w:enabled/>
                  <w:calcOnExit w:val="0"/>
                  <w:checkBox>
                    <w:sizeAuto/>
                    <w:default w:val="0"/>
                  </w:checkBox>
                </w:ffData>
              </w:fldChar>
            </w:r>
            <w:r w:rsidRPr="00BB0824">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B0824">
              <w:rPr>
                <w:color w:val="000000" w:themeColor="text1"/>
                <w:sz w:val="20"/>
                <w:szCs w:val="20"/>
              </w:rPr>
              <w:fldChar w:fldCharType="end"/>
            </w:r>
          </w:p>
        </w:tc>
      </w:tr>
      <w:tr w:rsidR="009D1BEC" w14:paraId="3FD0C517" w14:textId="77777777" w:rsidTr="006F0157">
        <w:trPr>
          <w:cantSplit/>
        </w:trPr>
        <w:tc>
          <w:tcPr>
            <w:tcW w:w="805" w:type="dxa"/>
            <w:tcBorders>
              <w:top w:val="nil"/>
              <w:left w:val="single" w:sz="8" w:space="0" w:color="auto"/>
            </w:tcBorders>
          </w:tcPr>
          <w:p w14:paraId="5F4BF767" w14:textId="77777777" w:rsidR="009D1BEC" w:rsidRDefault="009D1BEC" w:rsidP="009D1BEC">
            <w:pPr>
              <w:spacing w:before="120" w:after="120" w:line="240" w:lineRule="auto"/>
              <w:jc w:val="left"/>
              <w:rPr>
                <w:rFonts w:cs="Arial"/>
                <w:sz w:val="16"/>
              </w:rPr>
            </w:pPr>
          </w:p>
        </w:tc>
        <w:tc>
          <w:tcPr>
            <w:tcW w:w="5786" w:type="dxa"/>
            <w:tcBorders>
              <w:top w:val="dashed" w:sz="4" w:space="0" w:color="auto"/>
              <w:right w:val="single" w:sz="4" w:space="0" w:color="auto"/>
            </w:tcBorders>
          </w:tcPr>
          <w:p w14:paraId="005F1C17" w14:textId="77777777" w:rsidR="009D1BEC" w:rsidRDefault="009D1BEC" w:rsidP="009D1BEC">
            <w:pPr>
              <w:numPr>
                <w:ilvl w:val="0"/>
                <w:numId w:val="30"/>
              </w:numPr>
              <w:tabs>
                <w:tab w:val="clear" w:pos="530"/>
              </w:tabs>
              <w:spacing w:before="120" w:after="120" w:line="240" w:lineRule="auto"/>
              <w:ind w:left="0"/>
              <w:jc w:val="left"/>
              <w:rPr>
                <w:rFonts w:cs="Arial"/>
                <w:sz w:val="18"/>
              </w:rPr>
            </w:pPr>
            <w:r>
              <w:rPr>
                <w:rFonts w:cs="Arial"/>
                <w:sz w:val="18"/>
              </w:rPr>
              <w:t>Landschaftsbild, Erholung</w:t>
            </w:r>
          </w:p>
        </w:tc>
        <w:tc>
          <w:tcPr>
            <w:tcW w:w="850" w:type="dxa"/>
            <w:tcBorders>
              <w:top w:val="dashed" w:sz="4" w:space="0" w:color="auto"/>
              <w:left w:val="single" w:sz="4" w:space="0" w:color="auto"/>
            </w:tcBorders>
          </w:tcPr>
          <w:p w14:paraId="5BC54085" w14:textId="0260D4B4" w:rsidR="009D1BEC" w:rsidRDefault="009D1BEC" w:rsidP="009D1BEC">
            <w:pPr>
              <w:spacing w:before="120" w:after="120" w:line="240" w:lineRule="auto"/>
              <w:jc w:val="center"/>
              <w:rPr>
                <w:rFonts w:cs="Arial"/>
                <w:sz w:val="18"/>
              </w:rPr>
            </w:pPr>
            <w:r w:rsidRPr="00BB0824">
              <w:rPr>
                <w:color w:val="000000" w:themeColor="text1"/>
                <w:sz w:val="20"/>
                <w:szCs w:val="20"/>
              </w:rPr>
              <w:fldChar w:fldCharType="begin">
                <w:ffData>
                  <w:name w:val="UVP_13"/>
                  <w:enabled/>
                  <w:calcOnExit w:val="0"/>
                  <w:checkBox>
                    <w:sizeAuto/>
                    <w:default w:val="0"/>
                  </w:checkBox>
                </w:ffData>
              </w:fldChar>
            </w:r>
            <w:r w:rsidRPr="00BB0824">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B0824">
              <w:rPr>
                <w:color w:val="000000" w:themeColor="text1"/>
                <w:sz w:val="20"/>
                <w:szCs w:val="20"/>
              </w:rPr>
              <w:fldChar w:fldCharType="end"/>
            </w:r>
          </w:p>
        </w:tc>
        <w:tc>
          <w:tcPr>
            <w:tcW w:w="851" w:type="dxa"/>
            <w:tcBorders>
              <w:top w:val="dashed" w:sz="4" w:space="0" w:color="auto"/>
            </w:tcBorders>
          </w:tcPr>
          <w:p w14:paraId="394927ED" w14:textId="63705D66" w:rsidR="009D1BEC" w:rsidRDefault="009D1BEC" w:rsidP="009D1BEC">
            <w:pPr>
              <w:spacing w:before="120" w:after="120" w:line="240" w:lineRule="auto"/>
              <w:jc w:val="center"/>
              <w:rPr>
                <w:rFonts w:cs="Arial"/>
                <w:sz w:val="18"/>
              </w:rPr>
            </w:pPr>
            <w:r w:rsidRPr="00BB0824">
              <w:rPr>
                <w:color w:val="000000" w:themeColor="text1"/>
                <w:sz w:val="20"/>
                <w:szCs w:val="20"/>
              </w:rPr>
              <w:fldChar w:fldCharType="begin">
                <w:ffData>
                  <w:name w:val="UVP_13"/>
                  <w:enabled/>
                  <w:calcOnExit w:val="0"/>
                  <w:checkBox>
                    <w:sizeAuto/>
                    <w:default w:val="0"/>
                  </w:checkBox>
                </w:ffData>
              </w:fldChar>
            </w:r>
            <w:r w:rsidRPr="00BB0824">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B0824">
              <w:rPr>
                <w:color w:val="000000" w:themeColor="text1"/>
                <w:sz w:val="20"/>
                <w:szCs w:val="20"/>
              </w:rPr>
              <w:fldChar w:fldCharType="end"/>
            </w:r>
          </w:p>
        </w:tc>
        <w:tc>
          <w:tcPr>
            <w:tcW w:w="850" w:type="dxa"/>
            <w:tcBorders>
              <w:top w:val="dashed" w:sz="4" w:space="0" w:color="auto"/>
            </w:tcBorders>
          </w:tcPr>
          <w:p w14:paraId="468D8FC1" w14:textId="0D58363A" w:rsidR="009D1BEC" w:rsidRDefault="009D1BEC" w:rsidP="009D1BEC">
            <w:pPr>
              <w:spacing w:before="120" w:after="120" w:line="240" w:lineRule="auto"/>
              <w:jc w:val="center"/>
              <w:rPr>
                <w:rFonts w:cs="Arial"/>
                <w:sz w:val="18"/>
              </w:rPr>
            </w:pPr>
            <w:r w:rsidRPr="00BB0824">
              <w:rPr>
                <w:color w:val="000000" w:themeColor="text1"/>
                <w:sz w:val="20"/>
                <w:szCs w:val="20"/>
              </w:rPr>
              <w:fldChar w:fldCharType="begin">
                <w:ffData>
                  <w:name w:val="UVP_13"/>
                  <w:enabled/>
                  <w:calcOnExit w:val="0"/>
                  <w:checkBox>
                    <w:sizeAuto/>
                    <w:default w:val="0"/>
                  </w:checkBox>
                </w:ffData>
              </w:fldChar>
            </w:r>
            <w:r w:rsidRPr="00BB0824">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B0824">
              <w:rPr>
                <w:color w:val="000000" w:themeColor="text1"/>
                <w:sz w:val="20"/>
                <w:szCs w:val="20"/>
              </w:rPr>
              <w:fldChar w:fldCharType="end"/>
            </w:r>
          </w:p>
        </w:tc>
      </w:tr>
      <w:tr w:rsidR="009D1BEC" w14:paraId="6760F118" w14:textId="77777777" w:rsidTr="006F0157">
        <w:trPr>
          <w:cantSplit/>
        </w:trPr>
        <w:tc>
          <w:tcPr>
            <w:tcW w:w="805" w:type="dxa"/>
            <w:tcBorders>
              <w:left w:val="single" w:sz="8" w:space="0" w:color="auto"/>
              <w:bottom w:val="single" w:sz="4" w:space="0" w:color="auto"/>
            </w:tcBorders>
          </w:tcPr>
          <w:p w14:paraId="4725E55D" w14:textId="77777777" w:rsidR="009D1BEC" w:rsidRDefault="009D1BEC" w:rsidP="009D1BEC">
            <w:pPr>
              <w:spacing w:before="120" w:after="120" w:line="240" w:lineRule="auto"/>
              <w:jc w:val="left"/>
              <w:rPr>
                <w:rFonts w:cs="Arial"/>
                <w:sz w:val="16"/>
              </w:rPr>
            </w:pPr>
            <w:r>
              <w:rPr>
                <w:rFonts w:cs="Arial"/>
                <w:sz w:val="16"/>
              </w:rPr>
              <w:t>2.4</w:t>
            </w:r>
          </w:p>
        </w:tc>
        <w:tc>
          <w:tcPr>
            <w:tcW w:w="5786" w:type="dxa"/>
            <w:tcBorders>
              <w:bottom w:val="single" w:sz="4" w:space="0" w:color="auto"/>
              <w:right w:val="single" w:sz="4" w:space="0" w:color="auto"/>
            </w:tcBorders>
          </w:tcPr>
          <w:p w14:paraId="13DCEABE" w14:textId="3112BEA1" w:rsidR="009D1BEC" w:rsidRDefault="009D1BEC" w:rsidP="009D1BEC">
            <w:pPr>
              <w:spacing w:before="120" w:after="120" w:line="240" w:lineRule="auto"/>
              <w:jc w:val="left"/>
              <w:rPr>
                <w:rFonts w:cs="Arial"/>
                <w:sz w:val="18"/>
              </w:rPr>
            </w:pPr>
            <w:r>
              <w:rPr>
                <w:rFonts w:cs="Arial"/>
                <w:sz w:val="18"/>
              </w:rPr>
              <w:t>Sind die Erfassungs- und Bewertungsmethoden dokumentiert und im Hinblick auf die jeweiligen Anwendungsbereiche schlüssig?</w:t>
            </w:r>
            <w:r>
              <w:rPr>
                <w:rFonts w:cs="Arial"/>
                <w:sz w:val="18"/>
              </w:rPr>
              <w:br/>
            </w:r>
            <w:r w:rsidRPr="00A621C0">
              <w:rPr>
                <w:rFonts w:cs="Arial"/>
                <w:sz w:val="18"/>
              </w:rPr>
              <w:t xml:space="preserve">Wurden Kartierstandards </w:t>
            </w:r>
            <w:r>
              <w:rPr>
                <w:rFonts w:cs="Arial"/>
                <w:sz w:val="18"/>
              </w:rPr>
              <w:t>gemäß den „Leistungsbeschreibungen für faunistische Untersuchungen im Zusammenhang mit landschaftsplanerischen Fachbeiträgen und Fachbeitrag Artenschutz (Albrecht et al. 2014) beachtet?</w:t>
            </w:r>
            <w:r>
              <w:rPr>
                <w:rFonts w:cs="Arial"/>
                <w:sz w:val="18"/>
              </w:rPr>
              <w:br/>
            </w:r>
            <w:r w:rsidRPr="00A621C0">
              <w:rPr>
                <w:rFonts w:cs="Arial"/>
                <w:sz w:val="18"/>
              </w:rPr>
              <w:t>Sind Erfassungsdefizite erkennbar</w:t>
            </w:r>
            <w:r>
              <w:rPr>
                <w:rFonts w:cs="Arial"/>
                <w:sz w:val="18"/>
              </w:rPr>
              <w:t>?</w:t>
            </w:r>
          </w:p>
        </w:tc>
        <w:tc>
          <w:tcPr>
            <w:tcW w:w="850" w:type="dxa"/>
            <w:tcBorders>
              <w:left w:val="single" w:sz="4" w:space="0" w:color="auto"/>
              <w:bottom w:val="single" w:sz="4" w:space="0" w:color="auto"/>
            </w:tcBorders>
          </w:tcPr>
          <w:p w14:paraId="1D263937" w14:textId="03E42B3E"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1" w:type="dxa"/>
            <w:tcBorders>
              <w:bottom w:val="single" w:sz="4" w:space="0" w:color="auto"/>
            </w:tcBorders>
          </w:tcPr>
          <w:p w14:paraId="5E6DC3AD" w14:textId="04CCA9B6"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0" w:type="dxa"/>
            <w:tcBorders>
              <w:bottom w:val="single" w:sz="4" w:space="0" w:color="auto"/>
            </w:tcBorders>
          </w:tcPr>
          <w:p w14:paraId="33F8B5BD" w14:textId="30D4D2E9"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r>
      <w:tr w:rsidR="009D1BEC" w14:paraId="7CA92107" w14:textId="77777777" w:rsidTr="008B668C">
        <w:trPr>
          <w:cantSplit/>
        </w:trPr>
        <w:tc>
          <w:tcPr>
            <w:tcW w:w="805" w:type="dxa"/>
            <w:tcBorders>
              <w:left w:val="single" w:sz="8" w:space="0" w:color="auto"/>
              <w:bottom w:val="single" w:sz="4" w:space="0" w:color="auto"/>
            </w:tcBorders>
          </w:tcPr>
          <w:p w14:paraId="0D0E12F8" w14:textId="77777777" w:rsidR="009D1BEC" w:rsidRDefault="009D1BEC" w:rsidP="009D1BEC">
            <w:pPr>
              <w:spacing w:before="120" w:after="120" w:line="240" w:lineRule="auto"/>
              <w:jc w:val="left"/>
              <w:rPr>
                <w:rFonts w:cs="Arial"/>
                <w:sz w:val="16"/>
              </w:rPr>
            </w:pPr>
            <w:r>
              <w:rPr>
                <w:rFonts w:cs="Arial"/>
                <w:sz w:val="16"/>
              </w:rPr>
              <w:t>2.5</w:t>
            </w:r>
          </w:p>
        </w:tc>
        <w:tc>
          <w:tcPr>
            <w:tcW w:w="5786" w:type="dxa"/>
            <w:tcBorders>
              <w:bottom w:val="single" w:sz="4" w:space="0" w:color="auto"/>
              <w:right w:val="single" w:sz="4" w:space="0" w:color="auto"/>
            </w:tcBorders>
          </w:tcPr>
          <w:p w14:paraId="6FFA6120" w14:textId="77777777" w:rsidR="009D1BEC" w:rsidRDefault="009D1BEC" w:rsidP="009D1BEC">
            <w:pPr>
              <w:spacing w:before="120" w:after="120" w:line="240" w:lineRule="auto"/>
              <w:jc w:val="left"/>
              <w:rPr>
                <w:rFonts w:cs="Arial"/>
                <w:sz w:val="18"/>
              </w:rPr>
            </w:pPr>
            <w:r>
              <w:rPr>
                <w:rFonts w:cs="Arial"/>
                <w:sz w:val="18"/>
              </w:rPr>
              <w:t>Wurden alle Schutzgebiete erfasst?</w:t>
            </w:r>
          </w:p>
        </w:tc>
        <w:tc>
          <w:tcPr>
            <w:tcW w:w="850" w:type="dxa"/>
            <w:tcBorders>
              <w:left w:val="single" w:sz="4" w:space="0" w:color="auto"/>
              <w:bottom w:val="single" w:sz="4" w:space="0" w:color="auto"/>
            </w:tcBorders>
          </w:tcPr>
          <w:p w14:paraId="736CE8D5" w14:textId="635B8A31"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1" w:type="dxa"/>
            <w:tcBorders>
              <w:bottom w:val="single" w:sz="4" w:space="0" w:color="auto"/>
            </w:tcBorders>
          </w:tcPr>
          <w:p w14:paraId="342D15E9" w14:textId="3A975228"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0" w:type="dxa"/>
            <w:tcBorders>
              <w:bottom w:val="single" w:sz="4" w:space="0" w:color="auto"/>
            </w:tcBorders>
          </w:tcPr>
          <w:p w14:paraId="40AE6017" w14:textId="6FAC0989"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r>
      <w:tr w:rsidR="009D1BEC" w14:paraId="011449B1" w14:textId="77777777" w:rsidTr="006F0157">
        <w:trPr>
          <w:cantSplit/>
        </w:trPr>
        <w:tc>
          <w:tcPr>
            <w:tcW w:w="805" w:type="dxa"/>
            <w:tcBorders>
              <w:left w:val="single" w:sz="8" w:space="0" w:color="auto"/>
              <w:bottom w:val="single" w:sz="4" w:space="0" w:color="auto"/>
            </w:tcBorders>
          </w:tcPr>
          <w:p w14:paraId="7F64FF1A" w14:textId="1F25DF88" w:rsidR="009D1BEC" w:rsidRDefault="009D1BEC" w:rsidP="009D1BEC">
            <w:pPr>
              <w:spacing w:before="120" w:after="120" w:line="240" w:lineRule="auto"/>
              <w:jc w:val="left"/>
              <w:rPr>
                <w:rFonts w:cs="Arial"/>
                <w:sz w:val="16"/>
              </w:rPr>
            </w:pPr>
            <w:r>
              <w:rPr>
                <w:rFonts w:cs="Arial"/>
                <w:sz w:val="16"/>
              </w:rPr>
              <w:t>2.6</w:t>
            </w:r>
          </w:p>
        </w:tc>
        <w:tc>
          <w:tcPr>
            <w:tcW w:w="5786" w:type="dxa"/>
            <w:tcBorders>
              <w:bottom w:val="single" w:sz="4" w:space="0" w:color="auto"/>
              <w:right w:val="single" w:sz="4" w:space="0" w:color="auto"/>
            </w:tcBorders>
          </w:tcPr>
          <w:p w14:paraId="609B887F" w14:textId="77777777" w:rsidR="009D1BEC" w:rsidRDefault="009D1BEC" w:rsidP="009D1BEC">
            <w:pPr>
              <w:spacing w:before="120" w:after="120" w:line="240" w:lineRule="auto"/>
              <w:jc w:val="left"/>
              <w:rPr>
                <w:rFonts w:cs="Arial"/>
                <w:sz w:val="18"/>
              </w:rPr>
            </w:pPr>
            <w:r>
              <w:rPr>
                <w:rFonts w:cs="Arial"/>
                <w:sz w:val="18"/>
              </w:rPr>
              <w:t>Sind die planungsrelevanten Vorbelastungen identifiziert worden?</w:t>
            </w:r>
          </w:p>
        </w:tc>
        <w:tc>
          <w:tcPr>
            <w:tcW w:w="850" w:type="dxa"/>
            <w:tcBorders>
              <w:left w:val="single" w:sz="4" w:space="0" w:color="auto"/>
              <w:bottom w:val="single" w:sz="4" w:space="0" w:color="auto"/>
            </w:tcBorders>
          </w:tcPr>
          <w:p w14:paraId="49D05A4F" w14:textId="49D15B22"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1" w:type="dxa"/>
            <w:tcBorders>
              <w:bottom w:val="single" w:sz="4" w:space="0" w:color="auto"/>
            </w:tcBorders>
          </w:tcPr>
          <w:p w14:paraId="5925714C" w14:textId="5A37945B"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0" w:type="dxa"/>
            <w:tcBorders>
              <w:bottom w:val="single" w:sz="4" w:space="0" w:color="auto"/>
            </w:tcBorders>
          </w:tcPr>
          <w:p w14:paraId="0C786055" w14:textId="35F6C541"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r>
      <w:tr w:rsidR="009D1BEC" w14:paraId="3CFA1E14" w14:textId="77777777" w:rsidTr="006F0157">
        <w:trPr>
          <w:cantSplit/>
        </w:trPr>
        <w:tc>
          <w:tcPr>
            <w:tcW w:w="805" w:type="dxa"/>
            <w:tcBorders>
              <w:left w:val="single" w:sz="8" w:space="0" w:color="auto"/>
              <w:bottom w:val="single" w:sz="4" w:space="0" w:color="auto"/>
            </w:tcBorders>
          </w:tcPr>
          <w:p w14:paraId="025BB03F" w14:textId="074D11CE" w:rsidR="009D1BEC" w:rsidRDefault="009D1BEC" w:rsidP="009D1BEC">
            <w:pPr>
              <w:spacing w:before="120" w:after="120" w:line="240" w:lineRule="auto"/>
              <w:jc w:val="left"/>
              <w:rPr>
                <w:rFonts w:cs="Arial"/>
                <w:sz w:val="16"/>
              </w:rPr>
            </w:pPr>
            <w:r>
              <w:rPr>
                <w:rFonts w:cs="Arial"/>
                <w:sz w:val="16"/>
              </w:rPr>
              <w:t>2.7</w:t>
            </w:r>
          </w:p>
        </w:tc>
        <w:tc>
          <w:tcPr>
            <w:tcW w:w="5786" w:type="dxa"/>
            <w:tcBorders>
              <w:bottom w:val="single" w:sz="4" w:space="0" w:color="auto"/>
              <w:right w:val="single" w:sz="4" w:space="0" w:color="auto"/>
            </w:tcBorders>
          </w:tcPr>
          <w:p w14:paraId="1285030F" w14:textId="77777777" w:rsidR="009D1BEC" w:rsidRDefault="009D1BEC" w:rsidP="009D1BEC">
            <w:pPr>
              <w:spacing w:before="120" w:after="120" w:line="240" w:lineRule="auto"/>
              <w:jc w:val="left"/>
              <w:rPr>
                <w:rFonts w:cs="Arial"/>
                <w:sz w:val="18"/>
              </w:rPr>
            </w:pPr>
            <w:r>
              <w:rPr>
                <w:rFonts w:cs="Arial"/>
                <w:sz w:val="18"/>
              </w:rPr>
              <w:t xml:space="preserve">Sind die </w:t>
            </w:r>
            <w:r>
              <w:rPr>
                <w:sz w:val="18"/>
              </w:rPr>
              <w:t>Natur und Landschaft auch auf den Maßnahmenflächen erfasst und bewertet worden</w:t>
            </w:r>
            <w:r>
              <w:rPr>
                <w:rFonts w:cs="Arial"/>
                <w:sz w:val="18"/>
              </w:rPr>
              <w:t>?</w:t>
            </w:r>
          </w:p>
        </w:tc>
        <w:tc>
          <w:tcPr>
            <w:tcW w:w="850" w:type="dxa"/>
            <w:tcBorders>
              <w:left w:val="single" w:sz="4" w:space="0" w:color="auto"/>
              <w:bottom w:val="single" w:sz="4" w:space="0" w:color="auto"/>
            </w:tcBorders>
          </w:tcPr>
          <w:p w14:paraId="13D30ED5" w14:textId="7FA1FF50"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1" w:type="dxa"/>
            <w:tcBorders>
              <w:bottom w:val="single" w:sz="4" w:space="0" w:color="auto"/>
            </w:tcBorders>
          </w:tcPr>
          <w:p w14:paraId="22ECCB4C" w14:textId="2143605F"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c>
          <w:tcPr>
            <w:tcW w:w="850" w:type="dxa"/>
            <w:tcBorders>
              <w:bottom w:val="single" w:sz="4" w:space="0" w:color="auto"/>
            </w:tcBorders>
          </w:tcPr>
          <w:p w14:paraId="713FF07F" w14:textId="56FA2B73" w:rsidR="009D1BEC" w:rsidRDefault="009D1BEC" w:rsidP="009D1BEC">
            <w:pPr>
              <w:spacing w:before="120" w:after="120" w:line="240" w:lineRule="auto"/>
              <w:jc w:val="center"/>
              <w:rPr>
                <w:rFonts w:cs="Arial"/>
                <w:sz w:val="18"/>
              </w:rPr>
            </w:pPr>
            <w:r w:rsidRPr="00B134E9">
              <w:rPr>
                <w:color w:val="000000" w:themeColor="text1"/>
                <w:sz w:val="20"/>
                <w:szCs w:val="20"/>
              </w:rPr>
              <w:fldChar w:fldCharType="begin">
                <w:ffData>
                  <w:name w:val="UVP_13"/>
                  <w:enabled/>
                  <w:calcOnExit w:val="0"/>
                  <w:checkBox>
                    <w:sizeAuto/>
                    <w:default w:val="0"/>
                  </w:checkBox>
                </w:ffData>
              </w:fldChar>
            </w:r>
            <w:r w:rsidRPr="00B134E9">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134E9">
              <w:rPr>
                <w:color w:val="000000" w:themeColor="text1"/>
                <w:sz w:val="20"/>
                <w:szCs w:val="20"/>
              </w:rPr>
              <w:fldChar w:fldCharType="end"/>
            </w:r>
          </w:p>
        </w:tc>
      </w:tr>
      <w:tr w:rsidR="00200662" w14:paraId="32685950" w14:textId="77777777" w:rsidTr="009D3B41">
        <w:trPr>
          <w:cantSplit/>
          <w:trHeight w:val="1983"/>
        </w:trPr>
        <w:tc>
          <w:tcPr>
            <w:tcW w:w="9142" w:type="dxa"/>
            <w:gridSpan w:val="5"/>
            <w:tcBorders>
              <w:top w:val="single" w:sz="4" w:space="0" w:color="auto"/>
              <w:left w:val="single" w:sz="8" w:space="0" w:color="auto"/>
              <w:bottom w:val="single" w:sz="4" w:space="0" w:color="auto"/>
              <w:right w:val="single" w:sz="4" w:space="0" w:color="auto"/>
            </w:tcBorders>
          </w:tcPr>
          <w:p w14:paraId="6260B0B7" w14:textId="77777777" w:rsidR="00200662" w:rsidRDefault="00200662" w:rsidP="002B12F7">
            <w:pPr>
              <w:spacing w:before="120" w:after="120" w:line="240" w:lineRule="auto"/>
              <w:jc w:val="left"/>
              <w:rPr>
                <w:rFonts w:cs="Arial"/>
                <w:sz w:val="18"/>
                <w:szCs w:val="18"/>
              </w:rPr>
            </w:pPr>
            <w:r>
              <w:rPr>
                <w:rFonts w:cs="Arial"/>
                <w:b/>
                <w:bCs/>
                <w:sz w:val="18"/>
                <w:szCs w:val="18"/>
              </w:rPr>
              <w:t>Anmerkungen zu Nr. … :</w:t>
            </w:r>
          </w:p>
        </w:tc>
      </w:tr>
      <w:tr w:rsidR="00200662" w14:paraId="5B977E75" w14:textId="77777777" w:rsidTr="006F0157">
        <w:trPr>
          <w:cantSplit/>
        </w:trPr>
        <w:tc>
          <w:tcPr>
            <w:tcW w:w="805" w:type="dxa"/>
            <w:tcBorders>
              <w:top w:val="single" w:sz="4" w:space="0" w:color="auto"/>
              <w:left w:val="single" w:sz="8" w:space="0" w:color="auto"/>
              <w:bottom w:val="single" w:sz="4" w:space="0" w:color="auto"/>
              <w:right w:val="single" w:sz="4" w:space="0" w:color="auto"/>
            </w:tcBorders>
            <w:shd w:val="clear" w:color="auto" w:fill="D9D9D9"/>
          </w:tcPr>
          <w:p w14:paraId="68371D10" w14:textId="77777777" w:rsidR="00200662" w:rsidRDefault="00200662" w:rsidP="002B12F7">
            <w:pPr>
              <w:keepNext/>
              <w:spacing w:before="120" w:after="120" w:line="240" w:lineRule="auto"/>
              <w:jc w:val="left"/>
              <w:rPr>
                <w:rFonts w:cs="Arial"/>
                <w:b/>
                <w:sz w:val="16"/>
              </w:rPr>
            </w:pPr>
            <w:r>
              <w:rPr>
                <w:rFonts w:cs="Arial"/>
                <w:b/>
                <w:sz w:val="16"/>
              </w:rPr>
              <w:t>3.</w:t>
            </w:r>
          </w:p>
        </w:tc>
        <w:tc>
          <w:tcPr>
            <w:tcW w:w="5786" w:type="dxa"/>
            <w:tcBorders>
              <w:top w:val="single" w:sz="4" w:space="0" w:color="auto"/>
              <w:left w:val="single" w:sz="4" w:space="0" w:color="auto"/>
              <w:bottom w:val="single" w:sz="4" w:space="0" w:color="auto"/>
              <w:right w:val="single" w:sz="4" w:space="0" w:color="auto"/>
            </w:tcBorders>
            <w:shd w:val="clear" w:color="auto" w:fill="D9D9D9"/>
          </w:tcPr>
          <w:p w14:paraId="2562E833" w14:textId="77777777" w:rsidR="00200662" w:rsidRDefault="00200662" w:rsidP="002B12F7">
            <w:pPr>
              <w:keepNext/>
              <w:spacing w:before="120" w:after="120" w:line="240" w:lineRule="auto"/>
              <w:jc w:val="left"/>
              <w:rPr>
                <w:rFonts w:cs="Arial"/>
                <w:b/>
                <w:sz w:val="18"/>
              </w:rPr>
            </w:pPr>
            <w:r>
              <w:rPr>
                <w:rFonts w:cs="Arial"/>
                <w:b/>
                <w:sz w:val="18"/>
              </w:rPr>
              <w:t>Konfliktanalyse</w:t>
            </w:r>
          </w:p>
        </w:tc>
        <w:tc>
          <w:tcPr>
            <w:tcW w:w="850" w:type="dxa"/>
            <w:tcBorders>
              <w:top w:val="single" w:sz="4" w:space="0" w:color="auto"/>
              <w:left w:val="single" w:sz="4" w:space="0" w:color="auto"/>
              <w:bottom w:val="single" w:sz="4" w:space="0" w:color="auto"/>
              <w:right w:val="single" w:sz="4" w:space="0" w:color="auto"/>
            </w:tcBorders>
            <w:shd w:val="clear" w:color="auto" w:fill="D9D9D9"/>
          </w:tcPr>
          <w:p w14:paraId="5E72A9E4" w14:textId="77777777" w:rsidR="00200662" w:rsidRDefault="00200662" w:rsidP="002B12F7">
            <w:pPr>
              <w:keepNext/>
              <w:spacing w:before="120" w:after="120" w:line="240" w:lineRule="auto"/>
              <w:jc w:val="left"/>
              <w:rPr>
                <w:rFonts w:cs="Arial"/>
                <w:sz w:val="18"/>
              </w:rPr>
            </w:pPr>
          </w:p>
        </w:tc>
        <w:tc>
          <w:tcPr>
            <w:tcW w:w="851" w:type="dxa"/>
            <w:tcBorders>
              <w:top w:val="single" w:sz="4" w:space="0" w:color="auto"/>
              <w:left w:val="single" w:sz="4" w:space="0" w:color="auto"/>
              <w:bottom w:val="single" w:sz="4" w:space="0" w:color="auto"/>
              <w:right w:val="single" w:sz="4" w:space="0" w:color="auto"/>
            </w:tcBorders>
            <w:shd w:val="clear" w:color="auto" w:fill="D9D9D9"/>
          </w:tcPr>
          <w:p w14:paraId="6FEC86F6" w14:textId="77777777" w:rsidR="00200662" w:rsidRDefault="00200662" w:rsidP="002B12F7">
            <w:pPr>
              <w:keepNext/>
              <w:spacing w:before="120" w:after="120" w:line="240" w:lineRule="auto"/>
              <w:jc w:val="left"/>
              <w:rPr>
                <w:rFonts w:cs="Arial"/>
                <w:sz w:val="18"/>
              </w:rPr>
            </w:pPr>
          </w:p>
        </w:tc>
        <w:tc>
          <w:tcPr>
            <w:tcW w:w="850" w:type="dxa"/>
            <w:tcBorders>
              <w:top w:val="single" w:sz="4" w:space="0" w:color="auto"/>
              <w:left w:val="single" w:sz="4" w:space="0" w:color="auto"/>
              <w:bottom w:val="single" w:sz="4" w:space="0" w:color="auto"/>
              <w:right w:val="single" w:sz="4" w:space="0" w:color="auto"/>
            </w:tcBorders>
            <w:shd w:val="clear" w:color="auto" w:fill="D9D9D9"/>
          </w:tcPr>
          <w:p w14:paraId="6002843A" w14:textId="77777777" w:rsidR="00200662" w:rsidRDefault="00200662" w:rsidP="002B12F7">
            <w:pPr>
              <w:keepNext/>
              <w:spacing w:before="120" w:after="120" w:line="240" w:lineRule="auto"/>
              <w:jc w:val="left"/>
              <w:rPr>
                <w:rFonts w:cs="Arial"/>
                <w:sz w:val="18"/>
              </w:rPr>
            </w:pPr>
          </w:p>
        </w:tc>
      </w:tr>
      <w:tr w:rsidR="009D1BEC" w14:paraId="6D4F1BF1"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5DDB4317" w14:textId="77777777" w:rsidR="009D1BEC" w:rsidRDefault="009D1BEC" w:rsidP="009D1BEC">
            <w:pPr>
              <w:spacing w:before="120" w:after="120" w:line="240" w:lineRule="auto"/>
              <w:jc w:val="left"/>
              <w:rPr>
                <w:rFonts w:cs="Arial"/>
                <w:sz w:val="16"/>
              </w:rPr>
            </w:pPr>
            <w:r>
              <w:rPr>
                <w:rFonts w:cs="Arial"/>
                <w:sz w:val="16"/>
              </w:rPr>
              <w:t>3.1</w:t>
            </w:r>
          </w:p>
        </w:tc>
        <w:tc>
          <w:tcPr>
            <w:tcW w:w="5786" w:type="dxa"/>
            <w:tcBorders>
              <w:top w:val="single" w:sz="4" w:space="0" w:color="auto"/>
              <w:left w:val="single" w:sz="4" w:space="0" w:color="auto"/>
              <w:bottom w:val="single" w:sz="4" w:space="0" w:color="auto"/>
              <w:right w:val="single" w:sz="4" w:space="0" w:color="auto"/>
            </w:tcBorders>
          </w:tcPr>
          <w:p w14:paraId="3FA9BB79" w14:textId="77777777" w:rsidR="009D1BEC" w:rsidRDefault="009D1BEC" w:rsidP="009D1BEC">
            <w:pPr>
              <w:spacing w:before="120" w:after="120" w:line="240" w:lineRule="auto"/>
              <w:jc w:val="left"/>
              <w:rPr>
                <w:rFonts w:cs="Arial"/>
                <w:sz w:val="18"/>
              </w:rPr>
            </w:pPr>
            <w:r>
              <w:rPr>
                <w:rFonts w:cs="Arial"/>
                <w:sz w:val="18"/>
              </w:rPr>
              <w:t xml:space="preserve">Sind alle wesentlichen bau-, anlage- und betriebsbedingten Beeinträchtigungen der planungsrelevanten Funktionen des Naturhaushaltes und des Landschaftsbildes nach Art, Ort, Intensität, räumlicher Reichweite und Dauer erfasst? </w:t>
            </w:r>
          </w:p>
        </w:tc>
        <w:tc>
          <w:tcPr>
            <w:tcW w:w="850" w:type="dxa"/>
            <w:tcBorders>
              <w:top w:val="single" w:sz="4" w:space="0" w:color="auto"/>
              <w:left w:val="single" w:sz="4" w:space="0" w:color="auto"/>
              <w:bottom w:val="single" w:sz="4" w:space="0" w:color="auto"/>
              <w:right w:val="single" w:sz="4" w:space="0" w:color="auto"/>
            </w:tcBorders>
          </w:tcPr>
          <w:p w14:paraId="6D89DCEF" w14:textId="04B1D8BB"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CED9DB4" w14:textId="28AEFF8F"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22C7FD5A" w14:textId="3A3E1ABF"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117CDAA1"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0EEFD9E0" w14:textId="77777777" w:rsidR="009D1BEC" w:rsidRDefault="009D1BEC" w:rsidP="009D1BEC">
            <w:pPr>
              <w:spacing w:before="120" w:after="120" w:line="240" w:lineRule="auto"/>
              <w:jc w:val="left"/>
              <w:rPr>
                <w:rFonts w:cs="Arial"/>
                <w:sz w:val="16"/>
              </w:rPr>
            </w:pPr>
            <w:r>
              <w:rPr>
                <w:rFonts w:cs="Arial"/>
                <w:sz w:val="16"/>
              </w:rPr>
              <w:t>3.2</w:t>
            </w:r>
          </w:p>
        </w:tc>
        <w:tc>
          <w:tcPr>
            <w:tcW w:w="5786" w:type="dxa"/>
            <w:tcBorders>
              <w:top w:val="single" w:sz="4" w:space="0" w:color="auto"/>
              <w:left w:val="single" w:sz="4" w:space="0" w:color="auto"/>
              <w:bottom w:val="single" w:sz="4" w:space="0" w:color="auto"/>
              <w:right w:val="single" w:sz="4" w:space="0" w:color="auto"/>
            </w:tcBorders>
          </w:tcPr>
          <w:p w14:paraId="22861A74" w14:textId="3727ECFF" w:rsidR="009D1BEC" w:rsidRDefault="009D1BEC" w:rsidP="009D1BEC">
            <w:pPr>
              <w:spacing w:before="120" w:after="120" w:line="240" w:lineRule="auto"/>
              <w:jc w:val="left"/>
              <w:rPr>
                <w:rFonts w:cs="Arial"/>
                <w:sz w:val="18"/>
              </w:rPr>
            </w:pPr>
            <w:r>
              <w:rPr>
                <w:rFonts w:cs="Arial"/>
                <w:sz w:val="18"/>
              </w:rPr>
              <w:t>Sind alle planungsrelevanten Beeinträchtigungen der Fachbeiträge Artenschutz, FFH-VS, FB Klimaschutz und FB WRRL berücksichtigt (nachrichtlich)?</w:t>
            </w:r>
          </w:p>
        </w:tc>
        <w:tc>
          <w:tcPr>
            <w:tcW w:w="850" w:type="dxa"/>
            <w:tcBorders>
              <w:top w:val="single" w:sz="4" w:space="0" w:color="auto"/>
              <w:left w:val="single" w:sz="4" w:space="0" w:color="auto"/>
              <w:bottom w:val="single" w:sz="4" w:space="0" w:color="auto"/>
              <w:right w:val="single" w:sz="4" w:space="0" w:color="auto"/>
            </w:tcBorders>
          </w:tcPr>
          <w:p w14:paraId="0DB190D6" w14:textId="35D42C04"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00E1A29" w14:textId="5C8ECE04"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80E8E7A" w14:textId="7B94D7E4"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2ACB5565"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DDC1313" w14:textId="77777777" w:rsidR="009D1BEC" w:rsidRDefault="009D1BEC" w:rsidP="009D1BEC">
            <w:pPr>
              <w:spacing w:before="120" w:after="120" w:line="240" w:lineRule="auto"/>
              <w:jc w:val="left"/>
              <w:rPr>
                <w:rFonts w:cs="Arial"/>
                <w:sz w:val="16"/>
              </w:rPr>
            </w:pPr>
            <w:r>
              <w:rPr>
                <w:rFonts w:cs="Arial"/>
                <w:sz w:val="16"/>
              </w:rPr>
              <w:t>3.3</w:t>
            </w:r>
          </w:p>
        </w:tc>
        <w:tc>
          <w:tcPr>
            <w:tcW w:w="5786" w:type="dxa"/>
            <w:tcBorders>
              <w:top w:val="single" w:sz="4" w:space="0" w:color="auto"/>
              <w:left w:val="single" w:sz="4" w:space="0" w:color="auto"/>
              <w:bottom w:val="single" w:sz="4" w:space="0" w:color="auto"/>
              <w:right w:val="single" w:sz="4" w:space="0" w:color="auto"/>
            </w:tcBorders>
          </w:tcPr>
          <w:p w14:paraId="7ED4AFC4" w14:textId="77777777" w:rsidR="009D1BEC" w:rsidRDefault="009D1BEC" w:rsidP="009D1BEC">
            <w:pPr>
              <w:spacing w:before="120" w:after="120" w:line="240" w:lineRule="auto"/>
              <w:jc w:val="left"/>
              <w:rPr>
                <w:rFonts w:cs="Arial"/>
                <w:sz w:val="18"/>
              </w:rPr>
            </w:pPr>
            <w:r>
              <w:rPr>
                <w:rFonts w:cs="Arial"/>
                <w:sz w:val="18"/>
              </w:rPr>
              <w:t>Sind die Beeinträchtigungen bestimmter Arten und natürlicher Lebensräume gemäß § 19 BNatSchG) sowie geschützter Biotope gemäß § 30 BNatSchG / § 15 LNatSchG / LRT n. Anh. I FFH-RL erfasst?</w:t>
            </w:r>
          </w:p>
        </w:tc>
        <w:tc>
          <w:tcPr>
            <w:tcW w:w="850" w:type="dxa"/>
            <w:tcBorders>
              <w:top w:val="single" w:sz="4" w:space="0" w:color="auto"/>
              <w:left w:val="single" w:sz="4" w:space="0" w:color="auto"/>
              <w:bottom w:val="single" w:sz="4" w:space="0" w:color="auto"/>
              <w:right w:val="single" w:sz="4" w:space="0" w:color="auto"/>
            </w:tcBorders>
          </w:tcPr>
          <w:p w14:paraId="4067F9C0" w14:textId="27A96421"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FE504DA" w14:textId="6D824AB7"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3FF811B0" w14:textId="182B431C"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0BC69DD9"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5597CFF8" w14:textId="77777777" w:rsidR="009D1BEC" w:rsidRDefault="009D1BEC" w:rsidP="009D1BEC">
            <w:pPr>
              <w:spacing w:before="120" w:after="120" w:line="240" w:lineRule="auto"/>
              <w:jc w:val="left"/>
              <w:rPr>
                <w:rFonts w:cs="Arial"/>
                <w:sz w:val="16"/>
              </w:rPr>
            </w:pPr>
            <w:r>
              <w:rPr>
                <w:rFonts w:cs="Arial"/>
                <w:sz w:val="16"/>
              </w:rPr>
              <w:t>3.4</w:t>
            </w:r>
          </w:p>
        </w:tc>
        <w:tc>
          <w:tcPr>
            <w:tcW w:w="5786" w:type="dxa"/>
            <w:tcBorders>
              <w:top w:val="single" w:sz="4" w:space="0" w:color="auto"/>
              <w:left w:val="single" w:sz="4" w:space="0" w:color="auto"/>
              <w:bottom w:val="single" w:sz="4" w:space="0" w:color="auto"/>
              <w:right w:val="single" w:sz="4" w:space="0" w:color="auto"/>
            </w:tcBorders>
          </w:tcPr>
          <w:p w14:paraId="3C12337D" w14:textId="77777777" w:rsidR="009D1BEC" w:rsidRDefault="009D1BEC" w:rsidP="009D1BEC">
            <w:pPr>
              <w:spacing w:before="120" w:after="120" w:line="240" w:lineRule="auto"/>
              <w:jc w:val="left"/>
              <w:rPr>
                <w:rFonts w:cs="Arial"/>
                <w:sz w:val="18"/>
              </w:rPr>
            </w:pPr>
            <w:r>
              <w:rPr>
                <w:rFonts w:cs="Arial"/>
                <w:sz w:val="18"/>
              </w:rPr>
              <w:t>Sind die Prognose- und Bewertungsaussagen nachvollziehbar?</w:t>
            </w:r>
          </w:p>
        </w:tc>
        <w:tc>
          <w:tcPr>
            <w:tcW w:w="850" w:type="dxa"/>
            <w:tcBorders>
              <w:top w:val="single" w:sz="4" w:space="0" w:color="auto"/>
              <w:left w:val="single" w:sz="4" w:space="0" w:color="auto"/>
              <w:bottom w:val="single" w:sz="4" w:space="0" w:color="auto"/>
              <w:right w:val="single" w:sz="4" w:space="0" w:color="auto"/>
            </w:tcBorders>
          </w:tcPr>
          <w:p w14:paraId="214E0672" w14:textId="28731530"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495A1A8E" w14:textId="3A793176"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20B99CF1" w14:textId="4EBA579F"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35EEB195" w14:textId="77777777" w:rsidTr="00C1442C">
        <w:trPr>
          <w:cantSplit/>
        </w:trPr>
        <w:tc>
          <w:tcPr>
            <w:tcW w:w="805" w:type="dxa"/>
            <w:tcBorders>
              <w:left w:val="single" w:sz="8" w:space="0" w:color="auto"/>
              <w:bottom w:val="single" w:sz="4" w:space="0" w:color="auto"/>
            </w:tcBorders>
          </w:tcPr>
          <w:p w14:paraId="5DA24E92" w14:textId="77777777" w:rsidR="009D1BEC" w:rsidRDefault="009D1BEC" w:rsidP="009D1BEC">
            <w:pPr>
              <w:spacing w:before="120" w:after="120" w:line="240" w:lineRule="auto"/>
              <w:jc w:val="left"/>
              <w:rPr>
                <w:rFonts w:cs="Arial"/>
                <w:sz w:val="16"/>
              </w:rPr>
            </w:pPr>
            <w:r>
              <w:rPr>
                <w:rFonts w:cs="Arial"/>
                <w:sz w:val="16"/>
              </w:rPr>
              <w:t>3.5</w:t>
            </w:r>
          </w:p>
        </w:tc>
        <w:tc>
          <w:tcPr>
            <w:tcW w:w="5786" w:type="dxa"/>
            <w:tcBorders>
              <w:bottom w:val="single" w:sz="4" w:space="0" w:color="auto"/>
              <w:right w:val="single" w:sz="4" w:space="0" w:color="auto"/>
            </w:tcBorders>
          </w:tcPr>
          <w:p w14:paraId="36AD0E7B" w14:textId="77777777" w:rsidR="009D1BEC" w:rsidRDefault="009D1BEC" w:rsidP="009D1BEC">
            <w:pPr>
              <w:spacing w:before="120" w:after="120" w:line="240" w:lineRule="auto"/>
              <w:jc w:val="left"/>
              <w:rPr>
                <w:rFonts w:cs="Arial"/>
                <w:sz w:val="18"/>
              </w:rPr>
            </w:pPr>
            <w:r>
              <w:rPr>
                <w:rFonts w:cs="Arial"/>
                <w:sz w:val="18"/>
              </w:rPr>
              <w:t>Sind die planungsrelevanten Vorbelastungen berücksichtigt worden?</w:t>
            </w:r>
          </w:p>
        </w:tc>
        <w:tc>
          <w:tcPr>
            <w:tcW w:w="850" w:type="dxa"/>
            <w:tcBorders>
              <w:left w:val="single" w:sz="4" w:space="0" w:color="auto"/>
              <w:bottom w:val="single" w:sz="4" w:space="0" w:color="auto"/>
            </w:tcBorders>
          </w:tcPr>
          <w:p w14:paraId="28115D8D" w14:textId="6200AC0D"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bottom w:val="single" w:sz="4" w:space="0" w:color="auto"/>
            </w:tcBorders>
          </w:tcPr>
          <w:p w14:paraId="3D3EAE09" w14:textId="566B53C2"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bottom w:val="single" w:sz="4" w:space="0" w:color="auto"/>
            </w:tcBorders>
          </w:tcPr>
          <w:p w14:paraId="28A75182" w14:textId="5DC04F6B"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06D1A9EE" w14:textId="77777777" w:rsidTr="006F0157">
        <w:trPr>
          <w:cantSplit/>
        </w:trPr>
        <w:tc>
          <w:tcPr>
            <w:tcW w:w="805" w:type="dxa"/>
            <w:tcBorders>
              <w:left w:val="single" w:sz="8" w:space="0" w:color="auto"/>
              <w:bottom w:val="single" w:sz="4" w:space="0" w:color="auto"/>
            </w:tcBorders>
          </w:tcPr>
          <w:p w14:paraId="211F744D" w14:textId="77777777" w:rsidR="009D1BEC" w:rsidRDefault="009D1BEC" w:rsidP="009D1BEC">
            <w:pPr>
              <w:spacing w:before="120" w:after="120" w:line="240" w:lineRule="auto"/>
              <w:jc w:val="left"/>
              <w:rPr>
                <w:rFonts w:cs="Arial"/>
                <w:sz w:val="16"/>
              </w:rPr>
            </w:pPr>
            <w:r>
              <w:rPr>
                <w:rFonts w:cs="Arial"/>
                <w:sz w:val="16"/>
              </w:rPr>
              <w:t>3.6</w:t>
            </w:r>
          </w:p>
        </w:tc>
        <w:tc>
          <w:tcPr>
            <w:tcW w:w="5786" w:type="dxa"/>
            <w:tcBorders>
              <w:bottom w:val="single" w:sz="4" w:space="0" w:color="auto"/>
              <w:right w:val="single" w:sz="4" w:space="0" w:color="auto"/>
            </w:tcBorders>
          </w:tcPr>
          <w:p w14:paraId="4EBD7946" w14:textId="7DC97ACF" w:rsidR="009D1BEC" w:rsidRDefault="009D1BEC" w:rsidP="009D1BEC">
            <w:pPr>
              <w:spacing w:before="120" w:after="120" w:line="240" w:lineRule="auto"/>
              <w:jc w:val="left"/>
              <w:rPr>
                <w:rFonts w:cs="Arial"/>
                <w:sz w:val="18"/>
              </w:rPr>
            </w:pPr>
            <w:r>
              <w:rPr>
                <w:rFonts w:cs="Arial"/>
                <w:sz w:val="18"/>
              </w:rPr>
              <w:t>Wurde der Kompensationsbedarf gemäß dem „Praxisleitfaden zur Ermittlung des Kompensationsbedarfs in Rheinland-Pfalz“ und gemäß den Fallbespielen des LBM ermittelt und ausreichend dokumentiert? Wurde auch der Zustand nach Eingriff eingerechnet?</w:t>
            </w:r>
          </w:p>
        </w:tc>
        <w:tc>
          <w:tcPr>
            <w:tcW w:w="850" w:type="dxa"/>
            <w:tcBorders>
              <w:left w:val="single" w:sz="4" w:space="0" w:color="auto"/>
              <w:bottom w:val="single" w:sz="4" w:space="0" w:color="auto"/>
            </w:tcBorders>
          </w:tcPr>
          <w:p w14:paraId="55E26153" w14:textId="4ED551DA"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bottom w:val="single" w:sz="4" w:space="0" w:color="auto"/>
            </w:tcBorders>
          </w:tcPr>
          <w:p w14:paraId="68BC8065" w14:textId="6E7915C9"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bottom w:val="single" w:sz="4" w:space="0" w:color="auto"/>
            </w:tcBorders>
          </w:tcPr>
          <w:p w14:paraId="22969B54" w14:textId="35B3A1D9"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46E35F1F" w14:textId="77777777" w:rsidTr="006F0157">
        <w:trPr>
          <w:cantSplit/>
        </w:trPr>
        <w:tc>
          <w:tcPr>
            <w:tcW w:w="805" w:type="dxa"/>
            <w:tcBorders>
              <w:left w:val="single" w:sz="8" w:space="0" w:color="auto"/>
              <w:bottom w:val="single" w:sz="4" w:space="0" w:color="auto"/>
            </w:tcBorders>
          </w:tcPr>
          <w:p w14:paraId="067FE7F0" w14:textId="70A1CEC7" w:rsidR="009D1BEC" w:rsidRDefault="009D1BEC" w:rsidP="009D1BEC">
            <w:pPr>
              <w:spacing w:before="120" w:after="120" w:line="240" w:lineRule="auto"/>
              <w:jc w:val="left"/>
              <w:rPr>
                <w:rFonts w:cs="Arial"/>
                <w:sz w:val="16"/>
              </w:rPr>
            </w:pPr>
            <w:r>
              <w:rPr>
                <w:rFonts w:cs="Arial"/>
                <w:sz w:val="16"/>
              </w:rPr>
              <w:t>3.7</w:t>
            </w:r>
          </w:p>
        </w:tc>
        <w:tc>
          <w:tcPr>
            <w:tcW w:w="5786" w:type="dxa"/>
            <w:tcBorders>
              <w:bottom w:val="single" w:sz="4" w:space="0" w:color="auto"/>
              <w:right w:val="single" w:sz="4" w:space="0" w:color="auto"/>
            </w:tcBorders>
          </w:tcPr>
          <w:p w14:paraId="73F1A399" w14:textId="7DCD8AD6" w:rsidR="009D1BEC" w:rsidRDefault="009D1BEC" w:rsidP="009D1BEC">
            <w:pPr>
              <w:spacing w:before="120" w:after="120" w:line="240" w:lineRule="auto"/>
              <w:jc w:val="left"/>
              <w:rPr>
                <w:rFonts w:cs="Arial"/>
                <w:sz w:val="18"/>
              </w:rPr>
            </w:pPr>
            <w:r>
              <w:rPr>
                <w:rFonts w:cs="Arial"/>
                <w:sz w:val="18"/>
              </w:rPr>
              <w:t>Wurde zwischen der integrierten Biotopbewertung und der schutzgutbezogenen Bewertung unterschieden?</w:t>
            </w:r>
          </w:p>
        </w:tc>
        <w:tc>
          <w:tcPr>
            <w:tcW w:w="850" w:type="dxa"/>
            <w:tcBorders>
              <w:left w:val="single" w:sz="4" w:space="0" w:color="auto"/>
              <w:bottom w:val="single" w:sz="4" w:space="0" w:color="auto"/>
            </w:tcBorders>
          </w:tcPr>
          <w:p w14:paraId="181E1461" w14:textId="68B1FDF2"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bottom w:val="single" w:sz="4" w:space="0" w:color="auto"/>
            </w:tcBorders>
          </w:tcPr>
          <w:p w14:paraId="55008103" w14:textId="3645B7D5"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bottom w:val="single" w:sz="4" w:space="0" w:color="auto"/>
            </w:tcBorders>
          </w:tcPr>
          <w:p w14:paraId="0F623DA3" w14:textId="4754E3D7"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9D1BEC" w14:paraId="0690DB0C" w14:textId="77777777" w:rsidTr="006F0157">
        <w:trPr>
          <w:cantSplit/>
        </w:trPr>
        <w:tc>
          <w:tcPr>
            <w:tcW w:w="805" w:type="dxa"/>
            <w:tcBorders>
              <w:left w:val="single" w:sz="8" w:space="0" w:color="auto"/>
              <w:bottom w:val="single" w:sz="4" w:space="0" w:color="auto"/>
            </w:tcBorders>
          </w:tcPr>
          <w:p w14:paraId="1DEF03E7" w14:textId="65B67909" w:rsidR="009D1BEC" w:rsidRDefault="009D1BEC" w:rsidP="009D1BEC">
            <w:pPr>
              <w:spacing w:before="120" w:after="120" w:line="240" w:lineRule="auto"/>
              <w:jc w:val="left"/>
              <w:rPr>
                <w:rFonts w:cs="Arial"/>
                <w:sz w:val="16"/>
              </w:rPr>
            </w:pPr>
            <w:r>
              <w:rPr>
                <w:rFonts w:cs="Arial"/>
                <w:sz w:val="16"/>
              </w:rPr>
              <w:t>3.8</w:t>
            </w:r>
          </w:p>
        </w:tc>
        <w:tc>
          <w:tcPr>
            <w:tcW w:w="5786" w:type="dxa"/>
            <w:tcBorders>
              <w:bottom w:val="single" w:sz="4" w:space="0" w:color="auto"/>
              <w:right w:val="single" w:sz="4" w:space="0" w:color="auto"/>
            </w:tcBorders>
          </w:tcPr>
          <w:p w14:paraId="7575688A" w14:textId="15F76427" w:rsidR="009D1BEC" w:rsidRDefault="009D1BEC" w:rsidP="009D1BEC">
            <w:pPr>
              <w:spacing w:before="120" w:after="120" w:line="240" w:lineRule="auto"/>
              <w:jc w:val="left"/>
              <w:rPr>
                <w:rFonts w:cs="Arial"/>
                <w:sz w:val="18"/>
              </w:rPr>
            </w:pPr>
            <w:r>
              <w:rPr>
                <w:rFonts w:cs="Arial"/>
                <w:sz w:val="18"/>
              </w:rPr>
              <w:t>Wurden die eBS-Fälle für Biotoptypen sowie die weiteren Schutzgutfunktionen ermittelt?</w:t>
            </w:r>
          </w:p>
        </w:tc>
        <w:tc>
          <w:tcPr>
            <w:tcW w:w="850" w:type="dxa"/>
            <w:tcBorders>
              <w:left w:val="single" w:sz="4" w:space="0" w:color="auto"/>
              <w:bottom w:val="single" w:sz="4" w:space="0" w:color="auto"/>
            </w:tcBorders>
          </w:tcPr>
          <w:p w14:paraId="34387C1B" w14:textId="0F682062"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1" w:type="dxa"/>
            <w:tcBorders>
              <w:bottom w:val="single" w:sz="4" w:space="0" w:color="auto"/>
            </w:tcBorders>
          </w:tcPr>
          <w:p w14:paraId="75FDE8F4" w14:textId="2BAA2AF1"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c>
          <w:tcPr>
            <w:tcW w:w="850" w:type="dxa"/>
            <w:tcBorders>
              <w:bottom w:val="single" w:sz="4" w:space="0" w:color="auto"/>
            </w:tcBorders>
          </w:tcPr>
          <w:p w14:paraId="28DECDFB" w14:textId="1EB57910" w:rsidR="009D1BEC" w:rsidRDefault="009D1BEC" w:rsidP="009D1BEC">
            <w:pPr>
              <w:spacing w:before="120" w:after="120" w:line="240" w:lineRule="auto"/>
              <w:jc w:val="center"/>
              <w:rPr>
                <w:rFonts w:cs="Arial"/>
                <w:sz w:val="18"/>
              </w:rPr>
            </w:pPr>
            <w:r w:rsidRPr="00F71AE2">
              <w:rPr>
                <w:color w:val="000000" w:themeColor="text1"/>
                <w:sz w:val="20"/>
                <w:szCs w:val="20"/>
              </w:rPr>
              <w:fldChar w:fldCharType="begin">
                <w:ffData>
                  <w:name w:val="UVP_13"/>
                  <w:enabled/>
                  <w:calcOnExit w:val="0"/>
                  <w:checkBox>
                    <w:sizeAuto/>
                    <w:default w:val="0"/>
                  </w:checkBox>
                </w:ffData>
              </w:fldChar>
            </w:r>
            <w:r w:rsidRPr="00F71AE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F71AE2">
              <w:rPr>
                <w:color w:val="000000" w:themeColor="text1"/>
                <w:sz w:val="20"/>
                <w:szCs w:val="20"/>
              </w:rPr>
              <w:fldChar w:fldCharType="end"/>
            </w:r>
          </w:p>
        </w:tc>
      </w:tr>
      <w:tr w:rsidR="00200662" w14:paraId="6404AD97" w14:textId="77777777" w:rsidTr="009D3B41">
        <w:trPr>
          <w:cantSplit/>
          <w:trHeight w:val="3528"/>
        </w:trPr>
        <w:tc>
          <w:tcPr>
            <w:tcW w:w="9142" w:type="dxa"/>
            <w:gridSpan w:val="5"/>
            <w:tcBorders>
              <w:top w:val="single" w:sz="4" w:space="0" w:color="auto"/>
              <w:left w:val="single" w:sz="8" w:space="0" w:color="auto"/>
              <w:bottom w:val="single" w:sz="4" w:space="0" w:color="auto"/>
              <w:right w:val="single" w:sz="4" w:space="0" w:color="auto"/>
            </w:tcBorders>
          </w:tcPr>
          <w:p w14:paraId="3470BCB8" w14:textId="77777777" w:rsidR="00200662" w:rsidRDefault="00200662" w:rsidP="002B12F7">
            <w:pPr>
              <w:spacing w:before="120" w:after="120" w:line="240" w:lineRule="auto"/>
              <w:jc w:val="left"/>
              <w:rPr>
                <w:rFonts w:cs="Arial"/>
                <w:sz w:val="18"/>
                <w:szCs w:val="18"/>
              </w:rPr>
            </w:pPr>
            <w:r>
              <w:rPr>
                <w:rFonts w:cs="Arial"/>
                <w:b/>
                <w:bCs/>
                <w:sz w:val="18"/>
                <w:szCs w:val="18"/>
              </w:rPr>
              <w:t>Anmerkungen zu Nr. … :</w:t>
            </w:r>
          </w:p>
        </w:tc>
      </w:tr>
      <w:tr w:rsidR="00200662" w14:paraId="05460A5A" w14:textId="77777777" w:rsidTr="006F0157">
        <w:trPr>
          <w:cantSplit/>
        </w:trPr>
        <w:tc>
          <w:tcPr>
            <w:tcW w:w="805" w:type="dxa"/>
            <w:tcBorders>
              <w:top w:val="single" w:sz="4" w:space="0" w:color="auto"/>
              <w:left w:val="single" w:sz="8" w:space="0" w:color="auto"/>
              <w:bottom w:val="single" w:sz="4" w:space="0" w:color="auto"/>
              <w:right w:val="single" w:sz="4" w:space="0" w:color="auto"/>
            </w:tcBorders>
            <w:shd w:val="clear" w:color="auto" w:fill="D9D9D9"/>
          </w:tcPr>
          <w:p w14:paraId="22847663" w14:textId="77777777" w:rsidR="00200662" w:rsidRDefault="00200662" w:rsidP="002B12F7">
            <w:pPr>
              <w:spacing w:before="120" w:after="120" w:line="240" w:lineRule="auto"/>
              <w:jc w:val="left"/>
              <w:rPr>
                <w:rFonts w:cs="Arial"/>
                <w:b/>
                <w:sz w:val="16"/>
              </w:rPr>
            </w:pPr>
            <w:r>
              <w:rPr>
                <w:rFonts w:cs="Arial"/>
                <w:b/>
                <w:sz w:val="16"/>
              </w:rPr>
              <w:t>4.</w:t>
            </w:r>
          </w:p>
        </w:tc>
        <w:tc>
          <w:tcPr>
            <w:tcW w:w="5786" w:type="dxa"/>
            <w:tcBorders>
              <w:top w:val="single" w:sz="4" w:space="0" w:color="auto"/>
              <w:left w:val="single" w:sz="4" w:space="0" w:color="auto"/>
              <w:bottom w:val="single" w:sz="4" w:space="0" w:color="auto"/>
              <w:right w:val="single" w:sz="4" w:space="0" w:color="auto"/>
            </w:tcBorders>
            <w:shd w:val="clear" w:color="auto" w:fill="D9D9D9"/>
          </w:tcPr>
          <w:p w14:paraId="4EBE8975" w14:textId="77777777" w:rsidR="00200662" w:rsidRDefault="00200662" w:rsidP="002B12F7">
            <w:pPr>
              <w:spacing w:before="120" w:after="120" w:line="240" w:lineRule="auto"/>
              <w:jc w:val="left"/>
              <w:rPr>
                <w:rFonts w:cs="Arial"/>
                <w:b/>
                <w:sz w:val="18"/>
              </w:rPr>
            </w:pPr>
            <w:r>
              <w:rPr>
                <w:rFonts w:cs="Arial"/>
                <w:b/>
                <w:sz w:val="18"/>
              </w:rPr>
              <w:t>Maßnahmenplanung</w:t>
            </w:r>
          </w:p>
        </w:tc>
        <w:tc>
          <w:tcPr>
            <w:tcW w:w="850" w:type="dxa"/>
            <w:tcBorders>
              <w:top w:val="single" w:sz="4" w:space="0" w:color="auto"/>
              <w:left w:val="single" w:sz="4" w:space="0" w:color="auto"/>
              <w:bottom w:val="single" w:sz="4" w:space="0" w:color="auto"/>
              <w:right w:val="single" w:sz="4" w:space="0" w:color="auto"/>
            </w:tcBorders>
            <w:shd w:val="clear" w:color="auto" w:fill="D9D9D9"/>
          </w:tcPr>
          <w:p w14:paraId="7EAC3101" w14:textId="77777777" w:rsidR="00200662" w:rsidRDefault="00200662" w:rsidP="002B12F7">
            <w:pPr>
              <w:spacing w:before="120" w:after="120" w:line="240" w:lineRule="auto"/>
              <w:jc w:val="left"/>
              <w:rPr>
                <w:rFonts w:cs="Arial"/>
                <w:sz w:val="18"/>
              </w:rPr>
            </w:pPr>
          </w:p>
        </w:tc>
        <w:tc>
          <w:tcPr>
            <w:tcW w:w="851" w:type="dxa"/>
            <w:tcBorders>
              <w:top w:val="single" w:sz="4" w:space="0" w:color="auto"/>
              <w:left w:val="single" w:sz="4" w:space="0" w:color="auto"/>
              <w:bottom w:val="single" w:sz="4" w:space="0" w:color="auto"/>
              <w:right w:val="single" w:sz="4" w:space="0" w:color="auto"/>
            </w:tcBorders>
            <w:shd w:val="clear" w:color="auto" w:fill="D9D9D9"/>
          </w:tcPr>
          <w:p w14:paraId="2EE0FBF5" w14:textId="77777777" w:rsidR="00200662" w:rsidRDefault="00200662" w:rsidP="002B12F7">
            <w:pPr>
              <w:spacing w:before="120" w:after="120" w:line="240" w:lineRule="auto"/>
              <w:jc w:val="left"/>
              <w:rPr>
                <w:rFonts w:cs="Arial"/>
                <w:sz w:val="18"/>
              </w:rPr>
            </w:pPr>
          </w:p>
        </w:tc>
        <w:tc>
          <w:tcPr>
            <w:tcW w:w="850" w:type="dxa"/>
            <w:tcBorders>
              <w:top w:val="single" w:sz="4" w:space="0" w:color="auto"/>
              <w:left w:val="single" w:sz="4" w:space="0" w:color="auto"/>
              <w:bottom w:val="single" w:sz="4" w:space="0" w:color="auto"/>
              <w:right w:val="single" w:sz="4" w:space="0" w:color="auto"/>
            </w:tcBorders>
            <w:shd w:val="clear" w:color="auto" w:fill="D9D9D9"/>
          </w:tcPr>
          <w:p w14:paraId="082EC4F1" w14:textId="77777777" w:rsidR="00200662" w:rsidRDefault="00200662" w:rsidP="002B12F7">
            <w:pPr>
              <w:spacing w:before="120" w:after="120" w:line="240" w:lineRule="auto"/>
              <w:jc w:val="left"/>
              <w:rPr>
                <w:rFonts w:cs="Arial"/>
                <w:sz w:val="18"/>
              </w:rPr>
            </w:pPr>
          </w:p>
        </w:tc>
      </w:tr>
      <w:tr w:rsidR="009D1BEC" w14:paraId="672380E5"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B07C608" w14:textId="77777777" w:rsidR="009D1BEC" w:rsidRDefault="009D1BEC" w:rsidP="009D1BEC">
            <w:pPr>
              <w:spacing w:before="120" w:after="120" w:line="240" w:lineRule="auto"/>
              <w:jc w:val="left"/>
              <w:rPr>
                <w:rFonts w:cs="Arial"/>
                <w:sz w:val="16"/>
              </w:rPr>
            </w:pPr>
            <w:r>
              <w:rPr>
                <w:rFonts w:cs="Arial"/>
                <w:sz w:val="16"/>
              </w:rPr>
              <w:t>4.1</w:t>
            </w:r>
          </w:p>
        </w:tc>
        <w:tc>
          <w:tcPr>
            <w:tcW w:w="5786" w:type="dxa"/>
            <w:tcBorders>
              <w:top w:val="single" w:sz="4" w:space="0" w:color="auto"/>
              <w:left w:val="single" w:sz="4" w:space="0" w:color="auto"/>
              <w:bottom w:val="single" w:sz="4" w:space="0" w:color="auto"/>
              <w:right w:val="single" w:sz="4" w:space="0" w:color="auto"/>
            </w:tcBorders>
          </w:tcPr>
          <w:p w14:paraId="2445089C" w14:textId="77777777" w:rsidR="009D1BEC" w:rsidRDefault="009D1BEC" w:rsidP="009D1BEC">
            <w:pPr>
              <w:spacing w:before="120" w:after="120" w:line="240" w:lineRule="auto"/>
              <w:jc w:val="left"/>
              <w:rPr>
                <w:rFonts w:cs="Arial"/>
                <w:sz w:val="18"/>
              </w:rPr>
            </w:pPr>
            <w:r>
              <w:rPr>
                <w:rFonts w:cs="Arial"/>
                <w:sz w:val="18"/>
              </w:rPr>
              <w:t>Sind die im Rahmen der Eingriffsregelung entwickelten Vermeidungsmaßnahmen geeignet und angemessen? Sind sie im LBP (Text, Maßnahmenpläne, Maßnahmenblätter, tab. Gegenüberstellung von Eingriff – Kompensation) dargelegt? Sind sie in der Unterlage 5 dargestellt?</w:t>
            </w:r>
          </w:p>
        </w:tc>
        <w:tc>
          <w:tcPr>
            <w:tcW w:w="850" w:type="dxa"/>
            <w:tcBorders>
              <w:top w:val="single" w:sz="4" w:space="0" w:color="auto"/>
              <w:left w:val="single" w:sz="4" w:space="0" w:color="auto"/>
              <w:bottom w:val="single" w:sz="4" w:space="0" w:color="auto"/>
              <w:right w:val="single" w:sz="4" w:space="0" w:color="auto"/>
            </w:tcBorders>
          </w:tcPr>
          <w:p w14:paraId="07680B23" w14:textId="0B64608F"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D7FF59D" w14:textId="3A2DCFD0"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0FE4ED7" w14:textId="0DDB50C2"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7574C24F"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5814B585" w14:textId="77777777" w:rsidR="009D1BEC" w:rsidRDefault="009D1BEC" w:rsidP="009D1BEC">
            <w:pPr>
              <w:spacing w:before="120" w:after="120" w:line="240" w:lineRule="auto"/>
              <w:jc w:val="left"/>
              <w:rPr>
                <w:rFonts w:cs="Arial"/>
                <w:sz w:val="16"/>
              </w:rPr>
            </w:pPr>
            <w:r>
              <w:rPr>
                <w:rFonts w:cs="Arial"/>
                <w:sz w:val="16"/>
              </w:rPr>
              <w:t>4.2</w:t>
            </w:r>
          </w:p>
        </w:tc>
        <w:tc>
          <w:tcPr>
            <w:tcW w:w="5786" w:type="dxa"/>
            <w:tcBorders>
              <w:top w:val="single" w:sz="4" w:space="0" w:color="auto"/>
              <w:left w:val="single" w:sz="4" w:space="0" w:color="auto"/>
              <w:bottom w:val="single" w:sz="4" w:space="0" w:color="auto"/>
              <w:right w:val="single" w:sz="4" w:space="0" w:color="auto"/>
            </w:tcBorders>
          </w:tcPr>
          <w:p w14:paraId="2D849179" w14:textId="63B044A6" w:rsidR="009D1BEC" w:rsidRDefault="009D1BEC" w:rsidP="009D1BEC">
            <w:pPr>
              <w:spacing w:before="120" w:after="120" w:line="240" w:lineRule="auto"/>
              <w:jc w:val="left"/>
              <w:rPr>
                <w:rFonts w:cs="Arial"/>
                <w:sz w:val="18"/>
              </w:rPr>
            </w:pPr>
            <w:r>
              <w:rPr>
                <w:rFonts w:cs="Arial"/>
                <w:sz w:val="18"/>
              </w:rPr>
              <w:t xml:space="preserve">Sind Vermeidungsmaßnahmen zur Umgehung der Verbotstatbestände nach </w:t>
            </w:r>
            <w:r w:rsidRPr="008A1A2E">
              <w:rPr>
                <w:rFonts w:cs="Arial"/>
                <w:sz w:val="18"/>
              </w:rPr>
              <w:t>§ 44 BNatSchG</w:t>
            </w:r>
            <w:r>
              <w:rPr>
                <w:rFonts w:cs="Arial"/>
                <w:sz w:val="18"/>
              </w:rPr>
              <w:t xml:space="preserve"> sowie von erheblichen Beeinträchtigungen gem. § 34 BNatSchG (Schadensbegrenzung V</w:t>
            </w:r>
            <w:r w:rsidRPr="008762AD">
              <w:rPr>
                <w:rFonts w:cs="Arial"/>
                <w:sz w:val="18"/>
                <w:vertAlign w:val="subscript"/>
              </w:rPr>
              <w:t>FFH-S</w:t>
            </w:r>
            <w:r>
              <w:rPr>
                <w:rFonts w:cs="Arial"/>
                <w:sz w:val="18"/>
              </w:rPr>
              <w:t>) entwickelt worden nachvollziehbar? Wurden sie nachrichtlich in den LBP (Text, Maßnahmenpläne, Maßnahmenblätter, tab. Gegenüberstellung von Eingriff – Kompensation) übernommen? Sind sie in der Unterlage 5 dargestellt?</w:t>
            </w:r>
          </w:p>
        </w:tc>
        <w:tc>
          <w:tcPr>
            <w:tcW w:w="850" w:type="dxa"/>
            <w:tcBorders>
              <w:top w:val="single" w:sz="4" w:space="0" w:color="auto"/>
              <w:left w:val="single" w:sz="4" w:space="0" w:color="auto"/>
              <w:bottom w:val="single" w:sz="4" w:space="0" w:color="auto"/>
              <w:right w:val="single" w:sz="4" w:space="0" w:color="auto"/>
            </w:tcBorders>
          </w:tcPr>
          <w:p w14:paraId="51CDA6D9" w14:textId="24D90B05"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986AF24" w14:textId="0A8A2440"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1EF9EFE4" w14:textId="31B5E28B"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63D4F34B" w14:textId="77777777" w:rsidTr="00C1442C">
        <w:trPr>
          <w:cantSplit/>
        </w:trPr>
        <w:tc>
          <w:tcPr>
            <w:tcW w:w="805" w:type="dxa"/>
            <w:tcBorders>
              <w:top w:val="single" w:sz="4" w:space="0" w:color="auto"/>
              <w:left w:val="single" w:sz="8" w:space="0" w:color="auto"/>
              <w:bottom w:val="single" w:sz="4" w:space="0" w:color="auto"/>
              <w:right w:val="single" w:sz="4" w:space="0" w:color="auto"/>
            </w:tcBorders>
          </w:tcPr>
          <w:p w14:paraId="1B4F51A7" w14:textId="77777777" w:rsidR="009D1BEC" w:rsidRDefault="009D1BEC" w:rsidP="009D1BEC">
            <w:pPr>
              <w:spacing w:before="120" w:after="120" w:line="240" w:lineRule="auto"/>
              <w:jc w:val="left"/>
              <w:rPr>
                <w:rFonts w:cs="Arial"/>
                <w:sz w:val="16"/>
              </w:rPr>
            </w:pPr>
            <w:r>
              <w:rPr>
                <w:rFonts w:cs="Arial"/>
                <w:sz w:val="16"/>
              </w:rPr>
              <w:t>4.3</w:t>
            </w:r>
          </w:p>
        </w:tc>
        <w:tc>
          <w:tcPr>
            <w:tcW w:w="5786" w:type="dxa"/>
            <w:tcBorders>
              <w:top w:val="single" w:sz="4" w:space="0" w:color="auto"/>
              <w:left w:val="single" w:sz="4" w:space="0" w:color="auto"/>
              <w:bottom w:val="single" w:sz="4" w:space="0" w:color="auto"/>
              <w:right w:val="single" w:sz="4" w:space="0" w:color="auto"/>
            </w:tcBorders>
          </w:tcPr>
          <w:p w14:paraId="4CFC3E5F" w14:textId="77777777" w:rsidR="009D1BEC" w:rsidRDefault="009D1BEC" w:rsidP="009D1BEC">
            <w:pPr>
              <w:spacing w:before="120" w:after="120" w:line="240" w:lineRule="auto"/>
              <w:jc w:val="left"/>
              <w:rPr>
                <w:rFonts w:cs="Arial"/>
                <w:sz w:val="18"/>
              </w:rPr>
            </w:pPr>
            <w:r>
              <w:rPr>
                <w:rFonts w:cs="Arial"/>
                <w:sz w:val="18"/>
              </w:rPr>
              <w:t xml:space="preserve">Ist das Maßnahmenkonzept anhand der Beeinträchtigungen räumlich funktional und unter Berücksichtigung der Landschaftsplanung abgeleitet worden und nachvollziehbar? </w:t>
            </w:r>
          </w:p>
        </w:tc>
        <w:tc>
          <w:tcPr>
            <w:tcW w:w="850" w:type="dxa"/>
            <w:tcBorders>
              <w:top w:val="single" w:sz="4" w:space="0" w:color="auto"/>
              <w:left w:val="single" w:sz="4" w:space="0" w:color="auto"/>
              <w:bottom w:val="single" w:sz="4" w:space="0" w:color="auto"/>
              <w:right w:val="single" w:sz="4" w:space="0" w:color="auto"/>
            </w:tcBorders>
          </w:tcPr>
          <w:p w14:paraId="03F1A007" w14:textId="358873B7"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794D407" w14:textId="709D5BE0"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5397062E" w14:textId="29C0AD96"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63EFFA02"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B866340" w14:textId="7BD2C8F6" w:rsidR="009D1BEC" w:rsidRDefault="009D1BEC" w:rsidP="009D1BEC">
            <w:pPr>
              <w:spacing w:before="120" w:after="120" w:line="240" w:lineRule="auto"/>
              <w:jc w:val="left"/>
              <w:rPr>
                <w:rFonts w:cs="Arial"/>
                <w:sz w:val="16"/>
              </w:rPr>
            </w:pPr>
            <w:r>
              <w:rPr>
                <w:rFonts w:cs="Arial"/>
                <w:sz w:val="16"/>
              </w:rPr>
              <w:t>4.4</w:t>
            </w:r>
          </w:p>
        </w:tc>
        <w:tc>
          <w:tcPr>
            <w:tcW w:w="5786" w:type="dxa"/>
            <w:tcBorders>
              <w:top w:val="single" w:sz="4" w:space="0" w:color="auto"/>
              <w:left w:val="single" w:sz="4" w:space="0" w:color="auto"/>
              <w:bottom w:val="single" w:sz="4" w:space="0" w:color="auto"/>
              <w:right w:val="single" w:sz="4" w:space="0" w:color="auto"/>
            </w:tcBorders>
          </w:tcPr>
          <w:p w14:paraId="6D9A9ABD" w14:textId="77777777" w:rsidR="009D1BEC" w:rsidRDefault="009D1BEC" w:rsidP="009D1BEC">
            <w:pPr>
              <w:spacing w:before="120" w:after="120" w:line="240" w:lineRule="auto"/>
              <w:jc w:val="left"/>
              <w:rPr>
                <w:rFonts w:cs="Arial"/>
                <w:sz w:val="18"/>
              </w:rPr>
            </w:pPr>
            <w:r>
              <w:rPr>
                <w:rFonts w:cs="Arial"/>
                <w:sz w:val="18"/>
              </w:rPr>
              <w:t>Wurde die Planung vernetzter Biotopsysteme mit dem Leitartenkonzept beachtet? Wurden das Wiedervernetzungskonzept RLP des LBM beachtet?</w:t>
            </w:r>
          </w:p>
        </w:tc>
        <w:tc>
          <w:tcPr>
            <w:tcW w:w="850" w:type="dxa"/>
            <w:tcBorders>
              <w:top w:val="single" w:sz="4" w:space="0" w:color="auto"/>
              <w:left w:val="single" w:sz="4" w:space="0" w:color="auto"/>
              <w:bottom w:val="single" w:sz="4" w:space="0" w:color="auto"/>
              <w:right w:val="single" w:sz="4" w:space="0" w:color="auto"/>
            </w:tcBorders>
          </w:tcPr>
          <w:p w14:paraId="5F2F34AD" w14:textId="4ECC1676"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104BFF8" w14:textId="5FDA9C28"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1E454EE2" w14:textId="5FD02B15"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603D8BB2"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08570AA1" w14:textId="3DB43893" w:rsidR="009D1BEC" w:rsidRDefault="009D1BEC" w:rsidP="009D1BEC">
            <w:pPr>
              <w:spacing w:before="120" w:after="120" w:line="240" w:lineRule="auto"/>
              <w:jc w:val="left"/>
              <w:rPr>
                <w:rFonts w:cs="Arial"/>
                <w:sz w:val="16"/>
              </w:rPr>
            </w:pPr>
            <w:r>
              <w:rPr>
                <w:rFonts w:cs="Arial"/>
                <w:sz w:val="16"/>
              </w:rPr>
              <w:t>4.5</w:t>
            </w:r>
          </w:p>
        </w:tc>
        <w:tc>
          <w:tcPr>
            <w:tcW w:w="5786" w:type="dxa"/>
            <w:tcBorders>
              <w:top w:val="single" w:sz="4" w:space="0" w:color="auto"/>
              <w:left w:val="single" w:sz="4" w:space="0" w:color="auto"/>
              <w:bottom w:val="single" w:sz="4" w:space="0" w:color="auto"/>
              <w:right w:val="single" w:sz="4" w:space="0" w:color="auto"/>
            </w:tcBorders>
          </w:tcPr>
          <w:p w14:paraId="0E3F652F" w14:textId="77777777" w:rsidR="009D1BEC" w:rsidRDefault="009D1BEC" w:rsidP="009D1BEC">
            <w:pPr>
              <w:spacing w:before="120" w:after="120" w:line="240" w:lineRule="auto"/>
              <w:jc w:val="left"/>
              <w:rPr>
                <w:rFonts w:cs="Arial"/>
                <w:sz w:val="18"/>
              </w:rPr>
            </w:pPr>
            <w:r>
              <w:rPr>
                <w:rFonts w:cs="Arial"/>
                <w:sz w:val="18"/>
              </w:rPr>
              <w:t xml:space="preserve">Ist die Ausgleichbarkeit der planungsrelevanten Beeinträchtigungen nach funktionalen, räumlichen und zeitlichen Aspekten ermittelt und nachvollziehbar dokumentiert? </w:t>
            </w:r>
          </w:p>
        </w:tc>
        <w:tc>
          <w:tcPr>
            <w:tcW w:w="850" w:type="dxa"/>
            <w:tcBorders>
              <w:top w:val="single" w:sz="4" w:space="0" w:color="auto"/>
              <w:left w:val="single" w:sz="4" w:space="0" w:color="auto"/>
              <w:bottom w:val="single" w:sz="4" w:space="0" w:color="auto"/>
              <w:right w:val="single" w:sz="4" w:space="0" w:color="auto"/>
            </w:tcBorders>
          </w:tcPr>
          <w:p w14:paraId="3119735F" w14:textId="068684B0"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86BDF4D" w14:textId="60A58711"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1D625402" w14:textId="5011AB6E"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406120A4"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342503A2" w14:textId="1EB7B4DE" w:rsidR="009D1BEC" w:rsidRDefault="009D1BEC" w:rsidP="009D1BEC">
            <w:pPr>
              <w:spacing w:before="120" w:after="120" w:line="240" w:lineRule="auto"/>
              <w:jc w:val="left"/>
              <w:rPr>
                <w:rFonts w:cs="Arial"/>
                <w:sz w:val="16"/>
              </w:rPr>
            </w:pPr>
            <w:r>
              <w:rPr>
                <w:rFonts w:cs="Arial"/>
                <w:sz w:val="16"/>
              </w:rPr>
              <w:t>4.6</w:t>
            </w:r>
          </w:p>
        </w:tc>
        <w:tc>
          <w:tcPr>
            <w:tcW w:w="5786" w:type="dxa"/>
            <w:tcBorders>
              <w:top w:val="single" w:sz="4" w:space="0" w:color="auto"/>
              <w:left w:val="single" w:sz="4" w:space="0" w:color="auto"/>
              <w:bottom w:val="single" w:sz="4" w:space="0" w:color="auto"/>
              <w:right w:val="single" w:sz="4" w:space="0" w:color="auto"/>
            </w:tcBorders>
          </w:tcPr>
          <w:p w14:paraId="0B091AC6" w14:textId="77777777" w:rsidR="009D1BEC" w:rsidRDefault="009D1BEC" w:rsidP="009D1BEC">
            <w:pPr>
              <w:spacing w:before="120" w:after="120" w:line="240" w:lineRule="auto"/>
              <w:jc w:val="left"/>
              <w:rPr>
                <w:rFonts w:cs="Arial"/>
                <w:sz w:val="18"/>
              </w:rPr>
            </w:pPr>
            <w:r>
              <w:rPr>
                <w:rFonts w:cs="Arial"/>
                <w:sz w:val="18"/>
              </w:rPr>
              <w:t>Sind die Ausgleichs- und Ersatzmaßnahmen aus den planungsrelevanten Funktionen abgeleitet und sind diese geeignet und angemessen? Wurden die eBS-Fälle funktional kompensiert?</w:t>
            </w:r>
          </w:p>
        </w:tc>
        <w:tc>
          <w:tcPr>
            <w:tcW w:w="850" w:type="dxa"/>
            <w:tcBorders>
              <w:top w:val="single" w:sz="4" w:space="0" w:color="auto"/>
              <w:left w:val="single" w:sz="4" w:space="0" w:color="auto"/>
              <w:bottom w:val="single" w:sz="4" w:space="0" w:color="auto"/>
              <w:right w:val="single" w:sz="4" w:space="0" w:color="auto"/>
            </w:tcBorders>
          </w:tcPr>
          <w:p w14:paraId="7754C4E4" w14:textId="719D02EA"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0A124A0E" w14:textId="493B7D87"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AAFABDC" w14:textId="50EA7CE4"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7BD02F4B"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92E0805" w14:textId="4AC55FDB" w:rsidR="009D1BEC" w:rsidRDefault="009D1BEC" w:rsidP="009D1BEC">
            <w:pPr>
              <w:spacing w:before="120" w:after="120" w:line="240" w:lineRule="auto"/>
              <w:jc w:val="left"/>
              <w:rPr>
                <w:rFonts w:cs="Arial"/>
                <w:sz w:val="16"/>
              </w:rPr>
            </w:pPr>
            <w:r>
              <w:rPr>
                <w:rFonts w:cs="Arial"/>
                <w:sz w:val="16"/>
              </w:rPr>
              <w:t>4.7</w:t>
            </w:r>
          </w:p>
        </w:tc>
        <w:tc>
          <w:tcPr>
            <w:tcW w:w="5786" w:type="dxa"/>
            <w:tcBorders>
              <w:top w:val="single" w:sz="4" w:space="0" w:color="auto"/>
              <w:left w:val="single" w:sz="4" w:space="0" w:color="auto"/>
              <w:bottom w:val="single" w:sz="4" w:space="0" w:color="auto"/>
              <w:right w:val="single" w:sz="4" w:space="0" w:color="auto"/>
            </w:tcBorders>
          </w:tcPr>
          <w:p w14:paraId="25F69CDB" w14:textId="77777777" w:rsidR="009D1BEC" w:rsidRDefault="009D1BEC" w:rsidP="009D1BEC">
            <w:pPr>
              <w:spacing w:before="120" w:after="120" w:line="240" w:lineRule="auto"/>
              <w:jc w:val="left"/>
              <w:rPr>
                <w:rFonts w:cs="Arial"/>
                <w:sz w:val="18"/>
              </w:rPr>
            </w:pPr>
            <w:r>
              <w:rPr>
                <w:rFonts w:cs="Arial"/>
                <w:sz w:val="18"/>
              </w:rPr>
              <w:t>Sind vorgezogene Ausgleichsmaßnahmen zur Umgehung der Verbotstatbestände nach § 44 BNatSchG (A</w:t>
            </w:r>
            <w:r w:rsidRPr="008762AD">
              <w:rPr>
                <w:rFonts w:cs="Arial"/>
                <w:sz w:val="18"/>
                <w:vertAlign w:val="subscript"/>
              </w:rPr>
              <w:t>CEF</w:t>
            </w:r>
            <w:r>
              <w:rPr>
                <w:rFonts w:cs="Arial"/>
                <w:sz w:val="18"/>
              </w:rPr>
              <w:t>-Maßnahmen) im FB Artenschutz entwickelt worden und sind diese nachvollziehbar? Wurden die A</w:t>
            </w:r>
            <w:r w:rsidRPr="00C97D38">
              <w:rPr>
                <w:rFonts w:cs="Arial"/>
                <w:sz w:val="18"/>
                <w:vertAlign w:val="subscript"/>
              </w:rPr>
              <w:t>CEF</w:t>
            </w:r>
            <w:r>
              <w:rPr>
                <w:rFonts w:cs="Arial"/>
                <w:sz w:val="18"/>
              </w:rPr>
              <w:t xml:space="preserve">-Maßnahmen nach dem „Leitfaden CEF-Maßnahmen“ konzipiert? Wurden sie nachrichtlich in den LBP (Text, Maßnahmenpläne, Maßnahmenblätter, tab. Gegenüberstellung von Eingriff – Kompensation) übernommen? </w:t>
            </w:r>
          </w:p>
        </w:tc>
        <w:tc>
          <w:tcPr>
            <w:tcW w:w="850" w:type="dxa"/>
            <w:tcBorders>
              <w:top w:val="single" w:sz="4" w:space="0" w:color="auto"/>
              <w:left w:val="single" w:sz="4" w:space="0" w:color="auto"/>
              <w:bottom w:val="single" w:sz="4" w:space="0" w:color="auto"/>
              <w:right w:val="single" w:sz="4" w:space="0" w:color="auto"/>
            </w:tcBorders>
          </w:tcPr>
          <w:p w14:paraId="00EC4CC3" w14:textId="2F85C6F1"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04498818" w14:textId="0A4B8288"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13F6BD7D" w14:textId="4EC6202D" w:rsidR="009D1BEC" w:rsidRDefault="009D1BEC" w:rsidP="009D1BEC">
            <w:pPr>
              <w:spacing w:before="120" w:after="120" w:line="240" w:lineRule="auto"/>
              <w:jc w:val="center"/>
              <w:rPr>
                <w:rFonts w:cs="Arial"/>
                <w:sz w:val="18"/>
              </w:rPr>
            </w:pPr>
            <w:r w:rsidRPr="006A79E3">
              <w:rPr>
                <w:color w:val="000000" w:themeColor="text1"/>
                <w:sz w:val="20"/>
                <w:szCs w:val="20"/>
              </w:rPr>
              <w:fldChar w:fldCharType="begin">
                <w:ffData>
                  <w:name w:val="UVP_13"/>
                  <w:enabled/>
                  <w:calcOnExit w:val="0"/>
                  <w:checkBox>
                    <w:sizeAuto/>
                    <w:default w:val="0"/>
                  </w:checkBox>
                </w:ffData>
              </w:fldChar>
            </w:r>
            <w:r w:rsidRPr="006A79E3">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6A79E3">
              <w:rPr>
                <w:color w:val="000000" w:themeColor="text1"/>
                <w:sz w:val="20"/>
                <w:szCs w:val="20"/>
              </w:rPr>
              <w:fldChar w:fldCharType="end"/>
            </w:r>
          </w:p>
        </w:tc>
      </w:tr>
      <w:tr w:rsidR="009D1BEC" w14:paraId="541AFBE6"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CB34ABB" w14:textId="06DD1401" w:rsidR="009D1BEC" w:rsidRDefault="009D1BEC" w:rsidP="009D1BEC">
            <w:pPr>
              <w:spacing w:before="120" w:after="120" w:line="240" w:lineRule="auto"/>
              <w:jc w:val="left"/>
              <w:rPr>
                <w:rFonts w:cs="Arial"/>
                <w:sz w:val="16"/>
              </w:rPr>
            </w:pPr>
            <w:r>
              <w:rPr>
                <w:rFonts w:cs="Arial"/>
                <w:sz w:val="16"/>
              </w:rPr>
              <w:t>4.8</w:t>
            </w:r>
          </w:p>
        </w:tc>
        <w:tc>
          <w:tcPr>
            <w:tcW w:w="5786" w:type="dxa"/>
            <w:tcBorders>
              <w:top w:val="single" w:sz="4" w:space="0" w:color="auto"/>
              <w:left w:val="single" w:sz="4" w:space="0" w:color="auto"/>
              <w:bottom w:val="single" w:sz="4" w:space="0" w:color="auto"/>
              <w:right w:val="single" w:sz="4" w:space="0" w:color="auto"/>
            </w:tcBorders>
          </w:tcPr>
          <w:p w14:paraId="0546EF55" w14:textId="2BF4764B" w:rsidR="009D1BEC" w:rsidRDefault="009D1BEC" w:rsidP="009D1BEC">
            <w:pPr>
              <w:spacing w:before="120" w:after="120" w:line="240" w:lineRule="auto"/>
              <w:jc w:val="left"/>
              <w:rPr>
                <w:rFonts w:cs="Arial"/>
                <w:sz w:val="18"/>
              </w:rPr>
            </w:pPr>
            <w:r>
              <w:rPr>
                <w:rFonts w:cs="Arial"/>
                <w:sz w:val="18"/>
              </w:rPr>
              <w:t>Wurde im FB Artenschutz eine Ausnahmeprüfung durchgeführt und wurden kompensatorische Maßnahmen (A/E</w:t>
            </w:r>
            <w:r w:rsidRPr="008762AD">
              <w:rPr>
                <w:rFonts w:cs="Arial"/>
                <w:sz w:val="18"/>
                <w:vertAlign w:val="subscript"/>
              </w:rPr>
              <w:t>FCS</w:t>
            </w:r>
            <w:r>
              <w:rPr>
                <w:rFonts w:cs="Arial"/>
                <w:sz w:val="18"/>
              </w:rPr>
              <w:t>-Maßnahmen) zur Verbesserung des Erhaltungszustandes geschützter Arten nach § 45 BNatSchG entwickelt und sind diese nachvollziehbar? Wurden sie nachrichtlich in den LBP (Text, Maßnahmenpläne, Maßnahmenblätter, tab. Gegenüberstellung von Eingriff – Kompensation übernommen?</w:t>
            </w:r>
          </w:p>
        </w:tc>
        <w:tc>
          <w:tcPr>
            <w:tcW w:w="850" w:type="dxa"/>
            <w:tcBorders>
              <w:top w:val="single" w:sz="4" w:space="0" w:color="auto"/>
              <w:left w:val="single" w:sz="4" w:space="0" w:color="auto"/>
              <w:bottom w:val="single" w:sz="4" w:space="0" w:color="auto"/>
              <w:right w:val="single" w:sz="4" w:space="0" w:color="auto"/>
            </w:tcBorders>
          </w:tcPr>
          <w:p w14:paraId="0D584C0D" w14:textId="296D1149"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0F6A3CBB" w14:textId="07C81148"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9A899A3" w14:textId="6A45F6F0"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05F6E756"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A3E7FCC" w14:textId="533A1D39" w:rsidR="009D1BEC" w:rsidRDefault="009D1BEC" w:rsidP="009D1BEC">
            <w:pPr>
              <w:spacing w:before="120" w:after="120" w:line="240" w:lineRule="auto"/>
              <w:jc w:val="left"/>
              <w:rPr>
                <w:rFonts w:cs="Arial"/>
                <w:sz w:val="16"/>
              </w:rPr>
            </w:pPr>
            <w:r>
              <w:rPr>
                <w:rFonts w:cs="Arial"/>
                <w:sz w:val="16"/>
              </w:rPr>
              <w:t>4.9</w:t>
            </w:r>
          </w:p>
        </w:tc>
        <w:tc>
          <w:tcPr>
            <w:tcW w:w="5786" w:type="dxa"/>
            <w:tcBorders>
              <w:top w:val="single" w:sz="4" w:space="0" w:color="auto"/>
              <w:left w:val="single" w:sz="4" w:space="0" w:color="auto"/>
              <w:bottom w:val="single" w:sz="4" w:space="0" w:color="auto"/>
              <w:right w:val="single" w:sz="4" w:space="0" w:color="auto"/>
            </w:tcBorders>
          </w:tcPr>
          <w:p w14:paraId="3AB97566" w14:textId="7C467C60" w:rsidR="009D1BEC" w:rsidRDefault="009D1BEC" w:rsidP="009D1BEC">
            <w:pPr>
              <w:spacing w:before="120" w:after="120" w:line="240" w:lineRule="auto"/>
              <w:jc w:val="left"/>
              <w:rPr>
                <w:rFonts w:cs="Arial"/>
                <w:sz w:val="18"/>
              </w:rPr>
            </w:pPr>
            <w:r>
              <w:rPr>
                <w:sz w:val="18"/>
              </w:rPr>
              <w:t>Wurde nach § 34 BNatSchG</w:t>
            </w:r>
            <w:r>
              <w:rPr>
                <w:rFonts w:cs="Arial"/>
                <w:sz w:val="18"/>
              </w:rPr>
              <w:t xml:space="preserve"> eine FFH-Ausnahmeprüfung durchgeführt und sind </w:t>
            </w:r>
            <w:r>
              <w:rPr>
                <w:sz w:val="18"/>
              </w:rPr>
              <w:t>Kohärenzsicherungsmaßnahmen (E</w:t>
            </w:r>
            <w:r w:rsidRPr="00B85A2E">
              <w:rPr>
                <w:rStyle w:val="hgkelc"/>
                <w:rFonts w:cs="Arial"/>
                <w:color w:val="202124"/>
                <w:shd w:val="clear" w:color="auto" w:fill="FFFFFF"/>
                <w:vertAlign w:val="subscript"/>
              </w:rPr>
              <w:t>FFH-K</w:t>
            </w:r>
            <w:r w:rsidRPr="008762AD">
              <w:rPr>
                <w:rStyle w:val="hgkelc"/>
                <w:rFonts w:cs="Arial"/>
                <w:color w:val="202124"/>
                <w:shd w:val="clear" w:color="auto" w:fill="FFFFFF"/>
              </w:rPr>
              <w:t>)</w:t>
            </w:r>
            <w:r w:rsidDel="000322A1">
              <w:rPr>
                <w:sz w:val="18"/>
              </w:rPr>
              <w:t xml:space="preserve"> </w:t>
            </w:r>
            <w:r>
              <w:rPr>
                <w:rFonts w:cs="Arial"/>
                <w:sz w:val="18"/>
              </w:rPr>
              <w:t>entwickelt worden? Wurden sie nachrichtlich in den LBP (Text, Maßnahmenpläne, Maßnahmenblätter, tab. Gegenüberstellung von Eingriff – Kompensation übernommen?</w:t>
            </w:r>
          </w:p>
        </w:tc>
        <w:tc>
          <w:tcPr>
            <w:tcW w:w="850" w:type="dxa"/>
            <w:tcBorders>
              <w:top w:val="single" w:sz="4" w:space="0" w:color="auto"/>
              <w:left w:val="single" w:sz="4" w:space="0" w:color="auto"/>
              <w:bottom w:val="single" w:sz="4" w:space="0" w:color="auto"/>
              <w:right w:val="single" w:sz="4" w:space="0" w:color="auto"/>
            </w:tcBorders>
          </w:tcPr>
          <w:p w14:paraId="77D99E0C" w14:textId="583CF0B0"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29123F3" w14:textId="214BA64A"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451D0934" w14:textId="191F425C"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5D339DCB"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AB53CBF" w14:textId="67FE78BB" w:rsidR="009D1BEC" w:rsidRDefault="009D1BEC" w:rsidP="009D1BEC">
            <w:pPr>
              <w:spacing w:before="120" w:after="120" w:line="240" w:lineRule="auto"/>
              <w:jc w:val="left"/>
              <w:rPr>
                <w:rFonts w:cs="Arial"/>
                <w:sz w:val="16"/>
              </w:rPr>
            </w:pPr>
            <w:r>
              <w:rPr>
                <w:rFonts w:cs="Arial"/>
                <w:sz w:val="16"/>
              </w:rPr>
              <w:t>4.10</w:t>
            </w:r>
          </w:p>
        </w:tc>
        <w:tc>
          <w:tcPr>
            <w:tcW w:w="5786" w:type="dxa"/>
            <w:tcBorders>
              <w:top w:val="single" w:sz="4" w:space="0" w:color="auto"/>
              <w:left w:val="single" w:sz="4" w:space="0" w:color="auto"/>
              <w:bottom w:val="single" w:sz="4" w:space="0" w:color="auto"/>
              <w:right w:val="single" w:sz="4" w:space="0" w:color="auto"/>
            </w:tcBorders>
          </w:tcPr>
          <w:p w14:paraId="05E82ED3" w14:textId="4F053964" w:rsidR="009D1BEC" w:rsidRDefault="009D1BEC" w:rsidP="009D1BEC">
            <w:pPr>
              <w:spacing w:before="120" w:after="120" w:line="240" w:lineRule="auto"/>
              <w:jc w:val="left"/>
              <w:rPr>
                <w:sz w:val="18"/>
              </w:rPr>
            </w:pPr>
            <w:r>
              <w:rPr>
                <w:rFonts w:cs="Arial"/>
                <w:sz w:val="18"/>
              </w:rPr>
              <w:t>Wurden die Maßnahmen in allen Unterlagen und Fachbeiträgen gleichlautend bezeichnet?</w:t>
            </w:r>
          </w:p>
        </w:tc>
        <w:tc>
          <w:tcPr>
            <w:tcW w:w="850" w:type="dxa"/>
            <w:tcBorders>
              <w:top w:val="single" w:sz="4" w:space="0" w:color="auto"/>
              <w:left w:val="single" w:sz="4" w:space="0" w:color="auto"/>
              <w:bottom w:val="single" w:sz="4" w:space="0" w:color="auto"/>
              <w:right w:val="single" w:sz="4" w:space="0" w:color="auto"/>
            </w:tcBorders>
          </w:tcPr>
          <w:p w14:paraId="37591A69" w14:textId="34EA819B"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0570C1A" w14:textId="6E372206"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5678391B" w14:textId="5F418FD9"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71B316C4"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C1580BE" w14:textId="286A7A66" w:rsidR="009D1BEC" w:rsidRDefault="009D1BEC" w:rsidP="009D1BEC">
            <w:pPr>
              <w:spacing w:before="120" w:after="120" w:line="240" w:lineRule="auto"/>
              <w:jc w:val="left"/>
              <w:rPr>
                <w:rFonts w:cs="Arial"/>
                <w:sz w:val="16"/>
              </w:rPr>
            </w:pPr>
            <w:r>
              <w:rPr>
                <w:rFonts w:cs="Arial"/>
                <w:sz w:val="16"/>
              </w:rPr>
              <w:t>4.11</w:t>
            </w:r>
          </w:p>
        </w:tc>
        <w:tc>
          <w:tcPr>
            <w:tcW w:w="5786" w:type="dxa"/>
            <w:tcBorders>
              <w:top w:val="single" w:sz="4" w:space="0" w:color="auto"/>
              <w:left w:val="single" w:sz="4" w:space="0" w:color="auto"/>
              <w:bottom w:val="single" w:sz="4" w:space="0" w:color="auto"/>
              <w:right w:val="single" w:sz="4" w:space="0" w:color="auto"/>
            </w:tcBorders>
          </w:tcPr>
          <w:p w14:paraId="0FF8E333" w14:textId="04C362DB" w:rsidR="009D1BEC" w:rsidRDefault="009D1BEC" w:rsidP="009D1BEC">
            <w:pPr>
              <w:spacing w:before="120" w:after="120" w:line="240" w:lineRule="auto"/>
              <w:jc w:val="left"/>
              <w:rPr>
                <w:rFonts w:cs="Arial"/>
                <w:sz w:val="18"/>
              </w:rPr>
            </w:pPr>
            <w:r>
              <w:rPr>
                <w:rFonts w:cs="Arial"/>
                <w:sz w:val="18"/>
              </w:rPr>
              <w:t>Ist zwischen den zum Bauwerk gehörenden Begrünungsmaßnahmen und den Ausgleichs- und Ersatzmaßnahmen ausreichend differenziert? Sind die Begrünungsmaßnahmen in der Unterlage 5 und 9 dargestellt?</w:t>
            </w:r>
          </w:p>
        </w:tc>
        <w:tc>
          <w:tcPr>
            <w:tcW w:w="850" w:type="dxa"/>
            <w:tcBorders>
              <w:top w:val="single" w:sz="4" w:space="0" w:color="auto"/>
              <w:left w:val="single" w:sz="4" w:space="0" w:color="auto"/>
              <w:bottom w:val="single" w:sz="4" w:space="0" w:color="auto"/>
              <w:right w:val="single" w:sz="4" w:space="0" w:color="auto"/>
            </w:tcBorders>
          </w:tcPr>
          <w:p w14:paraId="5A30DDD6" w14:textId="237ADFD7"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1FBB516E" w14:textId="54212269"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02FB802" w14:textId="71385C29"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0117F3AA"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0523C756" w14:textId="17E65414" w:rsidR="009D1BEC" w:rsidRDefault="009D1BEC" w:rsidP="009D1BEC">
            <w:pPr>
              <w:spacing w:before="120" w:after="120" w:line="240" w:lineRule="auto"/>
              <w:jc w:val="left"/>
              <w:rPr>
                <w:rFonts w:cs="Arial"/>
                <w:sz w:val="16"/>
              </w:rPr>
            </w:pPr>
            <w:r>
              <w:rPr>
                <w:rFonts w:cs="Arial"/>
                <w:sz w:val="16"/>
              </w:rPr>
              <w:t>4.12</w:t>
            </w:r>
          </w:p>
        </w:tc>
        <w:tc>
          <w:tcPr>
            <w:tcW w:w="5786" w:type="dxa"/>
            <w:tcBorders>
              <w:top w:val="single" w:sz="4" w:space="0" w:color="auto"/>
              <w:left w:val="single" w:sz="4" w:space="0" w:color="auto"/>
              <w:bottom w:val="single" w:sz="4" w:space="0" w:color="auto"/>
              <w:right w:val="single" w:sz="4" w:space="0" w:color="auto"/>
            </w:tcBorders>
          </w:tcPr>
          <w:p w14:paraId="48A2E996" w14:textId="7FC86638" w:rsidR="009D1BEC" w:rsidRDefault="009D1BEC" w:rsidP="009D1BEC">
            <w:pPr>
              <w:spacing w:before="120" w:after="120" w:line="240" w:lineRule="auto"/>
              <w:jc w:val="left"/>
              <w:rPr>
                <w:rFonts w:cs="Arial"/>
                <w:sz w:val="18"/>
              </w:rPr>
            </w:pPr>
            <w:r>
              <w:rPr>
                <w:rFonts w:cs="Arial"/>
                <w:sz w:val="18"/>
              </w:rPr>
              <w:t>Wurde der Kompensationswert im Zuge der Integrierten Biotopbewertung gemäß dem „Praxisleitfaden zur Ermittlung des Kompensationsbedarfs in Rheinland-Pfalz“ und gemäß dem Fallbeispiel des LBM ermittelt? Deckt der Kompensationswert den Kompensationsbedarf? Wurden schutzgutbezogene Maßnahmen gesondert festgelegt und/    oder dienen sie multifunktional? Wurde die gesamte Berechnung ausreichend dokumentiert?</w:t>
            </w:r>
          </w:p>
        </w:tc>
        <w:tc>
          <w:tcPr>
            <w:tcW w:w="850" w:type="dxa"/>
            <w:tcBorders>
              <w:top w:val="single" w:sz="4" w:space="0" w:color="auto"/>
              <w:left w:val="single" w:sz="4" w:space="0" w:color="auto"/>
              <w:bottom w:val="single" w:sz="4" w:space="0" w:color="auto"/>
              <w:right w:val="single" w:sz="4" w:space="0" w:color="auto"/>
            </w:tcBorders>
          </w:tcPr>
          <w:p w14:paraId="2CE7F3F0" w14:textId="3BEA0E5A"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9860CDC" w14:textId="1631F515"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06A8497D" w14:textId="1A34730E"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6860D3C1"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E7D48B9" w14:textId="7A343F81" w:rsidR="009D1BEC" w:rsidRDefault="009D1BEC" w:rsidP="009D1BEC">
            <w:pPr>
              <w:spacing w:before="120" w:after="120" w:line="240" w:lineRule="auto"/>
              <w:jc w:val="left"/>
              <w:rPr>
                <w:rFonts w:cs="Arial"/>
                <w:sz w:val="16"/>
              </w:rPr>
            </w:pPr>
            <w:r>
              <w:rPr>
                <w:rFonts w:cs="Arial"/>
                <w:sz w:val="16"/>
              </w:rPr>
              <w:t>4.13</w:t>
            </w:r>
          </w:p>
        </w:tc>
        <w:tc>
          <w:tcPr>
            <w:tcW w:w="5786" w:type="dxa"/>
            <w:tcBorders>
              <w:top w:val="single" w:sz="4" w:space="0" w:color="auto"/>
              <w:left w:val="single" w:sz="4" w:space="0" w:color="auto"/>
              <w:bottom w:val="single" w:sz="4" w:space="0" w:color="auto"/>
              <w:right w:val="single" w:sz="4" w:space="0" w:color="auto"/>
            </w:tcBorders>
          </w:tcPr>
          <w:p w14:paraId="275BD439" w14:textId="23B59F3B" w:rsidR="009D1BEC" w:rsidRDefault="009D1BEC" w:rsidP="009D1BEC">
            <w:pPr>
              <w:spacing w:before="120" w:after="120" w:line="240" w:lineRule="auto"/>
              <w:jc w:val="left"/>
              <w:rPr>
                <w:rFonts w:cs="Arial"/>
                <w:sz w:val="18"/>
              </w:rPr>
            </w:pPr>
            <w:r>
              <w:rPr>
                <w:rFonts w:cs="Arial"/>
                <w:sz w:val="18"/>
              </w:rPr>
              <w:t>Ist die tabellarische Gegenüberstellung der Beeinträchtigungen und der landschaftspflegerischen Maßnahmen plausibel?</w:t>
            </w:r>
          </w:p>
        </w:tc>
        <w:tc>
          <w:tcPr>
            <w:tcW w:w="850" w:type="dxa"/>
            <w:tcBorders>
              <w:top w:val="single" w:sz="4" w:space="0" w:color="auto"/>
              <w:left w:val="single" w:sz="4" w:space="0" w:color="auto"/>
              <w:bottom w:val="single" w:sz="4" w:space="0" w:color="auto"/>
              <w:right w:val="single" w:sz="4" w:space="0" w:color="auto"/>
            </w:tcBorders>
          </w:tcPr>
          <w:p w14:paraId="08E961A8" w14:textId="1D3564F8"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C54206D" w14:textId="1593DF6D"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426CF0DB" w14:textId="692E91C3"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115721B6"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8B153D3" w14:textId="41753990" w:rsidR="009D1BEC" w:rsidRDefault="009D1BEC" w:rsidP="009D1BEC">
            <w:pPr>
              <w:spacing w:before="120" w:after="120" w:line="240" w:lineRule="auto"/>
              <w:jc w:val="left"/>
              <w:rPr>
                <w:rFonts w:cs="Arial"/>
                <w:sz w:val="16"/>
              </w:rPr>
            </w:pPr>
            <w:r>
              <w:rPr>
                <w:rFonts w:cs="Arial"/>
                <w:sz w:val="16"/>
              </w:rPr>
              <w:t>4.14</w:t>
            </w:r>
          </w:p>
        </w:tc>
        <w:tc>
          <w:tcPr>
            <w:tcW w:w="5786" w:type="dxa"/>
            <w:tcBorders>
              <w:top w:val="single" w:sz="4" w:space="0" w:color="auto"/>
              <w:left w:val="single" w:sz="4" w:space="0" w:color="auto"/>
              <w:bottom w:val="single" w:sz="4" w:space="0" w:color="auto"/>
              <w:right w:val="single" w:sz="4" w:space="0" w:color="auto"/>
            </w:tcBorders>
          </w:tcPr>
          <w:p w14:paraId="35E993BB" w14:textId="632DFE9E" w:rsidR="009D1BEC" w:rsidRDefault="009D1BEC" w:rsidP="009D1BEC">
            <w:pPr>
              <w:spacing w:before="120" w:after="120" w:line="240" w:lineRule="auto"/>
              <w:jc w:val="left"/>
              <w:rPr>
                <w:rFonts w:cs="Arial"/>
                <w:sz w:val="18"/>
              </w:rPr>
            </w:pPr>
            <w:r>
              <w:rPr>
                <w:rFonts w:cs="Arial"/>
                <w:sz w:val="18"/>
              </w:rPr>
              <w:t>Sind die Ausführungen in den Maßnahmenblättern umfänglich und nachvollziehbar?</w:t>
            </w:r>
          </w:p>
        </w:tc>
        <w:tc>
          <w:tcPr>
            <w:tcW w:w="850" w:type="dxa"/>
            <w:tcBorders>
              <w:top w:val="single" w:sz="4" w:space="0" w:color="auto"/>
              <w:left w:val="single" w:sz="4" w:space="0" w:color="auto"/>
              <w:bottom w:val="single" w:sz="4" w:space="0" w:color="auto"/>
              <w:right w:val="single" w:sz="4" w:space="0" w:color="auto"/>
            </w:tcBorders>
          </w:tcPr>
          <w:p w14:paraId="5CD52ABF" w14:textId="246F4281"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8D5DBF7" w14:textId="64EF264C"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3F64993A" w14:textId="3A9AD017"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4944C574"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5A876EA" w14:textId="492E3356" w:rsidR="009D1BEC" w:rsidRDefault="009D1BEC" w:rsidP="009D1BEC">
            <w:pPr>
              <w:spacing w:before="120" w:after="120" w:line="240" w:lineRule="auto"/>
              <w:jc w:val="left"/>
              <w:rPr>
                <w:rFonts w:cs="Arial"/>
                <w:sz w:val="16"/>
              </w:rPr>
            </w:pPr>
            <w:r>
              <w:rPr>
                <w:rFonts w:cs="Arial"/>
                <w:sz w:val="16"/>
              </w:rPr>
              <w:t>4.15</w:t>
            </w:r>
          </w:p>
        </w:tc>
        <w:tc>
          <w:tcPr>
            <w:tcW w:w="5786" w:type="dxa"/>
            <w:tcBorders>
              <w:top w:val="single" w:sz="4" w:space="0" w:color="auto"/>
              <w:left w:val="single" w:sz="4" w:space="0" w:color="auto"/>
              <w:bottom w:val="single" w:sz="4" w:space="0" w:color="auto"/>
              <w:right w:val="single" w:sz="4" w:space="0" w:color="auto"/>
            </w:tcBorders>
          </w:tcPr>
          <w:p w14:paraId="0AE6ED1E" w14:textId="768DD95F" w:rsidR="009D1BEC" w:rsidRDefault="009D1BEC" w:rsidP="009D1BEC">
            <w:pPr>
              <w:spacing w:before="120" w:after="120" w:line="240" w:lineRule="auto"/>
              <w:jc w:val="left"/>
              <w:rPr>
                <w:rFonts w:cs="Arial"/>
                <w:sz w:val="18"/>
              </w:rPr>
            </w:pPr>
            <w:r>
              <w:rPr>
                <w:rFonts w:cs="Arial"/>
                <w:sz w:val="18"/>
              </w:rPr>
              <w:t>Sind die Maßnahmen im Hinblick auf das formulierte Maßnahmenziel geeignet?</w:t>
            </w:r>
          </w:p>
        </w:tc>
        <w:tc>
          <w:tcPr>
            <w:tcW w:w="850" w:type="dxa"/>
            <w:tcBorders>
              <w:top w:val="single" w:sz="4" w:space="0" w:color="auto"/>
              <w:left w:val="single" w:sz="4" w:space="0" w:color="auto"/>
              <w:bottom w:val="single" w:sz="4" w:space="0" w:color="auto"/>
              <w:right w:val="single" w:sz="4" w:space="0" w:color="auto"/>
            </w:tcBorders>
          </w:tcPr>
          <w:p w14:paraId="58233FE9" w14:textId="5B57227B"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B57A755" w14:textId="459D194F"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4CBB51FA" w14:textId="602DCB8F"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662A3E04"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E57C09D" w14:textId="0C7444E9" w:rsidR="009D1BEC" w:rsidRDefault="009D1BEC" w:rsidP="009D1BEC">
            <w:pPr>
              <w:spacing w:before="120" w:after="120" w:line="240" w:lineRule="auto"/>
              <w:jc w:val="left"/>
              <w:rPr>
                <w:rFonts w:cs="Arial"/>
                <w:sz w:val="16"/>
              </w:rPr>
            </w:pPr>
            <w:r>
              <w:rPr>
                <w:rFonts w:cs="Arial"/>
                <w:sz w:val="16"/>
              </w:rPr>
              <w:t>4.16</w:t>
            </w:r>
          </w:p>
        </w:tc>
        <w:tc>
          <w:tcPr>
            <w:tcW w:w="5786" w:type="dxa"/>
            <w:tcBorders>
              <w:top w:val="single" w:sz="4" w:space="0" w:color="auto"/>
              <w:left w:val="single" w:sz="4" w:space="0" w:color="auto"/>
              <w:bottom w:val="single" w:sz="4" w:space="0" w:color="auto"/>
              <w:right w:val="single" w:sz="4" w:space="0" w:color="auto"/>
            </w:tcBorders>
          </w:tcPr>
          <w:p w14:paraId="37854032" w14:textId="3AD919E2" w:rsidR="009D1BEC" w:rsidRDefault="009D1BEC" w:rsidP="009D1BEC">
            <w:pPr>
              <w:spacing w:before="120" w:after="120" w:line="240" w:lineRule="auto"/>
              <w:jc w:val="left"/>
              <w:rPr>
                <w:rFonts w:cs="Arial"/>
                <w:sz w:val="18"/>
              </w:rPr>
            </w:pPr>
            <w:r w:rsidRPr="00F24E63">
              <w:rPr>
                <w:rFonts w:cs="Arial"/>
                <w:sz w:val="18"/>
              </w:rPr>
              <w:t>Sind mit den Maßnahmen erhebliche Beeinträchtigungen (auch artenschutzrechtliche) des Naturhaushalts verbunden, die mit dem Maßnahmenziel nicht zu rechtfertigen sind?</w:t>
            </w:r>
            <w:r>
              <w:rPr>
                <w:rFonts w:cs="Arial"/>
                <w:sz w:val="18"/>
              </w:rPr>
              <w:t xml:space="preserve"> </w:t>
            </w:r>
          </w:p>
        </w:tc>
        <w:tc>
          <w:tcPr>
            <w:tcW w:w="850" w:type="dxa"/>
            <w:tcBorders>
              <w:top w:val="single" w:sz="4" w:space="0" w:color="auto"/>
              <w:left w:val="single" w:sz="4" w:space="0" w:color="auto"/>
              <w:bottom w:val="single" w:sz="4" w:space="0" w:color="auto"/>
              <w:right w:val="single" w:sz="4" w:space="0" w:color="auto"/>
            </w:tcBorders>
          </w:tcPr>
          <w:p w14:paraId="0DFC8D11" w14:textId="38D2BDCC"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2CBC82EB" w14:textId="36E0D486"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56F73E9F" w14:textId="57E7188C" w:rsidR="009D1BEC" w:rsidRDefault="009D1BEC" w:rsidP="009D1BEC">
            <w:pPr>
              <w:spacing w:before="120" w:after="120" w:line="240" w:lineRule="auto"/>
              <w:jc w:val="center"/>
              <w:rPr>
                <w:rFonts w:cs="Arial"/>
                <w:sz w:val="18"/>
              </w:rPr>
            </w:pPr>
            <w:r w:rsidRPr="00A2323D">
              <w:rPr>
                <w:color w:val="000000" w:themeColor="text1"/>
                <w:sz w:val="20"/>
                <w:szCs w:val="20"/>
              </w:rPr>
              <w:fldChar w:fldCharType="begin">
                <w:ffData>
                  <w:name w:val="UVP_13"/>
                  <w:enabled/>
                  <w:calcOnExit w:val="0"/>
                  <w:checkBox>
                    <w:sizeAuto/>
                    <w:default w:val="0"/>
                  </w:checkBox>
                </w:ffData>
              </w:fldChar>
            </w:r>
            <w:r w:rsidRPr="00A2323D">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A2323D">
              <w:rPr>
                <w:color w:val="000000" w:themeColor="text1"/>
                <w:sz w:val="20"/>
                <w:szCs w:val="20"/>
              </w:rPr>
              <w:fldChar w:fldCharType="end"/>
            </w:r>
          </w:p>
        </w:tc>
      </w:tr>
      <w:tr w:rsidR="009D1BEC" w14:paraId="4B2587C1"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D99FAA3" w14:textId="638449E0" w:rsidR="009D1BEC" w:rsidRDefault="009D1BEC" w:rsidP="009D1BEC">
            <w:pPr>
              <w:spacing w:before="120" w:after="120" w:line="240" w:lineRule="auto"/>
              <w:jc w:val="left"/>
              <w:rPr>
                <w:rFonts w:cs="Arial"/>
                <w:sz w:val="16"/>
              </w:rPr>
            </w:pPr>
            <w:r>
              <w:rPr>
                <w:rFonts w:cs="Arial"/>
                <w:sz w:val="16"/>
              </w:rPr>
              <w:t>4.17</w:t>
            </w:r>
          </w:p>
        </w:tc>
        <w:tc>
          <w:tcPr>
            <w:tcW w:w="5786" w:type="dxa"/>
            <w:tcBorders>
              <w:top w:val="single" w:sz="4" w:space="0" w:color="auto"/>
              <w:left w:val="single" w:sz="4" w:space="0" w:color="auto"/>
              <w:bottom w:val="single" w:sz="4" w:space="0" w:color="auto"/>
              <w:right w:val="single" w:sz="4" w:space="0" w:color="auto"/>
            </w:tcBorders>
          </w:tcPr>
          <w:p w14:paraId="17314198" w14:textId="52EA4ADB" w:rsidR="009D1BEC" w:rsidRDefault="009D1BEC" w:rsidP="009D1BEC">
            <w:pPr>
              <w:spacing w:before="120" w:after="120" w:line="240" w:lineRule="auto"/>
              <w:jc w:val="left"/>
              <w:rPr>
                <w:rFonts w:cs="Arial"/>
                <w:sz w:val="18"/>
              </w:rPr>
            </w:pPr>
            <w:r>
              <w:rPr>
                <w:rFonts w:cs="Arial"/>
                <w:sz w:val="18"/>
              </w:rPr>
              <w:t>Ist mit der Erstellung der landschaftspflegerischen Ausführungsplanung ein konkretes und geeignetes Pflege-, Entwicklungs- und Unterhaltungskonzept erforderlich?</w:t>
            </w:r>
          </w:p>
        </w:tc>
        <w:tc>
          <w:tcPr>
            <w:tcW w:w="850" w:type="dxa"/>
            <w:tcBorders>
              <w:top w:val="single" w:sz="4" w:space="0" w:color="auto"/>
              <w:left w:val="single" w:sz="4" w:space="0" w:color="auto"/>
              <w:bottom w:val="single" w:sz="4" w:space="0" w:color="auto"/>
              <w:right w:val="single" w:sz="4" w:space="0" w:color="auto"/>
            </w:tcBorders>
          </w:tcPr>
          <w:p w14:paraId="57AE19CB" w14:textId="5C818308"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4D2055B7" w14:textId="1A24C292"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C852691" w14:textId="14549183"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r>
      <w:tr w:rsidR="009D1BEC" w14:paraId="3AFA944F"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9D5D359" w14:textId="65130F28" w:rsidR="009D1BEC" w:rsidRDefault="009D1BEC" w:rsidP="009D1BEC">
            <w:pPr>
              <w:spacing w:before="120" w:after="120" w:line="240" w:lineRule="auto"/>
              <w:jc w:val="left"/>
              <w:rPr>
                <w:rFonts w:cs="Arial"/>
                <w:sz w:val="16"/>
              </w:rPr>
            </w:pPr>
            <w:r>
              <w:rPr>
                <w:rFonts w:cs="Arial"/>
                <w:sz w:val="16"/>
              </w:rPr>
              <w:t>4.18</w:t>
            </w:r>
          </w:p>
        </w:tc>
        <w:tc>
          <w:tcPr>
            <w:tcW w:w="5786" w:type="dxa"/>
            <w:tcBorders>
              <w:top w:val="single" w:sz="4" w:space="0" w:color="auto"/>
              <w:left w:val="single" w:sz="4" w:space="0" w:color="auto"/>
              <w:bottom w:val="single" w:sz="4" w:space="0" w:color="auto"/>
              <w:right w:val="single" w:sz="4" w:space="0" w:color="auto"/>
            </w:tcBorders>
          </w:tcPr>
          <w:p w14:paraId="1B19EE2D" w14:textId="0ADBA6A5" w:rsidR="009D1BEC" w:rsidRDefault="009D1BEC" w:rsidP="009D1BEC">
            <w:pPr>
              <w:spacing w:before="120" w:after="120" w:line="240" w:lineRule="auto"/>
              <w:jc w:val="left"/>
              <w:rPr>
                <w:rFonts w:cs="Arial"/>
                <w:sz w:val="18"/>
              </w:rPr>
            </w:pPr>
            <w:r w:rsidRPr="006D44D8">
              <w:rPr>
                <w:rFonts w:cs="Arial"/>
                <w:sz w:val="18"/>
              </w:rPr>
              <w:t>Sind die standortgebundenen Maßnahmen so begründet, dass sie notfalls auch über eine Enteignung umgesetzt werden könnten?</w:t>
            </w:r>
          </w:p>
        </w:tc>
        <w:tc>
          <w:tcPr>
            <w:tcW w:w="850" w:type="dxa"/>
            <w:tcBorders>
              <w:top w:val="single" w:sz="4" w:space="0" w:color="auto"/>
              <w:left w:val="single" w:sz="4" w:space="0" w:color="auto"/>
              <w:bottom w:val="single" w:sz="4" w:space="0" w:color="auto"/>
              <w:right w:val="single" w:sz="4" w:space="0" w:color="auto"/>
            </w:tcBorders>
          </w:tcPr>
          <w:p w14:paraId="4CD2FD1A" w14:textId="6F8CBF64"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544B698" w14:textId="0F492106"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481DD17D" w14:textId="0B5F0644"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r>
      <w:tr w:rsidR="009D1BEC" w14:paraId="01E6A5B9"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3A1863C1" w14:textId="27396A3E" w:rsidR="009D1BEC" w:rsidRDefault="009D1BEC" w:rsidP="009D1BEC">
            <w:pPr>
              <w:spacing w:before="120" w:after="120" w:line="240" w:lineRule="auto"/>
              <w:jc w:val="left"/>
              <w:rPr>
                <w:rFonts w:cs="Arial"/>
                <w:sz w:val="16"/>
              </w:rPr>
            </w:pPr>
            <w:r>
              <w:rPr>
                <w:rFonts w:cs="Arial"/>
                <w:sz w:val="16"/>
              </w:rPr>
              <w:t>4.19</w:t>
            </w:r>
          </w:p>
        </w:tc>
        <w:tc>
          <w:tcPr>
            <w:tcW w:w="5786" w:type="dxa"/>
            <w:tcBorders>
              <w:top w:val="single" w:sz="4" w:space="0" w:color="auto"/>
              <w:left w:val="single" w:sz="4" w:space="0" w:color="auto"/>
              <w:bottom w:val="single" w:sz="4" w:space="0" w:color="auto"/>
              <w:right w:val="single" w:sz="4" w:space="0" w:color="auto"/>
            </w:tcBorders>
          </w:tcPr>
          <w:p w14:paraId="54B7C0C6" w14:textId="2794B247" w:rsidR="009D1BEC" w:rsidRPr="006D44D8" w:rsidRDefault="009D1BEC" w:rsidP="009D1BEC">
            <w:pPr>
              <w:spacing w:before="120" w:after="120" w:line="240" w:lineRule="auto"/>
              <w:jc w:val="left"/>
              <w:rPr>
                <w:rFonts w:cs="Arial"/>
                <w:sz w:val="18"/>
              </w:rPr>
            </w:pPr>
            <w:r>
              <w:rPr>
                <w:rFonts w:cs="Arial"/>
                <w:sz w:val="18"/>
              </w:rPr>
              <w:t>Wurden Maßnahmen aus Flächenpools oder Ökokonten verwendet? Sind diese ausreichend funktional begründet? Wurde hierbei das Vorrangprinzip „Ausgleich vor Ersatz“ berücksichtigt?</w:t>
            </w:r>
          </w:p>
        </w:tc>
        <w:tc>
          <w:tcPr>
            <w:tcW w:w="850" w:type="dxa"/>
            <w:tcBorders>
              <w:top w:val="single" w:sz="4" w:space="0" w:color="auto"/>
              <w:left w:val="single" w:sz="4" w:space="0" w:color="auto"/>
              <w:bottom w:val="single" w:sz="4" w:space="0" w:color="auto"/>
              <w:right w:val="single" w:sz="4" w:space="0" w:color="auto"/>
            </w:tcBorders>
          </w:tcPr>
          <w:p w14:paraId="286B47B8" w14:textId="05975857"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6AB24E0" w14:textId="0384AFAF"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5EB286B5" w14:textId="5780109B" w:rsidR="009D1BEC" w:rsidRDefault="009D1BEC" w:rsidP="009D1BEC">
            <w:pPr>
              <w:spacing w:before="120" w:after="120" w:line="240" w:lineRule="auto"/>
              <w:jc w:val="center"/>
              <w:rPr>
                <w:rFonts w:cs="Arial"/>
                <w:sz w:val="18"/>
              </w:rPr>
            </w:pPr>
            <w:r w:rsidRPr="00CD0672">
              <w:rPr>
                <w:color w:val="000000" w:themeColor="text1"/>
                <w:sz w:val="20"/>
                <w:szCs w:val="20"/>
              </w:rPr>
              <w:fldChar w:fldCharType="begin">
                <w:ffData>
                  <w:name w:val="UVP_13"/>
                  <w:enabled/>
                  <w:calcOnExit w:val="0"/>
                  <w:checkBox>
                    <w:sizeAuto/>
                    <w:default w:val="0"/>
                  </w:checkBox>
                </w:ffData>
              </w:fldChar>
            </w:r>
            <w:r w:rsidRPr="00CD0672">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CD0672">
              <w:rPr>
                <w:color w:val="000000" w:themeColor="text1"/>
                <w:sz w:val="20"/>
                <w:szCs w:val="20"/>
              </w:rPr>
              <w:fldChar w:fldCharType="end"/>
            </w:r>
          </w:p>
        </w:tc>
      </w:tr>
      <w:tr w:rsidR="009D1BEC" w14:paraId="6B3675BE"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08706721" w14:textId="60AD97E6" w:rsidR="009D1BEC" w:rsidRDefault="009D1BEC" w:rsidP="009D1BEC">
            <w:pPr>
              <w:spacing w:before="120" w:after="120" w:line="240" w:lineRule="auto"/>
              <w:jc w:val="left"/>
              <w:rPr>
                <w:rFonts w:cs="Arial"/>
                <w:sz w:val="16"/>
              </w:rPr>
            </w:pPr>
            <w:r>
              <w:rPr>
                <w:rFonts w:cs="Arial"/>
                <w:sz w:val="16"/>
              </w:rPr>
              <w:t>4.20</w:t>
            </w:r>
          </w:p>
        </w:tc>
        <w:tc>
          <w:tcPr>
            <w:tcW w:w="5786" w:type="dxa"/>
            <w:tcBorders>
              <w:top w:val="single" w:sz="4" w:space="0" w:color="auto"/>
              <w:left w:val="single" w:sz="4" w:space="0" w:color="auto"/>
              <w:bottom w:val="single" w:sz="4" w:space="0" w:color="auto"/>
              <w:right w:val="single" w:sz="4" w:space="0" w:color="auto"/>
            </w:tcBorders>
          </w:tcPr>
          <w:p w14:paraId="5B3103F4" w14:textId="0E881953" w:rsidR="009D1BEC" w:rsidRDefault="009D1BEC" w:rsidP="009D1BEC">
            <w:pPr>
              <w:spacing w:before="120" w:after="120" w:line="240" w:lineRule="auto"/>
              <w:jc w:val="left"/>
              <w:rPr>
                <w:rFonts w:cs="Arial"/>
                <w:sz w:val="18"/>
              </w:rPr>
            </w:pPr>
            <w:r>
              <w:rPr>
                <w:rFonts w:cs="Arial"/>
                <w:sz w:val="18"/>
              </w:rPr>
              <w:t>Sind für Maßnahmen, deren Wirksamkeit wissenschaftlich nicht ausreichend geklärt ist, geeignete Nachkontrollen vorgesehen und sind die erforderlichen Vorgaben und Zielzustände dargelegt (v.a. mit Blick auf die CEF- und FCS-Maßnahmen)?</w:t>
            </w:r>
          </w:p>
        </w:tc>
        <w:tc>
          <w:tcPr>
            <w:tcW w:w="850" w:type="dxa"/>
            <w:tcBorders>
              <w:top w:val="single" w:sz="4" w:space="0" w:color="auto"/>
              <w:left w:val="single" w:sz="4" w:space="0" w:color="auto"/>
              <w:bottom w:val="single" w:sz="4" w:space="0" w:color="auto"/>
              <w:right w:val="single" w:sz="4" w:space="0" w:color="auto"/>
            </w:tcBorders>
          </w:tcPr>
          <w:p w14:paraId="0271837F" w14:textId="771E2D46"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7CE5DDA" w14:textId="05E81395"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22F34F50" w14:textId="59B9BEF8"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5F081D9F"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34FF761" w14:textId="301CA1D2" w:rsidR="009D1BEC" w:rsidRDefault="009D1BEC" w:rsidP="009D1BEC">
            <w:pPr>
              <w:spacing w:before="120" w:after="120" w:line="240" w:lineRule="auto"/>
              <w:jc w:val="left"/>
              <w:rPr>
                <w:rFonts w:cs="Arial"/>
                <w:sz w:val="16"/>
              </w:rPr>
            </w:pPr>
            <w:r>
              <w:rPr>
                <w:rFonts w:cs="Arial"/>
                <w:sz w:val="16"/>
              </w:rPr>
              <w:t>4.21</w:t>
            </w:r>
          </w:p>
        </w:tc>
        <w:tc>
          <w:tcPr>
            <w:tcW w:w="5786" w:type="dxa"/>
            <w:tcBorders>
              <w:top w:val="single" w:sz="4" w:space="0" w:color="auto"/>
              <w:left w:val="single" w:sz="4" w:space="0" w:color="auto"/>
              <w:bottom w:val="single" w:sz="4" w:space="0" w:color="auto"/>
              <w:right w:val="single" w:sz="4" w:space="0" w:color="auto"/>
            </w:tcBorders>
          </w:tcPr>
          <w:p w14:paraId="4DD219BB" w14:textId="16403C3A" w:rsidR="009D1BEC" w:rsidRDefault="009D1BEC" w:rsidP="009D1BEC">
            <w:pPr>
              <w:spacing w:before="120" w:after="120" w:line="240" w:lineRule="auto"/>
              <w:jc w:val="left"/>
              <w:rPr>
                <w:rFonts w:cs="Arial"/>
                <w:sz w:val="18"/>
              </w:rPr>
            </w:pPr>
            <w:r>
              <w:rPr>
                <w:rFonts w:cs="Arial"/>
                <w:sz w:val="18"/>
              </w:rPr>
              <w:t>Sind die erforderlichen Standortbedingungen (Boden, Wasserhaushalt, Relief, Exposition etc.) zur Umsetzung der Maßnahmen gegeben?</w:t>
            </w:r>
          </w:p>
        </w:tc>
        <w:tc>
          <w:tcPr>
            <w:tcW w:w="850" w:type="dxa"/>
            <w:tcBorders>
              <w:top w:val="single" w:sz="4" w:space="0" w:color="auto"/>
              <w:left w:val="single" w:sz="4" w:space="0" w:color="auto"/>
              <w:bottom w:val="single" w:sz="4" w:space="0" w:color="auto"/>
              <w:right w:val="single" w:sz="4" w:space="0" w:color="auto"/>
            </w:tcBorders>
          </w:tcPr>
          <w:p w14:paraId="1031FE71" w14:textId="5BBBCF96"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8FAF0EB" w14:textId="3343F87F"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DF9463A" w14:textId="45E01938"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7E62DFC6"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BDE5D1D" w14:textId="5830A672" w:rsidR="009D1BEC" w:rsidRDefault="009D1BEC" w:rsidP="009D1BEC">
            <w:pPr>
              <w:spacing w:before="120" w:after="120" w:line="240" w:lineRule="auto"/>
              <w:jc w:val="left"/>
              <w:rPr>
                <w:rFonts w:cs="Arial"/>
                <w:sz w:val="16"/>
              </w:rPr>
            </w:pPr>
            <w:r>
              <w:rPr>
                <w:rFonts w:cs="Arial"/>
                <w:sz w:val="16"/>
              </w:rPr>
              <w:t>4.22</w:t>
            </w:r>
          </w:p>
        </w:tc>
        <w:tc>
          <w:tcPr>
            <w:tcW w:w="5786" w:type="dxa"/>
            <w:tcBorders>
              <w:top w:val="single" w:sz="4" w:space="0" w:color="auto"/>
              <w:left w:val="single" w:sz="4" w:space="0" w:color="auto"/>
              <w:bottom w:val="single" w:sz="4" w:space="0" w:color="auto"/>
              <w:right w:val="single" w:sz="4" w:space="0" w:color="auto"/>
            </w:tcBorders>
          </w:tcPr>
          <w:p w14:paraId="1CA71E98" w14:textId="257A2937" w:rsidR="009D1BEC" w:rsidRDefault="009D1BEC" w:rsidP="009D1BEC">
            <w:pPr>
              <w:spacing w:before="120" w:after="120" w:line="240" w:lineRule="auto"/>
              <w:jc w:val="left"/>
              <w:rPr>
                <w:rFonts w:cs="Arial"/>
                <w:sz w:val="18"/>
              </w:rPr>
            </w:pPr>
            <w:r>
              <w:rPr>
                <w:rFonts w:cs="Arial"/>
                <w:sz w:val="18"/>
              </w:rPr>
              <w:t>Sind vorhandene Leitungen (z. B.: Ver- und Entsorgung) bei der Maßnahmenplanung (z. B.: hinsichtlich spezifischer Abstandsregelungen) soweit erforderlich berücksichtigt worden?</w:t>
            </w:r>
          </w:p>
        </w:tc>
        <w:tc>
          <w:tcPr>
            <w:tcW w:w="850" w:type="dxa"/>
            <w:tcBorders>
              <w:top w:val="single" w:sz="4" w:space="0" w:color="auto"/>
              <w:left w:val="single" w:sz="4" w:space="0" w:color="auto"/>
              <w:bottom w:val="single" w:sz="4" w:space="0" w:color="auto"/>
              <w:right w:val="single" w:sz="4" w:space="0" w:color="auto"/>
            </w:tcBorders>
          </w:tcPr>
          <w:p w14:paraId="524D66D6" w14:textId="4F17A2C1"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E6F13BA" w14:textId="51A0F0E9"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0654CDAB" w14:textId="41344D1D"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736B7882"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9C03F7E" w14:textId="6F544C7B" w:rsidR="009D1BEC" w:rsidRDefault="009D1BEC" w:rsidP="009D1BEC">
            <w:pPr>
              <w:spacing w:before="120" w:after="120" w:line="240" w:lineRule="auto"/>
              <w:jc w:val="left"/>
              <w:rPr>
                <w:rFonts w:cs="Arial"/>
                <w:sz w:val="16"/>
              </w:rPr>
            </w:pPr>
            <w:r>
              <w:rPr>
                <w:rFonts w:cs="Arial"/>
                <w:sz w:val="16"/>
              </w:rPr>
              <w:t>4.23</w:t>
            </w:r>
          </w:p>
        </w:tc>
        <w:tc>
          <w:tcPr>
            <w:tcW w:w="5786" w:type="dxa"/>
            <w:tcBorders>
              <w:top w:val="single" w:sz="4" w:space="0" w:color="auto"/>
              <w:left w:val="single" w:sz="4" w:space="0" w:color="auto"/>
              <w:bottom w:val="single" w:sz="4" w:space="0" w:color="auto"/>
              <w:right w:val="single" w:sz="4" w:space="0" w:color="auto"/>
            </w:tcBorders>
          </w:tcPr>
          <w:p w14:paraId="4F5083F0" w14:textId="77777777" w:rsidR="009D1BEC" w:rsidRDefault="009D1BEC" w:rsidP="009D1BEC">
            <w:pPr>
              <w:spacing w:before="120" w:after="120" w:line="240" w:lineRule="auto"/>
              <w:jc w:val="left"/>
              <w:rPr>
                <w:rFonts w:cs="Arial"/>
                <w:sz w:val="18"/>
              </w:rPr>
            </w:pPr>
            <w:r>
              <w:rPr>
                <w:rFonts w:cs="Arial"/>
                <w:sz w:val="18"/>
              </w:rPr>
              <w:t>Sind Restriktionen, wie Nachbarschaftsrecht oder Abstandsregelungen bei der Maßnahmenplanung (z. B.: Einhaltung von Pflanzabständen; Einhaltung von Auflagen aus dem Sicherheitsaudit, wie Sichtdreiecke) berücksichtigt worden? Sind Grunddienstbarkeiten und andere Nutzungseinschränkungen (soweit vor Genehmigung bekannt) von Maßnahmenflächen berücksichtigt?</w:t>
            </w:r>
          </w:p>
        </w:tc>
        <w:tc>
          <w:tcPr>
            <w:tcW w:w="850" w:type="dxa"/>
            <w:tcBorders>
              <w:top w:val="single" w:sz="4" w:space="0" w:color="auto"/>
              <w:left w:val="single" w:sz="4" w:space="0" w:color="auto"/>
              <w:bottom w:val="single" w:sz="4" w:space="0" w:color="auto"/>
              <w:right w:val="single" w:sz="4" w:space="0" w:color="auto"/>
            </w:tcBorders>
          </w:tcPr>
          <w:p w14:paraId="5EE26CBF" w14:textId="58CBAA37"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2F72BE12" w14:textId="2646ED24"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5FF2747B" w14:textId="0E7F2E3A"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60A1990F"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CFB0DA8" w14:textId="15FB82C0" w:rsidR="009D1BEC" w:rsidRDefault="009D1BEC" w:rsidP="009D1BEC">
            <w:pPr>
              <w:spacing w:before="120" w:after="120" w:line="240" w:lineRule="auto"/>
              <w:jc w:val="left"/>
              <w:rPr>
                <w:rFonts w:cs="Arial"/>
                <w:sz w:val="16"/>
              </w:rPr>
            </w:pPr>
            <w:r>
              <w:rPr>
                <w:rFonts w:cs="Arial"/>
                <w:sz w:val="16"/>
              </w:rPr>
              <w:t>4.24</w:t>
            </w:r>
          </w:p>
        </w:tc>
        <w:tc>
          <w:tcPr>
            <w:tcW w:w="5786" w:type="dxa"/>
            <w:tcBorders>
              <w:top w:val="single" w:sz="4" w:space="0" w:color="auto"/>
              <w:left w:val="single" w:sz="4" w:space="0" w:color="auto"/>
              <w:bottom w:val="single" w:sz="4" w:space="0" w:color="auto"/>
              <w:right w:val="single" w:sz="4" w:space="0" w:color="auto"/>
            </w:tcBorders>
          </w:tcPr>
          <w:p w14:paraId="4647DEBE" w14:textId="77777777" w:rsidR="009D1BEC" w:rsidRDefault="009D1BEC" w:rsidP="009D1BEC">
            <w:pPr>
              <w:spacing w:before="120" w:after="120" w:line="240" w:lineRule="auto"/>
              <w:jc w:val="left"/>
              <w:rPr>
                <w:rFonts w:cs="Arial"/>
                <w:sz w:val="18"/>
              </w:rPr>
            </w:pPr>
            <w:r>
              <w:rPr>
                <w:rFonts w:cs="Arial"/>
                <w:sz w:val="18"/>
              </w:rPr>
              <w:t>Sind die baulichen Voraussetzungen zur Umsetzbarkeit der Maßnahmen ausreichend berücksichtigt worden (z.B. Kreuzungsproblematik bei Positionierung von Leit- und Sperreinrichtungen)?</w:t>
            </w:r>
          </w:p>
        </w:tc>
        <w:tc>
          <w:tcPr>
            <w:tcW w:w="850" w:type="dxa"/>
            <w:tcBorders>
              <w:top w:val="single" w:sz="4" w:space="0" w:color="auto"/>
              <w:left w:val="single" w:sz="4" w:space="0" w:color="auto"/>
              <w:bottom w:val="single" w:sz="4" w:space="0" w:color="auto"/>
              <w:right w:val="single" w:sz="4" w:space="0" w:color="auto"/>
            </w:tcBorders>
          </w:tcPr>
          <w:p w14:paraId="4E38EA7A" w14:textId="184DF399"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88820C9" w14:textId="0A045765"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195EB064" w14:textId="401D0EA2"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562D7576"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3279BF26" w14:textId="134CEA31" w:rsidR="009D1BEC" w:rsidRDefault="009D1BEC" w:rsidP="009D1BEC">
            <w:pPr>
              <w:spacing w:before="120" w:after="120" w:line="240" w:lineRule="auto"/>
              <w:jc w:val="left"/>
              <w:rPr>
                <w:rFonts w:cs="Arial"/>
                <w:sz w:val="16"/>
              </w:rPr>
            </w:pPr>
            <w:r>
              <w:rPr>
                <w:rFonts w:cs="Arial"/>
                <w:sz w:val="16"/>
              </w:rPr>
              <w:t>4.25</w:t>
            </w:r>
          </w:p>
        </w:tc>
        <w:tc>
          <w:tcPr>
            <w:tcW w:w="5786" w:type="dxa"/>
            <w:tcBorders>
              <w:top w:val="single" w:sz="4" w:space="0" w:color="auto"/>
              <w:left w:val="single" w:sz="4" w:space="0" w:color="auto"/>
              <w:bottom w:val="single" w:sz="4" w:space="0" w:color="auto"/>
              <w:right w:val="single" w:sz="4" w:space="0" w:color="auto"/>
            </w:tcBorders>
          </w:tcPr>
          <w:p w14:paraId="03A6E176" w14:textId="77777777" w:rsidR="009D1BEC" w:rsidRDefault="009D1BEC" w:rsidP="009D1BEC">
            <w:pPr>
              <w:spacing w:before="120" w:after="120" w:line="240" w:lineRule="auto"/>
              <w:jc w:val="left"/>
              <w:rPr>
                <w:rFonts w:cs="Arial"/>
                <w:sz w:val="18"/>
              </w:rPr>
            </w:pPr>
            <w:r>
              <w:rPr>
                <w:rFonts w:cs="Arial"/>
                <w:sz w:val="18"/>
              </w:rPr>
              <w:t>Liegt insbesondere bei gewässerbaulichen Maßnahmen die Maßnahmenplanung in ausreichender Detailschärfe vor (z. B.: Vorlage hydraulischer Berechnungen)?</w:t>
            </w:r>
          </w:p>
        </w:tc>
        <w:tc>
          <w:tcPr>
            <w:tcW w:w="850" w:type="dxa"/>
            <w:tcBorders>
              <w:top w:val="single" w:sz="4" w:space="0" w:color="auto"/>
              <w:left w:val="single" w:sz="4" w:space="0" w:color="auto"/>
              <w:bottom w:val="single" w:sz="4" w:space="0" w:color="auto"/>
              <w:right w:val="single" w:sz="4" w:space="0" w:color="auto"/>
            </w:tcBorders>
          </w:tcPr>
          <w:p w14:paraId="34241860" w14:textId="0186F27A"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7C7F0AA" w14:textId="639984F2"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C68A922" w14:textId="35C73318"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4E2555A2"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900104D" w14:textId="08C104E3" w:rsidR="009D1BEC" w:rsidRDefault="009D1BEC" w:rsidP="009D1BEC">
            <w:pPr>
              <w:spacing w:before="120" w:after="120" w:line="240" w:lineRule="auto"/>
              <w:jc w:val="left"/>
              <w:rPr>
                <w:rFonts w:cs="Arial"/>
                <w:sz w:val="16"/>
              </w:rPr>
            </w:pPr>
            <w:r>
              <w:rPr>
                <w:rFonts w:cs="Arial"/>
                <w:sz w:val="16"/>
              </w:rPr>
              <w:t>4.26</w:t>
            </w:r>
          </w:p>
        </w:tc>
        <w:tc>
          <w:tcPr>
            <w:tcW w:w="5786" w:type="dxa"/>
            <w:tcBorders>
              <w:top w:val="single" w:sz="4" w:space="0" w:color="auto"/>
              <w:left w:val="single" w:sz="4" w:space="0" w:color="auto"/>
              <w:bottom w:val="single" w:sz="4" w:space="0" w:color="auto"/>
              <w:right w:val="single" w:sz="4" w:space="0" w:color="auto"/>
            </w:tcBorders>
          </w:tcPr>
          <w:p w14:paraId="027E2B0D" w14:textId="43F585E2" w:rsidR="009D1BEC" w:rsidRDefault="009D1BEC" w:rsidP="009D1BEC">
            <w:pPr>
              <w:spacing w:before="120" w:after="120" w:line="240" w:lineRule="auto"/>
              <w:jc w:val="left"/>
              <w:rPr>
                <w:rFonts w:cs="Arial"/>
                <w:sz w:val="18"/>
              </w:rPr>
            </w:pPr>
            <w:r w:rsidRPr="00C92FE1">
              <w:rPr>
                <w:rFonts w:cs="Arial"/>
                <w:sz w:val="18"/>
              </w:rPr>
              <w:t>Wurde ausgewiesene Materialien zur Maßnahmenumsetzung (z. B.: gebietseigenes Pflanzmaterial/Saatgut</w:t>
            </w:r>
            <w:r>
              <w:rPr>
                <w:rFonts w:cs="Arial"/>
                <w:sz w:val="18"/>
              </w:rPr>
              <w:t xml:space="preserve"> für die freie Landschaft</w:t>
            </w:r>
            <w:r w:rsidRPr="00C92FE1">
              <w:rPr>
                <w:rFonts w:cs="Arial"/>
                <w:sz w:val="18"/>
              </w:rPr>
              <w:t>, Vorgaben Leitfaden CEF-Maßnahmen) gefordert?</w:t>
            </w:r>
          </w:p>
        </w:tc>
        <w:tc>
          <w:tcPr>
            <w:tcW w:w="850" w:type="dxa"/>
            <w:tcBorders>
              <w:top w:val="single" w:sz="4" w:space="0" w:color="auto"/>
              <w:left w:val="single" w:sz="4" w:space="0" w:color="auto"/>
              <w:bottom w:val="single" w:sz="4" w:space="0" w:color="auto"/>
              <w:right w:val="single" w:sz="4" w:space="0" w:color="auto"/>
            </w:tcBorders>
          </w:tcPr>
          <w:p w14:paraId="3D46335E" w14:textId="3110E725"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492D65FB" w14:textId="138E2E27"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DAE2DF1" w14:textId="35FFFC2E"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02CFEFBC"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09531507" w14:textId="6FE53CF2" w:rsidR="009D1BEC" w:rsidRDefault="009D1BEC" w:rsidP="009D1BEC">
            <w:pPr>
              <w:spacing w:before="120" w:after="120" w:line="240" w:lineRule="auto"/>
              <w:jc w:val="left"/>
              <w:rPr>
                <w:rFonts w:cs="Arial"/>
                <w:sz w:val="16"/>
              </w:rPr>
            </w:pPr>
            <w:r>
              <w:rPr>
                <w:rFonts w:cs="Arial"/>
                <w:sz w:val="16"/>
              </w:rPr>
              <w:t>4.27</w:t>
            </w:r>
          </w:p>
        </w:tc>
        <w:tc>
          <w:tcPr>
            <w:tcW w:w="5786" w:type="dxa"/>
            <w:tcBorders>
              <w:top w:val="single" w:sz="4" w:space="0" w:color="auto"/>
              <w:left w:val="single" w:sz="4" w:space="0" w:color="auto"/>
              <w:bottom w:val="single" w:sz="4" w:space="0" w:color="auto"/>
              <w:right w:val="single" w:sz="4" w:space="0" w:color="auto"/>
            </w:tcBorders>
          </w:tcPr>
          <w:p w14:paraId="535A539B" w14:textId="371E7A8B" w:rsidR="009D1BEC" w:rsidRDefault="009D1BEC" w:rsidP="009D1BEC">
            <w:pPr>
              <w:spacing w:before="120" w:after="120" w:line="240" w:lineRule="auto"/>
              <w:jc w:val="left"/>
              <w:rPr>
                <w:rFonts w:cs="Arial"/>
                <w:sz w:val="18"/>
              </w:rPr>
            </w:pPr>
            <w:r>
              <w:rPr>
                <w:rFonts w:cs="Arial"/>
                <w:sz w:val="18"/>
              </w:rPr>
              <w:t>Wurde geprüft, ob durch die Baumaßnahme anfallende Materialien für die Maßnahmengestaltung verwendet werden können (z. B.: anfallendes Rodungsmaterial für die Anreicherung mit Totholz; Mahdgut als Mulchmaterial)?</w:t>
            </w:r>
          </w:p>
        </w:tc>
        <w:tc>
          <w:tcPr>
            <w:tcW w:w="850" w:type="dxa"/>
            <w:tcBorders>
              <w:top w:val="single" w:sz="4" w:space="0" w:color="auto"/>
              <w:left w:val="single" w:sz="4" w:space="0" w:color="auto"/>
              <w:bottom w:val="single" w:sz="4" w:space="0" w:color="auto"/>
              <w:right w:val="single" w:sz="4" w:space="0" w:color="auto"/>
            </w:tcBorders>
          </w:tcPr>
          <w:p w14:paraId="4B4645A3" w14:textId="70805274"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1EA605F" w14:textId="508D59C5"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777FF466" w14:textId="387A5018" w:rsidR="009D1BEC" w:rsidRDefault="009D1BEC" w:rsidP="009D1BEC">
            <w:pPr>
              <w:spacing w:before="120" w:after="120" w:line="240" w:lineRule="auto"/>
              <w:jc w:val="center"/>
              <w:rPr>
                <w:rFonts w:cs="Arial"/>
                <w:sz w:val="18"/>
              </w:rPr>
            </w:pPr>
            <w:r w:rsidRPr="00934EAF">
              <w:rPr>
                <w:color w:val="000000" w:themeColor="text1"/>
                <w:sz w:val="20"/>
                <w:szCs w:val="20"/>
              </w:rPr>
              <w:fldChar w:fldCharType="begin">
                <w:ffData>
                  <w:name w:val="UVP_13"/>
                  <w:enabled/>
                  <w:calcOnExit w:val="0"/>
                  <w:checkBox>
                    <w:sizeAuto/>
                    <w:default w:val="0"/>
                  </w:checkBox>
                </w:ffData>
              </w:fldChar>
            </w:r>
            <w:r w:rsidRPr="00934EA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934EAF">
              <w:rPr>
                <w:color w:val="000000" w:themeColor="text1"/>
                <w:sz w:val="20"/>
                <w:szCs w:val="20"/>
              </w:rPr>
              <w:fldChar w:fldCharType="end"/>
            </w:r>
          </w:p>
        </w:tc>
      </w:tr>
      <w:tr w:rsidR="009D1BEC" w14:paraId="13AE1751"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7E2CAA61" w14:textId="094BCBA2" w:rsidR="009D1BEC" w:rsidRDefault="009D1BEC" w:rsidP="009D1BEC">
            <w:pPr>
              <w:spacing w:before="120" w:after="120" w:line="240" w:lineRule="auto"/>
              <w:jc w:val="left"/>
              <w:rPr>
                <w:rFonts w:cs="Arial"/>
                <w:sz w:val="16"/>
              </w:rPr>
            </w:pPr>
            <w:r>
              <w:rPr>
                <w:rFonts w:cs="Arial"/>
                <w:sz w:val="16"/>
              </w:rPr>
              <w:t>4.28</w:t>
            </w:r>
          </w:p>
        </w:tc>
        <w:tc>
          <w:tcPr>
            <w:tcW w:w="5786" w:type="dxa"/>
            <w:tcBorders>
              <w:top w:val="single" w:sz="4" w:space="0" w:color="auto"/>
              <w:left w:val="single" w:sz="4" w:space="0" w:color="auto"/>
              <w:bottom w:val="single" w:sz="4" w:space="0" w:color="auto"/>
              <w:right w:val="single" w:sz="4" w:space="0" w:color="auto"/>
            </w:tcBorders>
          </w:tcPr>
          <w:p w14:paraId="12913617" w14:textId="274FF027" w:rsidR="009D1BEC" w:rsidRDefault="009D1BEC" w:rsidP="009D1BEC">
            <w:pPr>
              <w:spacing w:before="120" w:after="120" w:line="240" w:lineRule="auto"/>
              <w:jc w:val="left"/>
              <w:rPr>
                <w:rFonts w:cs="Arial"/>
                <w:sz w:val="18"/>
              </w:rPr>
            </w:pPr>
            <w:r>
              <w:rPr>
                <w:rFonts w:cs="Arial"/>
                <w:sz w:val="18"/>
              </w:rPr>
              <w:t>Erlaubt die vorgegebene Maßnahmenplanung eine vertretbare Flexibilität bei der Ausführungsplanung (möglichst keine Angaben zu Pflanzenarten, -qualitäten), ohne dass hierdurch das Maßnahmenziel oder der Kompensationserfolg gefährdet wird?</w:t>
            </w:r>
          </w:p>
        </w:tc>
        <w:tc>
          <w:tcPr>
            <w:tcW w:w="850" w:type="dxa"/>
            <w:tcBorders>
              <w:top w:val="single" w:sz="4" w:space="0" w:color="auto"/>
              <w:left w:val="single" w:sz="4" w:space="0" w:color="auto"/>
              <w:bottom w:val="single" w:sz="4" w:space="0" w:color="auto"/>
              <w:right w:val="single" w:sz="4" w:space="0" w:color="auto"/>
            </w:tcBorders>
          </w:tcPr>
          <w:p w14:paraId="67D4DBA8" w14:textId="33B1D2D8"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BFBAAEC" w14:textId="7B8070BB"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30D91958" w14:textId="229332ED"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r>
      <w:tr w:rsidR="009D1BEC" w14:paraId="724C2B03"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18C149CE" w14:textId="3BCFC0AC" w:rsidR="009D1BEC" w:rsidRDefault="009D1BEC" w:rsidP="009D1BEC">
            <w:pPr>
              <w:spacing w:before="120" w:after="120" w:line="240" w:lineRule="auto"/>
              <w:jc w:val="left"/>
              <w:rPr>
                <w:rFonts w:cs="Arial"/>
                <w:sz w:val="16"/>
              </w:rPr>
            </w:pPr>
            <w:r>
              <w:rPr>
                <w:rFonts w:cs="Arial"/>
                <w:sz w:val="16"/>
              </w:rPr>
              <w:t>4.29</w:t>
            </w:r>
          </w:p>
        </w:tc>
        <w:tc>
          <w:tcPr>
            <w:tcW w:w="5786" w:type="dxa"/>
            <w:tcBorders>
              <w:top w:val="single" w:sz="4" w:space="0" w:color="auto"/>
              <w:left w:val="single" w:sz="4" w:space="0" w:color="auto"/>
              <w:bottom w:val="single" w:sz="4" w:space="0" w:color="auto"/>
              <w:right w:val="single" w:sz="4" w:space="0" w:color="auto"/>
            </w:tcBorders>
          </w:tcPr>
          <w:p w14:paraId="4A393356" w14:textId="77777777" w:rsidR="009D1BEC" w:rsidRDefault="009D1BEC" w:rsidP="009D1BEC">
            <w:pPr>
              <w:spacing w:before="120" w:after="120" w:line="240" w:lineRule="auto"/>
              <w:jc w:val="left"/>
              <w:rPr>
                <w:rFonts w:cs="Arial"/>
                <w:sz w:val="18"/>
              </w:rPr>
            </w:pPr>
            <w:r w:rsidRPr="00BF6581">
              <w:rPr>
                <w:rFonts w:cs="Arial"/>
                <w:sz w:val="18"/>
              </w:rPr>
              <w:t>Werden vorrangig geeignete bundes-</w:t>
            </w:r>
            <w:r>
              <w:rPr>
                <w:rFonts w:cs="Arial"/>
                <w:sz w:val="18"/>
              </w:rPr>
              <w:t>,</w:t>
            </w:r>
            <w:r w:rsidRPr="00BF6581">
              <w:rPr>
                <w:rFonts w:cs="Arial"/>
                <w:sz w:val="18"/>
              </w:rPr>
              <w:t xml:space="preserve"> landes</w:t>
            </w:r>
            <w:r>
              <w:rPr>
                <w:rFonts w:cs="Arial"/>
                <w:sz w:val="18"/>
              </w:rPr>
              <w:t>-, kreis- oder gemeinde</w:t>
            </w:r>
            <w:r w:rsidRPr="00BF6581">
              <w:rPr>
                <w:rFonts w:cs="Arial"/>
                <w:sz w:val="18"/>
              </w:rPr>
              <w:t xml:space="preserve">eigene Flächen oder sonstige Flächen der öffentlichen Hand </w:t>
            </w:r>
            <w:r>
              <w:rPr>
                <w:rFonts w:cs="Arial"/>
                <w:sz w:val="18"/>
              </w:rPr>
              <w:t xml:space="preserve">genutzt </w:t>
            </w:r>
            <w:r w:rsidRPr="00BF6581">
              <w:rPr>
                <w:rFonts w:cs="Arial"/>
                <w:sz w:val="18"/>
              </w:rPr>
              <w:t>(Minimierung der Inanspruchnahme von Privateigentum)?</w:t>
            </w:r>
          </w:p>
        </w:tc>
        <w:tc>
          <w:tcPr>
            <w:tcW w:w="850" w:type="dxa"/>
            <w:tcBorders>
              <w:top w:val="single" w:sz="4" w:space="0" w:color="auto"/>
              <w:left w:val="single" w:sz="4" w:space="0" w:color="auto"/>
              <w:bottom w:val="single" w:sz="4" w:space="0" w:color="auto"/>
              <w:right w:val="single" w:sz="4" w:space="0" w:color="auto"/>
            </w:tcBorders>
          </w:tcPr>
          <w:p w14:paraId="0F73395F" w14:textId="47F268D5"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26C9DCB" w14:textId="0971C008"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2BEE5C00" w14:textId="04157236"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r>
      <w:tr w:rsidR="009D1BEC" w14:paraId="3D458D0A"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F1B0913" w14:textId="2C1F5084" w:rsidR="009D1BEC" w:rsidRDefault="009D1BEC" w:rsidP="009D1BEC">
            <w:pPr>
              <w:spacing w:before="120" w:after="120" w:line="240" w:lineRule="auto"/>
              <w:jc w:val="left"/>
              <w:rPr>
                <w:rFonts w:cs="Arial"/>
                <w:sz w:val="16"/>
              </w:rPr>
            </w:pPr>
            <w:r>
              <w:rPr>
                <w:rFonts w:cs="Arial"/>
                <w:sz w:val="16"/>
              </w:rPr>
              <w:t>4.30</w:t>
            </w:r>
          </w:p>
        </w:tc>
        <w:tc>
          <w:tcPr>
            <w:tcW w:w="5786" w:type="dxa"/>
            <w:tcBorders>
              <w:top w:val="single" w:sz="4" w:space="0" w:color="auto"/>
              <w:left w:val="single" w:sz="4" w:space="0" w:color="auto"/>
              <w:bottom w:val="single" w:sz="4" w:space="0" w:color="auto"/>
              <w:right w:val="single" w:sz="4" w:space="0" w:color="auto"/>
            </w:tcBorders>
          </w:tcPr>
          <w:p w14:paraId="7B3808D2" w14:textId="77777777" w:rsidR="009D1BEC" w:rsidRDefault="009D1BEC" w:rsidP="009D1BEC">
            <w:pPr>
              <w:spacing w:before="120" w:after="120" w:line="240" w:lineRule="auto"/>
              <w:jc w:val="left"/>
              <w:rPr>
                <w:rFonts w:cs="Arial"/>
                <w:sz w:val="18"/>
              </w:rPr>
            </w:pPr>
            <w:r>
              <w:rPr>
                <w:rFonts w:cs="Arial"/>
                <w:sz w:val="18"/>
              </w:rPr>
              <w:t>Ist die Flächenverfügbarkeit ausreichend geklärt und sichergestellt?</w:t>
            </w:r>
          </w:p>
        </w:tc>
        <w:tc>
          <w:tcPr>
            <w:tcW w:w="850" w:type="dxa"/>
            <w:tcBorders>
              <w:top w:val="single" w:sz="4" w:space="0" w:color="auto"/>
              <w:left w:val="single" w:sz="4" w:space="0" w:color="auto"/>
              <w:bottom w:val="single" w:sz="4" w:space="0" w:color="auto"/>
              <w:right w:val="single" w:sz="4" w:space="0" w:color="auto"/>
            </w:tcBorders>
          </w:tcPr>
          <w:p w14:paraId="2FB76849" w14:textId="39AC8E58"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2A288612" w14:textId="6BE09D63"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FAC3A4D" w14:textId="45CB395D"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r>
      <w:tr w:rsidR="009D1BEC" w14:paraId="5FEB7C58"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30409638" w14:textId="62C8EC5A" w:rsidR="009D1BEC" w:rsidRDefault="009D1BEC" w:rsidP="009D1BEC">
            <w:pPr>
              <w:spacing w:before="120" w:after="120" w:line="240" w:lineRule="auto"/>
              <w:jc w:val="left"/>
              <w:rPr>
                <w:rFonts w:cs="Arial"/>
                <w:sz w:val="16"/>
              </w:rPr>
            </w:pPr>
            <w:r>
              <w:rPr>
                <w:rFonts w:cs="Arial"/>
                <w:sz w:val="16"/>
              </w:rPr>
              <w:t>4.31</w:t>
            </w:r>
          </w:p>
        </w:tc>
        <w:tc>
          <w:tcPr>
            <w:tcW w:w="5786" w:type="dxa"/>
            <w:tcBorders>
              <w:top w:val="single" w:sz="4" w:space="0" w:color="auto"/>
              <w:left w:val="single" w:sz="4" w:space="0" w:color="auto"/>
              <w:bottom w:val="single" w:sz="4" w:space="0" w:color="auto"/>
              <w:right w:val="single" w:sz="4" w:space="0" w:color="auto"/>
            </w:tcBorders>
          </w:tcPr>
          <w:p w14:paraId="38CFB72A" w14:textId="742313D4" w:rsidR="009D1BEC" w:rsidRDefault="009D1BEC" w:rsidP="009D1BEC">
            <w:pPr>
              <w:spacing w:before="120" w:after="120" w:line="240" w:lineRule="auto"/>
              <w:jc w:val="left"/>
              <w:rPr>
                <w:rFonts w:cs="Arial"/>
                <w:sz w:val="18"/>
              </w:rPr>
            </w:pPr>
            <w:r w:rsidRPr="00BF6581">
              <w:rPr>
                <w:rFonts w:cs="Arial"/>
                <w:sz w:val="18"/>
              </w:rPr>
              <w:t xml:space="preserve">Wurde bei der Inanspruchnahme von land- oder forstwirtschaftlich genutzten Flächen auf agrarstrukturelle </w:t>
            </w:r>
            <w:r>
              <w:rPr>
                <w:rFonts w:cs="Arial"/>
                <w:sz w:val="18"/>
              </w:rPr>
              <w:t xml:space="preserve">und forstliche </w:t>
            </w:r>
            <w:r w:rsidRPr="00BF6581">
              <w:rPr>
                <w:rFonts w:cs="Arial"/>
                <w:sz w:val="18"/>
              </w:rPr>
              <w:t>Belange Rücksicht genommen</w:t>
            </w:r>
            <w:r>
              <w:rPr>
                <w:rFonts w:cs="Arial"/>
                <w:sz w:val="18"/>
              </w:rPr>
              <w:t xml:space="preserve"> (§ 15 Abs. 3 BNatSchG)</w:t>
            </w:r>
            <w:r w:rsidRPr="00BF6581">
              <w:rPr>
                <w:rFonts w:cs="Arial"/>
                <w:sz w:val="18"/>
              </w:rPr>
              <w:t>?</w:t>
            </w:r>
          </w:p>
        </w:tc>
        <w:tc>
          <w:tcPr>
            <w:tcW w:w="850" w:type="dxa"/>
            <w:tcBorders>
              <w:top w:val="single" w:sz="4" w:space="0" w:color="auto"/>
              <w:left w:val="single" w:sz="4" w:space="0" w:color="auto"/>
              <w:bottom w:val="single" w:sz="4" w:space="0" w:color="auto"/>
              <w:right w:val="single" w:sz="4" w:space="0" w:color="auto"/>
            </w:tcBorders>
          </w:tcPr>
          <w:p w14:paraId="13B2916A" w14:textId="2BDD8D14"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44814A1A" w14:textId="2302DECB"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2F04A2EF" w14:textId="20648405"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r>
      <w:tr w:rsidR="009D1BEC" w14:paraId="6F6243FF"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80E2DC8" w14:textId="48ADAD21" w:rsidR="009D1BEC" w:rsidRDefault="009D1BEC" w:rsidP="009D1BEC">
            <w:pPr>
              <w:spacing w:before="120" w:after="120" w:line="240" w:lineRule="auto"/>
              <w:jc w:val="left"/>
              <w:rPr>
                <w:rFonts w:cs="Arial"/>
                <w:sz w:val="16"/>
              </w:rPr>
            </w:pPr>
            <w:r>
              <w:rPr>
                <w:rFonts w:cs="Arial"/>
                <w:sz w:val="16"/>
              </w:rPr>
              <w:t>4.32</w:t>
            </w:r>
          </w:p>
        </w:tc>
        <w:tc>
          <w:tcPr>
            <w:tcW w:w="5786" w:type="dxa"/>
            <w:tcBorders>
              <w:top w:val="single" w:sz="4" w:space="0" w:color="auto"/>
              <w:left w:val="single" w:sz="4" w:space="0" w:color="auto"/>
              <w:bottom w:val="single" w:sz="4" w:space="0" w:color="auto"/>
              <w:right w:val="single" w:sz="4" w:space="0" w:color="auto"/>
            </w:tcBorders>
          </w:tcPr>
          <w:p w14:paraId="02FF4E7E" w14:textId="59BF96BA" w:rsidR="009D1BEC" w:rsidRDefault="009D1BEC" w:rsidP="009D1BEC">
            <w:pPr>
              <w:spacing w:before="120" w:after="120" w:line="240" w:lineRule="auto"/>
              <w:jc w:val="left"/>
              <w:rPr>
                <w:rFonts w:cs="Arial"/>
                <w:sz w:val="18"/>
              </w:rPr>
            </w:pPr>
            <w:r w:rsidRPr="00BF6581">
              <w:rPr>
                <w:rFonts w:cs="Arial"/>
                <w:sz w:val="18"/>
              </w:rPr>
              <w:t>Wurde geprüft, ob die Kompensation durch Maßnahmen nach § 15 Abs. 3 S. 2 BNatSchG erfolgen kann (Entsiegelung, Maßnahmen zur Wiedervernetzung, Bewirtschaftungs- oder Pflegemaßnahmen)</w:t>
            </w:r>
            <w:r>
              <w:rPr>
                <w:rFonts w:cs="Arial"/>
                <w:sz w:val="18"/>
              </w:rPr>
              <w:t xml:space="preserve"> oder in Gebieten nach § 7 Abs.1 LNatSchG umsetzbar sind</w:t>
            </w:r>
            <w:r w:rsidRPr="00BF6581">
              <w:rPr>
                <w:rFonts w:cs="Arial"/>
                <w:sz w:val="18"/>
              </w:rPr>
              <w:t>?</w:t>
            </w:r>
            <w:r>
              <w:rPr>
                <w:rFonts w:cs="Arial"/>
                <w:sz w:val="18"/>
              </w:rPr>
              <w:t xml:space="preserve"> Falls nicht, wurde bei der ONB eine Ausnahmegenehmigung eingeholt?</w:t>
            </w:r>
          </w:p>
        </w:tc>
        <w:tc>
          <w:tcPr>
            <w:tcW w:w="850" w:type="dxa"/>
            <w:tcBorders>
              <w:top w:val="single" w:sz="4" w:space="0" w:color="auto"/>
              <w:left w:val="single" w:sz="4" w:space="0" w:color="auto"/>
              <w:bottom w:val="single" w:sz="4" w:space="0" w:color="auto"/>
              <w:right w:val="single" w:sz="4" w:space="0" w:color="auto"/>
            </w:tcBorders>
          </w:tcPr>
          <w:p w14:paraId="1772DC6B" w14:textId="6D79FA33"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2C7EA188" w14:textId="4029E717"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1107B2C7" w14:textId="4B29887C" w:rsidR="009D1BEC" w:rsidRDefault="009D1BEC" w:rsidP="009D1BEC">
            <w:pPr>
              <w:spacing w:before="120" w:after="120" w:line="240" w:lineRule="auto"/>
              <w:jc w:val="center"/>
              <w:rPr>
                <w:rFonts w:cs="Arial"/>
                <w:sz w:val="18"/>
              </w:rPr>
            </w:pPr>
            <w:r w:rsidRPr="00B9508F">
              <w:rPr>
                <w:color w:val="000000" w:themeColor="text1"/>
                <w:sz w:val="20"/>
                <w:szCs w:val="20"/>
              </w:rPr>
              <w:fldChar w:fldCharType="begin">
                <w:ffData>
                  <w:name w:val="UVP_13"/>
                  <w:enabled/>
                  <w:calcOnExit w:val="0"/>
                  <w:checkBox>
                    <w:sizeAuto/>
                    <w:default w:val="0"/>
                  </w:checkBox>
                </w:ffData>
              </w:fldChar>
            </w:r>
            <w:r w:rsidRPr="00B9508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B9508F">
              <w:rPr>
                <w:color w:val="000000" w:themeColor="text1"/>
                <w:sz w:val="20"/>
                <w:szCs w:val="20"/>
              </w:rPr>
              <w:fldChar w:fldCharType="end"/>
            </w:r>
          </w:p>
        </w:tc>
      </w:tr>
      <w:tr w:rsidR="009D1BEC" w14:paraId="70756C2F"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27D78752" w14:textId="49D797B7" w:rsidR="009D1BEC" w:rsidRDefault="009D1BEC" w:rsidP="009D1BEC">
            <w:pPr>
              <w:spacing w:before="120" w:after="120" w:line="240" w:lineRule="auto"/>
              <w:jc w:val="left"/>
              <w:rPr>
                <w:rFonts w:cs="Arial"/>
                <w:sz w:val="16"/>
              </w:rPr>
            </w:pPr>
            <w:r>
              <w:rPr>
                <w:rFonts w:cs="Arial"/>
                <w:sz w:val="16"/>
              </w:rPr>
              <w:t>4.33</w:t>
            </w:r>
          </w:p>
        </w:tc>
        <w:tc>
          <w:tcPr>
            <w:tcW w:w="5786" w:type="dxa"/>
            <w:tcBorders>
              <w:top w:val="single" w:sz="4" w:space="0" w:color="auto"/>
              <w:left w:val="single" w:sz="4" w:space="0" w:color="auto"/>
              <w:bottom w:val="single" w:sz="4" w:space="0" w:color="auto"/>
              <w:right w:val="single" w:sz="4" w:space="0" w:color="auto"/>
            </w:tcBorders>
          </w:tcPr>
          <w:p w14:paraId="126F2E08" w14:textId="77777777" w:rsidR="009D1BEC" w:rsidRDefault="009D1BEC" w:rsidP="009D1BEC">
            <w:pPr>
              <w:spacing w:before="120" w:after="120" w:line="240" w:lineRule="auto"/>
              <w:jc w:val="left"/>
              <w:rPr>
                <w:rFonts w:cs="Arial"/>
                <w:sz w:val="18"/>
              </w:rPr>
            </w:pPr>
            <w:r>
              <w:rPr>
                <w:rFonts w:cs="Arial"/>
                <w:sz w:val="18"/>
              </w:rPr>
              <w:t>Ist die künftige Nutzung / Pflege (z. B.: Beweidung, Mahd, Gehölzpflege) der Maßnahmenflächen vorgeklärt (Eigentümer, Pächter oder Institutionen)?</w:t>
            </w:r>
          </w:p>
        </w:tc>
        <w:tc>
          <w:tcPr>
            <w:tcW w:w="850" w:type="dxa"/>
            <w:tcBorders>
              <w:top w:val="single" w:sz="4" w:space="0" w:color="auto"/>
              <w:left w:val="single" w:sz="4" w:space="0" w:color="auto"/>
              <w:bottom w:val="single" w:sz="4" w:space="0" w:color="auto"/>
              <w:right w:val="single" w:sz="4" w:space="0" w:color="auto"/>
            </w:tcBorders>
          </w:tcPr>
          <w:p w14:paraId="4E45A932" w14:textId="12C843DE"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6178B728" w14:textId="098DDBD3"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F176B1F" w14:textId="020A993F"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r>
      <w:tr w:rsidR="009D1BEC" w14:paraId="2E1163E1"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3C444E1" w14:textId="6EE42151" w:rsidR="009D1BEC" w:rsidRDefault="009D1BEC" w:rsidP="009D1BEC">
            <w:pPr>
              <w:spacing w:before="120" w:after="120" w:line="240" w:lineRule="auto"/>
              <w:jc w:val="left"/>
              <w:rPr>
                <w:rFonts w:cs="Arial"/>
                <w:sz w:val="16"/>
              </w:rPr>
            </w:pPr>
            <w:r>
              <w:rPr>
                <w:rFonts w:cs="Arial"/>
                <w:sz w:val="16"/>
              </w:rPr>
              <w:t>4.34</w:t>
            </w:r>
          </w:p>
        </w:tc>
        <w:tc>
          <w:tcPr>
            <w:tcW w:w="5786" w:type="dxa"/>
            <w:tcBorders>
              <w:top w:val="single" w:sz="4" w:space="0" w:color="auto"/>
              <w:left w:val="single" w:sz="4" w:space="0" w:color="auto"/>
              <w:bottom w:val="single" w:sz="4" w:space="0" w:color="auto"/>
              <w:right w:val="single" w:sz="4" w:space="0" w:color="auto"/>
            </w:tcBorders>
          </w:tcPr>
          <w:p w14:paraId="7B9344AD" w14:textId="77777777" w:rsidR="009D1BEC" w:rsidRDefault="009D1BEC" w:rsidP="009D1BEC">
            <w:pPr>
              <w:spacing w:before="120" w:after="120" w:line="240" w:lineRule="auto"/>
              <w:jc w:val="left"/>
              <w:rPr>
                <w:rFonts w:cs="Arial"/>
                <w:sz w:val="18"/>
              </w:rPr>
            </w:pPr>
            <w:r>
              <w:rPr>
                <w:rFonts w:cs="Arial"/>
                <w:sz w:val="18"/>
              </w:rPr>
              <w:t>Sind insbesondere bei den artenschutzrechtlich begründeten Maßnahmen Umsetzungszeiträume und -fristen angegeben?</w:t>
            </w:r>
          </w:p>
        </w:tc>
        <w:tc>
          <w:tcPr>
            <w:tcW w:w="850" w:type="dxa"/>
            <w:tcBorders>
              <w:top w:val="single" w:sz="4" w:space="0" w:color="auto"/>
              <w:left w:val="single" w:sz="4" w:space="0" w:color="auto"/>
              <w:bottom w:val="single" w:sz="4" w:space="0" w:color="auto"/>
              <w:right w:val="single" w:sz="4" w:space="0" w:color="auto"/>
            </w:tcBorders>
          </w:tcPr>
          <w:p w14:paraId="5BBE91FD" w14:textId="27E04490"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8F37B8A" w14:textId="2236EC98"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FD734CC" w14:textId="6BA5AC19"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r>
      <w:tr w:rsidR="009D1BEC" w14:paraId="15AE32F9" w14:textId="77777777" w:rsidTr="006F0157">
        <w:trPr>
          <w:cantSplit/>
        </w:trPr>
        <w:tc>
          <w:tcPr>
            <w:tcW w:w="805" w:type="dxa"/>
            <w:tcBorders>
              <w:top w:val="single" w:sz="4" w:space="0" w:color="auto"/>
              <w:left w:val="single" w:sz="8" w:space="0" w:color="auto"/>
              <w:bottom w:val="single" w:sz="4" w:space="0" w:color="auto"/>
              <w:right w:val="single" w:sz="4" w:space="0" w:color="auto"/>
            </w:tcBorders>
          </w:tcPr>
          <w:p w14:paraId="6C318C9F" w14:textId="4A3A0CDA" w:rsidR="009D1BEC" w:rsidRDefault="009D1BEC" w:rsidP="009D1BEC">
            <w:pPr>
              <w:spacing w:before="120" w:after="120" w:line="240" w:lineRule="auto"/>
              <w:jc w:val="left"/>
              <w:rPr>
                <w:rFonts w:cs="Arial"/>
                <w:sz w:val="16"/>
              </w:rPr>
            </w:pPr>
            <w:r>
              <w:rPr>
                <w:rFonts w:cs="Arial"/>
                <w:sz w:val="16"/>
              </w:rPr>
              <w:t>4.35</w:t>
            </w:r>
          </w:p>
        </w:tc>
        <w:tc>
          <w:tcPr>
            <w:tcW w:w="5786" w:type="dxa"/>
            <w:tcBorders>
              <w:top w:val="single" w:sz="4" w:space="0" w:color="auto"/>
              <w:left w:val="single" w:sz="4" w:space="0" w:color="auto"/>
              <w:bottom w:val="single" w:sz="4" w:space="0" w:color="auto"/>
              <w:right w:val="single" w:sz="4" w:space="0" w:color="auto"/>
            </w:tcBorders>
          </w:tcPr>
          <w:p w14:paraId="43ECA074" w14:textId="77777777" w:rsidR="009D1BEC" w:rsidRDefault="009D1BEC" w:rsidP="009D1BEC">
            <w:pPr>
              <w:spacing w:before="120" w:after="120" w:line="240" w:lineRule="auto"/>
              <w:jc w:val="left"/>
              <w:rPr>
                <w:rFonts w:cs="Arial"/>
                <w:sz w:val="18"/>
              </w:rPr>
            </w:pPr>
            <w:r>
              <w:rPr>
                <w:rFonts w:cs="Arial"/>
                <w:sz w:val="18"/>
              </w:rPr>
              <w:t>Sind für wirksamkeitskritische Maßnahmen (z.B. CEF-/FCS-Maßnahmen) Funktionskontrollen und ggf. ein Risikomanagement gemäß dem Leitfaden CEF-Maßnahmen erforderlich und vorgesehen sowie geeignet und angemessen?</w:t>
            </w:r>
          </w:p>
        </w:tc>
        <w:tc>
          <w:tcPr>
            <w:tcW w:w="850" w:type="dxa"/>
            <w:tcBorders>
              <w:top w:val="single" w:sz="4" w:space="0" w:color="auto"/>
              <w:left w:val="single" w:sz="4" w:space="0" w:color="auto"/>
              <w:bottom w:val="single" w:sz="4" w:space="0" w:color="auto"/>
              <w:right w:val="single" w:sz="4" w:space="0" w:color="auto"/>
            </w:tcBorders>
          </w:tcPr>
          <w:p w14:paraId="67D4632C" w14:textId="61B30288"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59ED7170" w14:textId="301F4CE0"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0525C975" w14:textId="4DC82D59"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r>
      <w:tr w:rsidR="009D1BEC" w14:paraId="3CE1F3E0" w14:textId="77777777" w:rsidTr="00C1442C">
        <w:trPr>
          <w:cantSplit/>
        </w:trPr>
        <w:tc>
          <w:tcPr>
            <w:tcW w:w="805" w:type="dxa"/>
            <w:tcBorders>
              <w:top w:val="single" w:sz="4" w:space="0" w:color="auto"/>
              <w:left w:val="single" w:sz="8" w:space="0" w:color="auto"/>
              <w:bottom w:val="single" w:sz="4" w:space="0" w:color="auto"/>
              <w:right w:val="single" w:sz="4" w:space="0" w:color="auto"/>
            </w:tcBorders>
          </w:tcPr>
          <w:p w14:paraId="56E6270A" w14:textId="4C51621F" w:rsidR="009D1BEC" w:rsidRDefault="009D1BEC" w:rsidP="009D1BEC">
            <w:pPr>
              <w:spacing w:before="120" w:after="120" w:line="240" w:lineRule="auto"/>
              <w:jc w:val="left"/>
              <w:rPr>
                <w:rFonts w:cs="Arial"/>
                <w:sz w:val="16"/>
              </w:rPr>
            </w:pPr>
            <w:r>
              <w:rPr>
                <w:rFonts w:cs="Arial"/>
                <w:sz w:val="16"/>
              </w:rPr>
              <w:t>4.36</w:t>
            </w:r>
          </w:p>
        </w:tc>
        <w:tc>
          <w:tcPr>
            <w:tcW w:w="5786" w:type="dxa"/>
            <w:tcBorders>
              <w:top w:val="single" w:sz="4" w:space="0" w:color="auto"/>
              <w:left w:val="single" w:sz="4" w:space="0" w:color="auto"/>
              <w:bottom w:val="single" w:sz="4" w:space="0" w:color="auto"/>
              <w:right w:val="single" w:sz="4" w:space="0" w:color="auto"/>
            </w:tcBorders>
          </w:tcPr>
          <w:p w14:paraId="56748765" w14:textId="01469665" w:rsidR="009D1BEC" w:rsidRPr="00D77CC6" w:rsidRDefault="009D1BEC" w:rsidP="009D1BEC">
            <w:pPr>
              <w:spacing w:before="120" w:after="120" w:line="240" w:lineRule="auto"/>
              <w:jc w:val="left"/>
              <w:rPr>
                <w:rFonts w:cs="Arial"/>
                <w:sz w:val="18"/>
                <w:szCs w:val="18"/>
              </w:rPr>
            </w:pPr>
            <w:r w:rsidRPr="00D77CC6">
              <w:rPr>
                <w:rFonts w:cs="Arial"/>
                <w:sz w:val="18"/>
                <w:szCs w:val="18"/>
              </w:rPr>
              <w:t>Wurde die Nettoneuversiegelung zusätzlich im Verhältnis 1:1 mit einer Entsiegelung, die zu einer nachhaltigen</w:t>
            </w:r>
            <w:r w:rsidRPr="008762AD">
              <w:rPr>
                <w:sz w:val="18"/>
                <w:szCs w:val="18"/>
              </w:rPr>
              <w:t xml:space="preserve"> Aufwertung des Naturhaushaltes oder des Landschaftsbildes beiträgt, kompensiert?</w:t>
            </w:r>
            <w:r>
              <w:rPr>
                <w:sz w:val="18"/>
                <w:szCs w:val="18"/>
              </w:rPr>
              <w:t xml:space="preserve"> Oder wird eine bodenfunktionsaufwertende Maßnahme eines Ökokontos umgesetzt?</w:t>
            </w:r>
          </w:p>
        </w:tc>
        <w:tc>
          <w:tcPr>
            <w:tcW w:w="850" w:type="dxa"/>
            <w:tcBorders>
              <w:top w:val="single" w:sz="4" w:space="0" w:color="auto"/>
              <w:left w:val="single" w:sz="4" w:space="0" w:color="auto"/>
              <w:bottom w:val="single" w:sz="4" w:space="0" w:color="auto"/>
              <w:right w:val="single" w:sz="4" w:space="0" w:color="auto"/>
            </w:tcBorders>
          </w:tcPr>
          <w:p w14:paraId="4F7B0296" w14:textId="2B74FA6B"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3D1F069D" w14:textId="3BD4F60E"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6A4D91DE" w14:textId="1380A041"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r>
      <w:tr w:rsidR="009D1BEC" w14:paraId="0BDCCA73" w14:textId="77777777" w:rsidTr="00C1442C">
        <w:trPr>
          <w:cantSplit/>
        </w:trPr>
        <w:tc>
          <w:tcPr>
            <w:tcW w:w="805" w:type="dxa"/>
            <w:tcBorders>
              <w:top w:val="single" w:sz="4" w:space="0" w:color="auto"/>
              <w:left w:val="single" w:sz="8" w:space="0" w:color="auto"/>
              <w:bottom w:val="single" w:sz="4" w:space="0" w:color="auto"/>
              <w:right w:val="single" w:sz="4" w:space="0" w:color="auto"/>
            </w:tcBorders>
          </w:tcPr>
          <w:p w14:paraId="4355A660" w14:textId="114424B0" w:rsidR="009D1BEC" w:rsidRDefault="009D1BEC" w:rsidP="009D1BEC">
            <w:pPr>
              <w:spacing w:before="120" w:after="120" w:line="240" w:lineRule="auto"/>
              <w:jc w:val="left"/>
              <w:rPr>
                <w:rFonts w:cs="Arial"/>
                <w:sz w:val="16"/>
              </w:rPr>
            </w:pPr>
            <w:r>
              <w:rPr>
                <w:rFonts w:cs="Arial"/>
                <w:sz w:val="16"/>
              </w:rPr>
              <w:t>4.37</w:t>
            </w:r>
          </w:p>
        </w:tc>
        <w:tc>
          <w:tcPr>
            <w:tcW w:w="5786" w:type="dxa"/>
            <w:tcBorders>
              <w:top w:val="single" w:sz="4" w:space="0" w:color="auto"/>
              <w:left w:val="single" w:sz="4" w:space="0" w:color="auto"/>
              <w:bottom w:val="single" w:sz="4" w:space="0" w:color="auto"/>
              <w:right w:val="single" w:sz="4" w:space="0" w:color="auto"/>
            </w:tcBorders>
          </w:tcPr>
          <w:p w14:paraId="47DC8E16" w14:textId="77777777" w:rsidR="009D1BEC" w:rsidRDefault="009D1BEC" w:rsidP="009D1BEC">
            <w:pPr>
              <w:spacing w:before="120" w:after="120" w:line="240" w:lineRule="auto"/>
              <w:jc w:val="left"/>
              <w:rPr>
                <w:rFonts w:cs="Arial"/>
                <w:sz w:val="18"/>
              </w:rPr>
            </w:pPr>
            <w:r>
              <w:rPr>
                <w:rFonts w:cs="Arial"/>
                <w:sz w:val="18"/>
              </w:rPr>
              <w:t xml:space="preserve">Ist die Übernahme bzw. Übergabe der Maßnahmen in </w:t>
            </w:r>
            <w:r w:rsidRPr="00587EE7">
              <w:rPr>
                <w:rFonts w:cs="Arial"/>
                <w:sz w:val="18"/>
              </w:rPr>
              <w:t>FLISTRA</w:t>
            </w:r>
            <w:r w:rsidRPr="00587EE7">
              <w:rPr>
                <w:rFonts w:cs="Arial"/>
                <w:i/>
                <w:sz w:val="18"/>
              </w:rPr>
              <w:t>neo</w:t>
            </w:r>
            <w:r>
              <w:rPr>
                <w:rFonts w:cs="Arial"/>
                <w:sz w:val="18"/>
              </w:rPr>
              <w:t xml:space="preserve"> erfolgt?</w:t>
            </w:r>
          </w:p>
        </w:tc>
        <w:tc>
          <w:tcPr>
            <w:tcW w:w="850" w:type="dxa"/>
            <w:tcBorders>
              <w:top w:val="single" w:sz="4" w:space="0" w:color="auto"/>
              <w:left w:val="single" w:sz="4" w:space="0" w:color="auto"/>
              <w:bottom w:val="single" w:sz="4" w:space="0" w:color="auto"/>
              <w:right w:val="single" w:sz="4" w:space="0" w:color="auto"/>
            </w:tcBorders>
          </w:tcPr>
          <w:p w14:paraId="7343BA54" w14:textId="41B79AA3"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08502EA4" w14:textId="73F05844"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071A0274" w14:textId="489086D3"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r>
      <w:tr w:rsidR="009D1BEC" w14:paraId="43D84E0F" w14:textId="77777777" w:rsidTr="00C1442C">
        <w:trPr>
          <w:cantSplit/>
        </w:trPr>
        <w:tc>
          <w:tcPr>
            <w:tcW w:w="805" w:type="dxa"/>
            <w:tcBorders>
              <w:top w:val="single" w:sz="4" w:space="0" w:color="auto"/>
              <w:left w:val="single" w:sz="8" w:space="0" w:color="auto"/>
              <w:bottom w:val="single" w:sz="4" w:space="0" w:color="auto"/>
              <w:right w:val="single" w:sz="4" w:space="0" w:color="auto"/>
            </w:tcBorders>
          </w:tcPr>
          <w:p w14:paraId="304F5AFF" w14:textId="18138A46" w:rsidR="009D1BEC" w:rsidRDefault="009D1BEC" w:rsidP="009D1BEC">
            <w:pPr>
              <w:spacing w:before="120" w:after="120" w:line="240" w:lineRule="auto"/>
              <w:jc w:val="left"/>
              <w:rPr>
                <w:rFonts w:cs="Arial"/>
                <w:sz w:val="16"/>
              </w:rPr>
            </w:pPr>
            <w:r>
              <w:rPr>
                <w:rFonts w:cs="Arial"/>
                <w:sz w:val="16"/>
              </w:rPr>
              <w:t>4.38</w:t>
            </w:r>
          </w:p>
        </w:tc>
        <w:tc>
          <w:tcPr>
            <w:tcW w:w="5786" w:type="dxa"/>
            <w:tcBorders>
              <w:top w:val="single" w:sz="4" w:space="0" w:color="auto"/>
              <w:left w:val="single" w:sz="4" w:space="0" w:color="auto"/>
              <w:bottom w:val="single" w:sz="4" w:space="0" w:color="auto"/>
              <w:right w:val="single" w:sz="4" w:space="0" w:color="auto"/>
            </w:tcBorders>
          </w:tcPr>
          <w:p w14:paraId="6F62AB78" w14:textId="40BCD0D9" w:rsidR="009D1BEC" w:rsidRDefault="009D1BEC" w:rsidP="009D1BEC">
            <w:pPr>
              <w:spacing w:before="120" w:after="120" w:line="240" w:lineRule="auto"/>
              <w:jc w:val="left"/>
              <w:rPr>
                <w:rFonts w:cs="Arial"/>
                <w:sz w:val="18"/>
              </w:rPr>
            </w:pPr>
            <w:r>
              <w:rPr>
                <w:rFonts w:cs="Arial"/>
                <w:sz w:val="18"/>
              </w:rPr>
              <w:t>Wurde eine Kostenermittlung durchgeführt und in die AKVS übernommen (Anlage 13 nach RE 2012)?</w:t>
            </w:r>
          </w:p>
        </w:tc>
        <w:tc>
          <w:tcPr>
            <w:tcW w:w="850" w:type="dxa"/>
            <w:tcBorders>
              <w:top w:val="single" w:sz="4" w:space="0" w:color="auto"/>
              <w:left w:val="single" w:sz="4" w:space="0" w:color="auto"/>
              <w:bottom w:val="single" w:sz="4" w:space="0" w:color="auto"/>
              <w:right w:val="single" w:sz="4" w:space="0" w:color="auto"/>
            </w:tcBorders>
          </w:tcPr>
          <w:p w14:paraId="37591BB2" w14:textId="3BB428CC"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1" w:type="dxa"/>
            <w:tcBorders>
              <w:top w:val="single" w:sz="4" w:space="0" w:color="auto"/>
              <w:left w:val="single" w:sz="4" w:space="0" w:color="auto"/>
              <w:bottom w:val="single" w:sz="4" w:space="0" w:color="auto"/>
              <w:right w:val="single" w:sz="4" w:space="0" w:color="auto"/>
            </w:tcBorders>
          </w:tcPr>
          <w:p w14:paraId="7088544D" w14:textId="66771918"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c>
          <w:tcPr>
            <w:tcW w:w="850" w:type="dxa"/>
            <w:tcBorders>
              <w:top w:val="single" w:sz="4" w:space="0" w:color="auto"/>
              <w:left w:val="single" w:sz="4" w:space="0" w:color="auto"/>
              <w:bottom w:val="single" w:sz="4" w:space="0" w:color="auto"/>
              <w:right w:val="single" w:sz="4" w:space="0" w:color="auto"/>
            </w:tcBorders>
          </w:tcPr>
          <w:p w14:paraId="3917099B" w14:textId="6B9122BE" w:rsidR="009D1BEC" w:rsidRDefault="009D1BEC" w:rsidP="009D1BEC">
            <w:pPr>
              <w:spacing w:before="120" w:after="120" w:line="240" w:lineRule="auto"/>
              <w:jc w:val="center"/>
              <w:rPr>
                <w:rFonts w:cs="Arial"/>
                <w:sz w:val="18"/>
              </w:rPr>
            </w:pPr>
            <w:r w:rsidRPr="00277E3F">
              <w:rPr>
                <w:color w:val="000000" w:themeColor="text1"/>
                <w:sz w:val="20"/>
                <w:szCs w:val="20"/>
              </w:rPr>
              <w:fldChar w:fldCharType="begin">
                <w:ffData>
                  <w:name w:val="UVP_13"/>
                  <w:enabled/>
                  <w:calcOnExit w:val="0"/>
                  <w:checkBox>
                    <w:sizeAuto/>
                    <w:default w:val="0"/>
                  </w:checkBox>
                </w:ffData>
              </w:fldChar>
            </w:r>
            <w:r w:rsidRPr="00277E3F">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277E3F">
              <w:rPr>
                <w:color w:val="000000" w:themeColor="text1"/>
                <w:sz w:val="20"/>
                <w:szCs w:val="20"/>
              </w:rPr>
              <w:fldChar w:fldCharType="end"/>
            </w:r>
          </w:p>
        </w:tc>
      </w:tr>
      <w:tr w:rsidR="00C92FE1" w14:paraId="2A46838B" w14:textId="77777777" w:rsidTr="00C92FE1">
        <w:trPr>
          <w:cantSplit/>
          <w:trHeight w:val="2459"/>
        </w:trPr>
        <w:tc>
          <w:tcPr>
            <w:tcW w:w="9142" w:type="dxa"/>
            <w:gridSpan w:val="5"/>
            <w:tcBorders>
              <w:top w:val="single" w:sz="4" w:space="0" w:color="auto"/>
              <w:left w:val="single" w:sz="8" w:space="0" w:color="auto"/>
              <w:bottom w:val="single" w:sz="4" w:space="0" w:color="auto"/>
              <w:right w:val="single" w:sz="4" w:space="0" w:color="auto"/>
            </w:tcBorders>
          </w:tcPr>
          <w:p w14:paraId="722255E7" w14:textId="77777777" w:rsidR="00C92FE1" w:rsidRDefault="00C92FE1" w:rsidP="00C92FE1">
            <w:pPr>
              <w:spacing w:before="120" w:after="120" w:line="240" w:lineRule="auto"/>
              <w:jc w:val="left"/>
              <w:rPr>
                <w:rFonts w:cs="Arial"/>
                <w:sz w:val="18"/>
                <w:szCs w:val="18"/>
              </w:rPr>
            </w:pPr>
          </w:p>
        </w:tc>
      </w:tr>
    </w:tbl>
    <w:p w14:paraId="19180BF2" w14:textId="77777777" w:rsidR="00200662" w:rsidRDefault="00200662" w:rsidP="00200662">
      <w:pPr>
        <w:pStyle w:val="Zwischenberschrift"/>
      </w:pPr>
      <w:r>
        <w:t>Gesamtbeurteilung</w:t>
      </w: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632"/>
        <w:gridCol w:w="1255"/>
        <w:gridCol w:w="1255"/>
      </w:tblGrid>
      <w:tr w:rsidR="00200662" w14:paraId="66AA7D6A" w14:textId="77777777" w:rsidTr="006F0157">
        <w:trPr>
          <w:cantSplit/>
          <w:tblHeader/>
        </w:trPr>
        <w:tc>
          <w:tcPr>
            <w:tcW w:w="6632" w:type="dxa"/>
            <w:vMerge w:val="restart"/>
            <w:tcBorders>
              <w:left w:val="single" w:sz="8" w:space="0" w:color="auto"/>
              <w:right w:val="single" w:sz="4" w:space="0" w:color="auto"/>
            </w:tcBorders>
            <w:shd w:val="clear" w:color="auto" w:fill="D9D9D9"/>
            <w:vAlign w:val="center"/>
          </w:tcPr>
          <w:p w14:paraId="4A8F02E7" w14:textId="77777777" w:rsidR="00200662" w:rsidRDefault="00200662" w:rsidP="006F0157">
            <w:pPr>
              <w:pStyle w:val="Autor"/>
              <w:keepNext/>
              <w:spacing w:before="240" w:after="40"/>
              <w:rPr>
                <w:rFonts w:cs="Arial"/>
                <w:bCs/>
                <w:smallCaps w:val="0"/>
              </w:rPr>
            </w:pPr>
            <w:r>
              <w:rPr>
                <w:rFonts w:cs="Arial"/>
                <w:bCs/>
                <w:smallCaps w:val="0"/>
              </w:rPr>
              <w:t>Zusammenfassendes Prüfergebnis</w:t>
            </w:r>
          </w:p>
        </w:tc>
        <w:tc>
          <w:tcPr>
            <w:tcW w:w="1255" w:type="dxa"/>
            <w:tcBorders>
              <w:left w:val="single" w:sz="4" w:space="0" w:color="auto"/>
            </w:tcBorders>
            <w:shd w:val="clear" w:color="auto" w:fill="D9D9D9"/>
          </w:tcPr>
          <w:p w14:paraId="6B6F3666" w14:textId="77777777" w:rsidR="00200662" w:rsidRDefault="00200662" w:rsidP="006F0157">
            <w:pPr>
              <w:keepNext/>
              <w:spacing w:before="120" w:after="40"/>
              <w:ind w:left="-57" w:right="-57"/>
              <w:jc w:val="center"/>
              <w:rPr>
                <w:rFonts w:cs="Arial"/>
                <w:b/>
                <w:bCs/>
                <w:sz w:val="18"/>
                <w:szCs w:val="18"/>
              </w:rPr>
            </w:pPr>
            <w:r>
              <w:rPr>
                <w:rFonts w:cs="Arial"/>
                <w:b/>
                <w:bCs/>
                <w:sz w:val="18"/>
                <w:szCs w:val="18"/>
              </w:rPr>
              <w:t>Anforderung erfüllt</w:t>
            </w:r>
          </w:p>
        </w:tc>
        <w:tc>
          <w:tcPr>
            <w:tcW w:w="1255" w:type="dxa"/>
            <w:tcBorders>
              <w:left w:val="single" w:sz="4" w:space="0" w:color="auto"/>
            </w:tcBorders>
            <w:shd w:val="clear" w:color="auto" w:fill="D9D9D9"/>
          </w:tcPr>
          <w:p w14:paraId="2486E922" w14:textId="77777777" w:rsidR="00200662" w:rsidRDefault="00200662" w:rsidP="006F0157">
            <w:pPr>
              <w:keepNext/>
              <w:spacing w:before="120" w:after="40"/>
              <w:ind w:left="-57" w:right="-57"/>
              <w:jc w:val="center"/>
              <w:rPr>
                <w:rFonts w:cs="Arial"/>
                <w:b/>
                <w:bCs/>
              </w:rPr>
            </w:pPr>
            <w:r>
              <w:rPr>
                <w:rFonts w:cs="Arial"/>
                <w:b/>
                <w:bCs/>
                <w:sz w:val="18"/>
                <w:szCs w:val="18"/>
              </w:rPr>
              <w:t>Anforderung nicht erfüllt</w:t>
            </w:r>
          </w:p>
        </w:tc>
      </w:tr>
      <w:tr w:rsidR="009D1BEC" w14:paraId="42ED0DC4" w14:textId="77777777" w:rsidTr="006F0157">
        <w:trPr>
          <w:cantSplit/>
        </w:trPr>
        <w:tc>
          <w:tcPr>
            <w:tcW w:w="6632" w:type="dxa"/>
            <w:vMerge/>
            <w:tcBorders>
              <w:left w:val="single" w:sz="8" w:space="0" w:color="auto"/>
              <w:bottom w:val="single" w:sz="4" w:space="0" w:color="auto"/>
              <w:right w:val="single" w:sz="4" w:space="0" w:color="auto"/>
            </w:tcBorders>
          </w:tcPr>
          <w:p w14:paraId="359A30F6" w14:textId="77777777" w:rsidR="009D1BEC" w:rsidRDefault="009D1BEC" w:rsidP="009D1BEC">
            <w:pPr>
              <w:keepNext/>
              <w:spacing w:before="120" w:after="120"/>
              <w:jc w:val="left"/>
              <w:rPr>
                <w:rFonts w:cs="Arial"/>
                <w:b/>
                <w:sz w:val="18"/>
              </w:rPr>
            </w:pPr>
          </w:p>
        </w:tc>
        <w:tc>
          <w:tcPr>
            <w:tcW w:w="1255" w:type="dxa"/>
            <w:tcBorders>
              <w:top w:val="single" w:sz="4" w:space="0" w:color="auto"/>
              <w:left w:val="single" w:sz="4" w:space="0" w:color="auto"/>
              <w:bottom w:val="single" w:sz="4" w:space="0" w:color="auto"/>
              <w:right w:val="single" w:sz="4" w:space="0" w:color="auto"/>
            </w:tcBorders>
          </w:tcPr>
          <w:p w14:paraId="775524F5" w14:textId="571DAD56" w:rsidR="009D1BEC" w:rsidRDefault="009D1BEC" w:rsidP="009D1BEC">
            <w:pPr>
              <w:keepNext/>
              <w:spacing w:before="120" w:after="120"/>
              <w:jc w:val="center"/>
              <w:rPr>
                <w:rFonts w:cs="Arial"/>
                <w:sz w:val="18"/>
              </w:rPr>
            </w:pPr>
            <w:r w:rsidRPr="00467496">
              <w:rPr>
                <w:color w:val="000000" w:themeColor="text1"/>
                <w:sz w:val="20"/>
                <w:szCs w:val="20"/>
              </w:rPr>
              <w:fldChar w:fldCharType="begin">
                <w:ffData>
                  <w:name w:val="UVP_13"/>
                  <w:enabled/>
                  <w:calcOnExit w:val="0"/>
                  <w:checkBox>
                    <w:sizeAuto/>
                    <w:default w:val="0"/>
                  </w:checkBox>
                </w:ffData>
              </w:fldChar>
            </w:r>
            <w:r w:rsidRPr="00467496">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467496">
              <w:rPr>
                <w:color w:val="000000" w:themeColor="text1"/>
                <w:sz w:val="20"/>
                <w:szCs w:val="20"/>
              </w:rPr>
              <w:fldChar w:fldCharType="end"/>
            </w:r>
          </w:p>
        </w:tc>
        <w:tc>
          <w:tcPr>
            <w:tcW w:w="1255" w:type="dxa"/>
            <w:tcBorders>
              <w:top w:val="single" w:sz="4" w:space="0" w:color="auto"/>
              <w:left w:val="single" w:sz="4" w:space="0" w:color="auto"/>
              <w:bottom w:val="single" w:sz="4" w:space="0" w:color="auto"/>
              <w:right w:val="single" w:sz="4" w:space="0" w:color="auto"/>
            </w:tcBorders>
          </w:tcPr>
          <w:p w14:paraId="1877B1CF" w14:textId="288FB0AF" w:rsidR="009D1BEC" w:rsidRDefault="009D1BEC" w:rsidP="009D1BEC">
            <w:pPr>
              <w:keepNext/>
              <w:spacing w:before="120" w:after="120"/>
              <w:jc w:val="center"/>
              <w:rPr>
                <w:rFonts w:cs="Arial"/>
                <w:sz w:val="18"/>
              </w:rPr>
            </w:pPr>
            <w:r w:rsidRPr="00467496">
              <w:rPr>
                <w:color w:val="000000" w:themeColor="text1"/>
                <w:sz w:val="20"/>
                <w:szCs w:val="20"/>
              </w:rPr>
              <w:fldChar w:fldCharType="begin">
                <w:ffData>
                  <w:name w:val="UVP_13"/>
                  <w:enabled/>
                  <w:calcOnExit w:val="0"/>
                  <w:checkBox>
                    <w:sizeAuto/>
                    <w:default w:val="0"/>
                  </w:checkBox>
                </w:ffData>
              </w:fldChar>
            </w:r>
            <w:r w:rsidRPr="00467496">
              <w:rPr>
                <w:color w:val="000000" w:themeColor="text1"/>
                <w:sz w:val="20"/>
                <w:szCs w:val="20"/>
              </w:rPr>
              <w:instrText xml:space="preserve"> FORMCHECKBOX </w:instrText>
            </w:r>
            <w:r w:rsidR="0097103D">
              <w:rPr>
                <w:color w:val="000000" w:themeColor="text1"/>
                <w:sz w:val="20"/>
                <w:szCs w:val="20"/>
              </w:rPr>
            </w:r>
            <w:r w:rsidR="0097103D">
              <w:rPr>
                <w:color w:val="000000" w:themeColor="text1"/>
                <w:sz w:val="20"/>
                <w:szCs w:val="20"/>
              </w:rPr>
              <w:fldChar w:fldCharType="separate"/>
            </w:r>
            <w:r w:rsidRPr="00467496">
              <w:rPr>
                <w:color w:val="000000" w:themeColor="text1"/>
                <w:sz w:val="20"/>
                <w:szCs w:val="20"/>
              </w:rPr>
              <w:fldChar w:fldCharType="end"/>
            </w:r>
          </w:p>
        </w:tc>
      </w:tr>
      <w:tr w:rsidR="00200662" w14:paraId="29BF6EA4" w14:textId="77777777" w:rsidTr="00C92FE1">
        <w:trPr>
          <w:cantSplit/>
          <w:trHeight w:val="5887"/>
        </w:trPr>
        <w:tc>
          <w:tcPr>
            <w:tcW w:w="9142" w:type="dxa"/>
            <w:gridSpan w:val="3"/>
            <w:tcBorders>
              <w:top w:val="single" w:sz="4" w:space="0" w:color="auto"/>
              <w:left w:val="single" w:sz="8" w:space="0" w:color="auto"/>
              <w:bottom w:val="single" w:sz="4" w:space="0" w:color="auto"/>
              <w:right w:val="single" w:sz="4" w:space="0" w:color="auto"/>
            </w:tcBorders>
          </w:tcPr>
          <w:p w14:paraId="1B36018E" w14:textId="77777777" w:rsidR="00200662" w:rsidRPr="00BF6581" w:rsidRDefault="00200662" w:rsidP="006F0157">
            <w:pPr>
              <w:spacing w:before="120" w:after="120"/>
              <w:jc w:val="left"/>
              <w:rPr>
                <w:rFonts w:cs="Arial"/>
                <w:b/>
                <w:sz w:val="18"/>
                <w:szCs w:val="18"/>
              </w:rPr>
            </w:pPr>
            <w:r w:rsidRPr="00BF6581">
              <w:rPr>
                <w:rFonts w:cs="Arial"/>
                <w:b/>
                <w:sz w:val="18"/>
                <w:szCs w:val="18"/>
              </w:rPr>
              <w:t>Gesamteinschätzung:</w:t>
            </w:r>
          </w:p>
          <w:p w14:paraId="01E666E7" w14:textId="5ACD97D9" w:rsidR="00200662" w:rsidRDefault="00200662" w:rsidP="006F0157">
            <w:pPr>
              <w:spacing w:before="120" w:after="120"/>
              <w:jc w:val="left"/>
              <w:rPr>
                <w:rFonts w:cs="Arial"/>
                <w:b/>
                <w:sz w:val="18"/>
                <w:szCs w:val="18"/>
              </w:rPr>
            </w:pPr>
          </w:p>
          <w:p w14:paraId="1C4754F3" w14:textId="1CCFAC36" w:rsidR="00C92FE1" w:rsidRDefault="00C92FE1" w:rsidP="006F0157">
            <w:pPr>
              <w:spacing w:before="120" w:after="120"/>
              <w:jc w:val="left"/>
              <w:rPr>
                <w:rFonts w:cs="Arial"/>
                <w:b/>
                <w:sz w:val="18"/>
                <w:szCs w:val="18"/>
              </w:rPr>
            </w:pPr>
          </w:p>
          <w:p w14:paraId="660E484A" w14:textId="4B7890B3" w:rsidR="00C92FE1" w:rsidRDefault="00C92FE1" w:rsidP="006F0157">
            <w:pPr>
              <w:spacing w:before="120" w:after="120"/>
              <w:jc w:val="left"/>
              <w:rPr>
                <w:rFonts w:cs="Arial"/>
                <w:b/>
                <w:sz w:val="18"/>
                <w:szCs w:val="18"/>
              </w:rPr>
            </w:pPr>
          </w:p>
          <w:p w14:paraId="6B53EF3A" w14:textId="77777777" w:rsidR="00C92FE1" w:rsidRPr="00BF6581" w:rsidRDefault="00C92FE1" w:rsidP="006F0157">
            <w:pPr>
              <w:spacing w:before="120" w:after="120"/>
              <w:jc w:val="left"/>
              <w:rPr>
                <w:rFonts w:cs="Arial"/>
                <w:b/>
                <w:sz w:val="18"/>
                <w:szCs w:val="18"/>
              </w:rPr>
            </w:pPr>
          </w:p>
          <w:p w14:paraId="7F0655E0" w14:textId="77777777" w:rsidR="00200662" w:rsidRPr="00BF6581" w:rsidRDefault="00200662" w:rsidP="006F0157">
            <w:pPr>
              <w:spacing w:before="120" w:after="120"/>
              <w:jc w:val="left"/>
              <w:rPr>
                <w:rFonts w:cs="Arial"/>
                <w:b/>
                <w:sz w:val="18"/>
                <w:szCs w:val="18"/>
              </w:rPr>
            </w:pPr>
          </w:p>
          <w:p w14:paraId="311967CB" w14:textId="77777777" w:rsidR="00200662" w:rsidRPr="00BF6581" w:rsidRDefault="00200662" w:rsidP="006F0157">
            <w:pPr>
              <w:spacing w:before="120" w:after="120"/>
              <w:jc w:val="left"/>
              <w:rPr>
                <w:rFonts w:cs="Arial"/>
                <w:b/>
                <w:sz w:val="18"/>
                <w:szCs w:val="18"/>
              </w:rPr>
            </w:pPr>
            <w:r w:rsidRPr="00BF6581">
              <w:rPr>
                <w:rFonts w:cs="Arial"/>
                <w:b/>
                <w:sz w:val="18"/>
                <w:szCs w:val="18"/>
              </w:rPr>
              <w:t>Überarbeitungsbedarf:</w:t>
            </w:r>
          </w:p>
          <w:p w14:paraId="36AF9310" w14:textId="75E0A68C" w:rsidR="00200662" w:rsidRDefault="00200662" w:rsidP="006F0157">
            <w:pPr>
              <w:spacing w:before="120" w:after="120"/>
              <w:jc w:val="left"/>
              <w:rPr>
                <w:rFonts w:cs="Arial"/>
                <w:b/>
                <w:sz w:val="18"/>
                <w:szCs w:val="18"/>
              </w:rPr>
            </w:pPr>
          </w:p>
          <w:p w14:paraId="46624577" w14:textId="3267DFA9" w:rsidR="00C92FE1" w:rsidRDefault="00C92FE1" w:rsidP="006F0157">
            <w:pPr>
              <w:spacing w:before="120" w:after="120"/>
              <w:jc w:val="left"/>
              <w:rPr>
                <w:rFonts w:cs="Arial"/>
                <w:b/>
                <w:sz w:val="18"/>
                <w:szCs w:val="18"/>
              </w:rPr>
            </w:pPr>
          </w:p>
          <w:p w14:paraId="0E44B46F" w14:textId="77777777" w:rsidR="00C92FE1" w:rsidRPr="00BF6581" w:rsidRDefault="00C92FE1" w:rsidP="006F0157">
            <w:pPr>
              <w:spacing w:before="120" w:after="120"/>
              <w:jc w:val="left"/>
              <w:rPr>
                <w:rFonts w:cs="Arial"/>
                <w:b/>
                <w:sz w:val="18"/>
                <w:szCs w:val="18"/>
              </w:rPr>
            </w:pPr>
          </w:p>
          <w:p w14:paraId="08A9AF1F" w14:textId="77777777" w:rsidR="00200662" w:rsidRPr="00BF6581" w:rsidRDefault="00200662" w:rsidP="006F0157">
            <w:pPr>
              <w:spacing w:before="120" w:after="120"/>
              <w:jc w:val="left"/>
              <w:rPr>
                <w:rFonts w:cs="Arial"/>
                <w:b/>
                <w:sz w:val="18"/>
                <w:szCs w:val="18"/>
              </w:rPr>
            </w:pPr>
          </w:p>
          <w:p w14:paraId="70AFF7B9" w14:textId="77777777" w:rsidR="00200662" w:rsidRDefault="00200662" w:rsidP="006F0157">
            <w:pPr>
              <w:spacing w:before="120" w:after="120"/>
              <w:jc w:val="left"/>
              <w:rPr>
                <w:rFonts w:cs="Arial"/>
                <w:sz w:val="18"/>
                <w:szCs w:val="18"/>
              </w:rPr>
            </w:pPr>
            <w:r w:rsidRPr="00BF6581">
              <w:rPr>
                <w:rFonts w:cs="Arial"/>
                <w:b/>
                <w:sz w:val="18"/>
                <w:szCs w:val="18"/>
              </w:rPr>
              <w:t>Kritische Aspekte</w:t>
            </w:r>
            <w:r>
              <w:rPr>
                <w:rFonts w:cs="Arial"/>
                <w:sz w:val="18"/>
                <w:szCs w:val="18"/>
              </w:rPr>
              <w:t>:</w:t>
            </w:r>
          </w:p>
        </w:tc>
      </w:tr>
    </w:tbl>
    <w:p w14:paraId="30045BED" w14:textId="77777777" w:rsidR="006566AF" w:rsidRDefault="006566AF">
      <w:pPr>
        <w:spacing w:after="0" w:line="240" w:lineRule="auto"/>
        <w:jc w:val="left"/>
      </w:pPr>
      <w:r>
        <w:br w:type="page"/>
      </w:r>
    </w:p>
    <w:p w14:paraId="32475E7A" w14:textId="77777777" w:rsidR="00B778D4" w:rsidRPr="001F54B7" w:rsidRDefault="000752B8" w:rsidP="00F12CD4">
      <w:pPr>
        <w:pStyle w:val="berschrift3"/>
        <w:pageBreakBefore/>
        <w:spacing w:line="360" w:lineRule="auto"/>
        <w:ind w:left="1077" w:hanging="1077"/>
      </w:pPr>
      <w:bookmarkStart w:id="371" w:name="_Toc33721280"/>
      <w:bookmarkStart w:id="372" w:name="_Toc143588090"/>
      <w:r w:rsidRPr="001F54B7">
        <w:t>AM 3</w:t>
      </w:r>
      <w:r w:rsidRPr="001F54B7">
        <w:tab/>
      </w:r>
      <w:r w:rsidR="00F607F8" w:rsidRPr="001F54B7">
        <w:t>Mustergli</w:t>
      </w:r>
      <w:r w:rsidR="00A822C8" w:rsidRPr="001F54B7">
        <w:t>e</w:t>
      </w:r>
      <w:r w:rsidR="00F607F8" w:rsidRPr="001F54B7">
        <w:t xml:space="preserve">derung </w:t>
      </w:r>
      <w:r w:rsidR="00967368" w:rsidRPr="001F54B7">
        <w:t>„</w:t>
      </w:r>
      <w:r w:rsidR="006566AF" w:rsidRPr="001F54B7">
        <w:t>LBP</w:t>
      </w:r>
      <w:r w:rsidR="00363CB1" w:rsidRPr="001F54B7">
        <w:t xml:space="preserve"> </w:t>
      </w:r>
      <w:r w:rsidR="00FD538F" w:rsidRPr="001F54B7">
        <w:t>für geringfügige</w:t>
      </w:r>
      <w:r w:rsidR="00363CB1" w:rsidRPr="001F54B7">
        <w:t xml:space="preserve"> Eingriffe</w:t>
      </w:r>
      <w:r w:rsidR="00967368" w:rsidRPr="001F54B7">
        <w:t>“</w:t>
      </w:r>
      <w:bookmarkEnd w:id="371"/>
      <w:bookmarkEnd w:id="372"/>
    </w:p>
    <w:p w14:paraId="77003DD1" w14:textId="77777777" w:rsidR="00665EB9" w:rsidRDefault="00665EB9" w:rsidP="00F35F17">
      <w:pPr>
        <w:pStyle w:val="Textkrperaltt"/>
      </w:pPr>
      <w:r>
        <w:t>Auch bei geringfügig</w:t>
      </w:r>
      <w:r w:rsidR="009D5B1A">
        <w:t>en</w:t>
      </w:r>
      <w:r>
        <w:t xml:space="preserve"> straßenbaubedingten Eingriffen ist eine Genehmigung </w:t>
      </w:r>
      <w:r w:rsidR="00147BB6">
        <w:t>nach §</w:t>
      </w:r>
      <w:r w:rsidR="009D5B1A">
        <w:t> </w:t>
      </w:r>
      <w:r w:rsidR="00147BB6">
        <w:t>17 BNatSchG i.V. mit § 9 LNatSchG</w:t>
      </w:r>
      <w:r w:rsidR="00814B05">
        <w:t xml:space="preserve"> RP</w:t>
      </w:r>
      <w:r w:rsidR="007E467F">
        <w:t xml:space="preserve"> erforderlich, es sei denn es handelt sich um</w:t>
      </w:r>
      <w:r w:rsidR="00F35F17">
        <w:t xml:space="preserve"> „Ortsdurchfahr</w:t>
      </w:r>
      <w:r w:rsidR="007E467F">
        <w:t>ten“ oder einen „geringfügigen Ausbau auf freier Strecke“ gemäß der Vereinbarung mit der SGD-Nord</w:t>
      </w:r>
      <w:r w:rsidR="007E467F">
        <w:rPr>
          <w:rStyle w:val="Funotenzeichen"/>
        </w:rPr>
        <w:footnoteReference w:id="90"/>
      </w:r>
      <w:r w:rsidR="007E467F">
        <w:t>.</w:t>
      </w:r>
    </w:p>
    <w:p w14:paraId="5F507069" w14:textId="77777777" w:rsidR="00147BB6" w:rsidRDefault="007E467F" w:rsidP="0008365A">
      <w:pPr>
        <w:pStyle w:val="Textkrper"/>
        <w:spacing w:after="120"/>
      </w:pPr>
      <w:r>
        <w:t>Geringfügig</w:t>
      </w:r>
      <w:r w:rsidR="00660477">
        <w:t>e</w:t>
      </w:r>
      <w:r>
        <w:t xml:space="preserve"> straßenbaubedingte Eingriffe könne</w:t>
      </w:r>
      <w:r w:rsidR="00463B14">
        <w:t>n</w:t>
      </w:r>
      <w:r>
        <w:t xml:space="preserve"> verursach</w:t>
      </w:r>
      <w:r w:rsidR="00463B14">
        <w:t>t werden durch den Bau von</w:t>
      </w:r>
      <w:r>
        <w:t xml:space="preserve">: </w:t>
      </w:r>
    </w:p>
    <w:p w14:paraId="2BF56528" w14:textId="77777777" w:rsidR="007E467F" w:rsidRDefault="007E467F" w:rsidP="0008365A">
      <w:pPr>
        <w:pStyle w:val="Aufzhlung1fortlnach0pt"/>
      </w:pPr>
      <w:r>
        <w:t>Fahrbahnteiler</w:t>
      </w:r>
      <w:r w:rsidR="00463B14">
        <w:t>n</w:t>
      </w:r>
      <w:r>
        <w:t xml:space="preserve"> </w:t>
      </w:r>
      <w:r w:rsidR="007B3D57">
        <w:t>und geschwindigkeitsdämpfende</w:t>
      </w:r>
      <w:r w:rsidR="00940BD2">
        <w:t>n</w:t>
      </w:r>
      <w:r w:rsidR="007B3D57">
        <w:t xml:space="preserve"> Maßnahmen (GDM) </w:t>
      </w:r>
      <w:r>
        <w:t>a</w:t>
      </w:r>
      <w:r w:rsidR="00463B14">
        <w:t xml:space="preserve">m Rande </w:t>
      </w:r>
      <w:r>
        <w:t>von Ortsdurchfahrten</w:t>
      </w:r>
      <w:r w:rsidR="00463B14">
        <w:t>,</w:t>
      </w:r>
    </w:p>
    <w:p w14:paraId="0036706C" w14:textId="77777777" w:rsidR="007E467F" w:rsidRDefault="007E467F" w:rsidP="0008365A">
      <w:pPr>
        <w:pStyle w:val="Aufzhlung1fortlnach0pt"/>
      </w:pPr>
      <w:r>
        <w:t>Busbuchten</w:t>
      </w:r>
      <w:r w:rsidR="00463B14">
        <w:t>,</w:t>
      </w:r>
    </w:p>
    <w:p w14:paraId="43839E40" w14:textId="77777777" w:rsidR="007E467F" w:rsidRDefault="007B3D57" w:rsidP="0008365A">
      <w:pPr>
        <w:pStyle w:val="Aufzhlung1fortlnach0pt"/>
      </w:pPr>
      <w:r>
        <w:t>Umgestaltung</w:t>
      </w:r>
      <w:r w:rsidR="00463B14">
        <w:t>en</w:t>
      </w:r>
      <w:r>
        <w:t xml:space="preserve"> von Links- bzw. Rechtsabbiegespuren sowie Einmündungsbereichen</w:t>
      </w:r>
      <w:r w:rsidR="00463B14">
        <w:t>,</w:t>
      </w:r>
    </w:p>
    <w:p w14:paraId="2B5ACDE0" w14:textId="77777777" w:rsidR="00A967F8" w:rsidRDefault="00A967F8" w:rsidP="0008365A">
      <w:pPr>
        <w:pStyle w:val="Aufzhlung1fortlnach0pt"/>
      </w:pPr>
      <w:r>
        <w:t xml:space="preserve">Radwegebau im </w:t>
      </w:r>
      <w:r w:rsidR="00BA01DA">
        <w:t xml:space="preserve">bereits versiegelten </w:t>
      </w:r>
      <w:r>
        <w:t>Straßenseitenraum,</w:t>
      </w:r>
    </w:p>
    <w:p w14:paraId="5598DD52" w14:textId="279BB938" w:rsidR="00463B14" w:rsidRDefault="00463B14" w:rsidP="0008365A">
      <w:pPr>
        <w:pStyle w:val="Aufzhlung1fortlnach0pt"/>
      </w:pPr>
      <w:r>
        <w:t>Erneuerung von Kopfbalken auf Betonstützmauern</w:t>
      </w:r>
      <w:r w:rsidR="00EB1580">
        <w:rPr>
          <w:rStyle w:val="Funotenzeichen"/>
        </w:rPr>
        <w:footnoteReference w:id="91"/>
      </w:r>
      <w:r>
        <w:t>,</w:t>
      </w:r>
    </w:p>
    <w:p w14:paraId="646F6F8C" w14:textId="77777777" w:rsidR="00463B14" w:rsidRDefault="00463B14" w:rsidP="0008365A">
      <w:pPr>
        <w:pStyle w:val="Aufzhlung1fortlnach0pt"/>
      </w:pPr>
      <w:r>
        <w:t>Betongleitwänden,</w:t>
      </w:r>
    </w:p>
    <w:p w14:paraId="2217491E" w14:textId="031553BD" w:rsidR="00463B14" w:rsidRDefault="00463B14" w:rsidP="0008365A">
      <w:pPr>
        <w:pStyle w:val="Aufzhlung1fortlnach0pt"/>
      </w:pPr>
      <w:r>
        <w:t>bestandsnahe</w:t>
      </w:r>
      <w:r w:rsidR="00D70671">
        <w:t>n</w:t>
      </w:r>
      <w:r>
        <w:t xml:space="preserve"> Sanierung</w:t>
      </w:r>
      <w:r w:rsidR="00D70671">
        <w:t>en</w:t>
      </w:r>
      <w:r>
        <w:t xml:space="preserve"> von </w:t>
      </w:r>
      <w:r w:rsidR="00147B42">
        <w:t>Ortsdurchfahrten</w:t>
      </w:r>
      <w:r w:rsidR="00004E1E">
        <w:rPr>
          <w:rStyle w:val="Funotenzeichen"/>
        </w:rPr>
        <w:footnoteReference w:id="92"/>
      </w:r>
      <w:r w:rsidR="00147B42">
        <w:t>,</w:t>
      </w:r>
    </w:p>
    <w:p w14:paraId="725CD604" w14:textId="77777777" w:rsidR="00147B42" w:rsidRDefault="00147B42" w:rsidP="0008365A">
      <w:pPr>
        <w:pStyle w:val="Aufzhlung1fortlnach0pt"/>
      </w:pPr>
      <w:r>
        <w:t>Sanierung von bereits verrohrten Durchlässen und kleinsten Ba</w:t>
      </w:r>
      <w:r w:rsidR="00D47D1B">
        <w:t>ch</w:t>
      </w:r>
      <w:r>
        <w:t>brücken</w:t>
      </w:r>
      <w:r w:rsidR="00D70671">
        <w:t>,</w:t>
      </w:r>
    </w:p>
    <w:p w14:paraId="6E8B5AA6" w14:textId="091A046D" w:rsidR="00CC0CB1" w:rsidRDefault="00CC0CB1" w:rsidP="00F35F17">
      <w:pPr>
        <w:pStyle w:val="Aufzhlung1schlussnach12pt"/>
      </w:pPr>
      <w:r>
        <w:t>geringfügigen Böschungsbrüchen</w:t>
      </w:r>
      <w:r w:rsidR="00520AF7">
        <w:t>.</w:t>
      </w:r>
    </w:p>
    <w:p w14:paraId="7321949A" w14:textId="77777777" w:rsidR="009D5B1A" w:rsidRDefault="009D5B1A" w:rsidP="009D5B1A">
      <w:pPr>
        <w:pStyle w:val="Textkrperaltt"/>
      </w:pPr>
      <w:r>
        <w:t xml:space="preserve">Durch diese Baumaßnahmen werden i.d.R. keine Bestandteile des Naturhaushaltes oder des Landschaftsbildes von besonderer Planungsrelevanz beeinträchtigt; die Beeinträchtigungen bestehen überwiegend in der Flächenversiegelung, wobei häufig bereits vorbelastete Bereiche im Straßenrandbereich betroffen sind. </w:t>
      </w:r>
    </w:p>
    <w:p w14:paraId="6A4ED35A" w14:textId="77777777" w:rsidR="009D5B1A" w:rsidRPr="00BB165A" w:rsidRDefault="009D5B1A" w:rsidP="009D5B1A">
      <w:pPr>
        <w:pStyle w:val="Textkrperaltt"/>
        <w:rPr>
          <w:b/>
        </w:rPr>
      </w:pPr>
      <w:r>
        <w:t>In diesen Fällen kann der Bearbeitungsaufwand des LBP reduziert und ein „</w:t>
      </w:r>
      <w:r w:rsidR="00FD538F">
        <w:t>LBP für geringfügige Eingriffe</w:t>
      </w:r>
      <w:r>
        <w:t xml:space="preserve">“ erstellt werden. </w:t>
      </w:r>
      <w:r w:rsidRPr="00BB165A">
        <w:rPr>
          <w:b/>
        </w:rPr>
        <w:t>Die</w:t>
      </w:r>
      <w:r>
        <w:rPr>
          <w:b/>
        </w:rPr>
        <w:t>se</w:t>
      </w:r>
      <w:r w:rsidRPr="00BB165A">
        <w:rPr>
          <w:b/>
        </w:rPr>
        <w:t xml:space="preserve"> Regelung kommt in Betracht bei Ausbauvorhaben (keine Neubaumaßnahmen) mit weniger als 2.000 m² Eingriffsflächen (inkl. bauzeitliche Beanspruchungen) und Beeinträchtigungen</w:t>
      </w:r>
      <w:r>
        <w:rPr>
          <w:b/>
        </w:rPr>
        <w:t xml:space="preserve"> von </w:t>
      </w:r>
      <w:r w:rsidR="00AC6637">
        <w:rPr>
          <w:b/>
        </w:rPr>
        <w:t>Schutzgut</w:t>
      </w:r>
      <w:r>
        <w:rPr>
          <w:b/>
        </w:rPr>
        <w:t xml:space="preserve">funktionen allgemeiner Bedeutung </w:t>
      </w:r>
      <w:r w:rsidRPr="00BB165A">
        <w:rPr>
          <w:b/>
        </w:rPr>
        <w:t>und unwesentlichen Veränderungen des Landschaftsbildes sowie der Geländemorphologie.</w:t>
      </w:r>
    </w:p>
    <w:p w14:paraId="6D0F03D3" w14:textId="77777777" w:rsidR="00F35F17" w:rsidRDefault="00F35F17" w:rsidP="00F35F17">
      <w:pPr>
        <w:pStyle w:val="Textkrperaltt"/>
      </w:pPr>
      <w:r>
        <w:t>Sofern auch bei kleinen Bauvorhaben Funktionen besonderer Planungsrelevanz betroffen sind, ist ein „</w:t>
      </w:r>
      <w:r w:rsidR="00FD538F">
        <w:t>LBP für geringfügige Eingriffe</w:t>
      </w:r>
      <w:r>
        <w:t>“ nicht zulässig. Hier sei allerdings darauf hingewiesen, dass durch die Planungsraumanalyse bei jedem LBP die Möglichkeit besteht, sich auf die wesentlichen Wirkungen und Funktionen im Untersuchungsraum zu konzentrieren und den LBP somit kompakt zu halten.</w:t>
      </w:r>
    </w:p>
    <w:p w14:paraId="7412B793" w14:textId="77777777" w:rsidR="00F35F17" w:rsidRDefault="00660477" w:rsidP="0008365A">
      <w:pPr>
        <w:pStyle w:val="Textkrperaltt"/>
        <w:spacing w:after="120"/>
      </w:pPr>
      <w:r>
        <w:rPr>
          <w:b/>
        </w:rPr>
        <w:t>Grundsätzlich n</w:t>
      </w:r>
      <w:r w:rsidR="00F35F17" w:rsidRPr="00660477">
        <w:rPr>
          <w:b/>
        </w:rPr>
        <w:t>icht zulässig</w:t>
      </w:r>
      <w:r w:rsidR="00F35F17">
        <w:t xml:space="preserve"> ist ein „</w:t>
      </w:r>
      <w:r w:rsidR="00363CB1">
        <w:t xml:space="preserve">LBP </w:t>
      </w:r>
      <w:r w:rsidR="00FD538F">
        <w:t>für geringfügige</w:t>
      </w:r>
      <w:r w:rsidR="00363CB1">
        <w:t xml:space="preserve"> Eingriffe</w:t>
      </w:r>
      <w:r w:rsidR="00F35F17">
        <w:t>“ beim Vorliegen folgender Schutzgebiete/-</w:t>
      </w:r>
      <w:r>
        <w:t>objekte</w:t>
      </w:r>
      <w:r w:rsidR="00F35F17">
        <w:t xml:space="preserve"> bzw. </w:t>
      </w:r>
      <w:r>
        <w:t xml:space="preserve">beim Vorhandensein folgender </w:t>
      </w:r>
      <w:r w:rsidR="00F35F17">
        <w:t>wertgebender</w:t>
      </w:r>
      <w:r>
        <w:t xml:space="preserve"> Funktionen von Naturhaushalt und Landschaftsbild:</w:t>
      </w:r>
    </w:p>
    <w:p w14:paraId="0D198169" w14:textId="77777777" w:rsidR="00660477" w:rsidRDefault="00BB38B6" w:rsidP="0008365A">
      <w:pPr>
        <w:pStyle w:val="Aufzhlung1fortlnach0pt"/>
      </w:pPr>
      <w:r>
        <w:t>Schutzgebiete gemäß §§</w:t>
      </w:r>
      <w:r w:rsidR="008B395A">
        <w:t xml:space="preserve"> 23-29</w:t>
      </w:r>
      <w:r w:rsidR="008A04A9">
        <w:t>, §§ 31-33</w:t>
      </w:r>
      <w:r>
        <w:t xml:space="preserve"> BNatSchG oder </w:t>
      </w:r>
      <w:r w:rsidR="008B395A">
        <w:t xml:space="preserve">§ 14 </w:t>
      </w:r>
      <w:r>
        <w:t>LNatSchG</w:t>
      </w:r>
      <w:r w:rsidR="00814B05">
        <w:t xml:space="preserve"> RP</w:t>
      </w:r>
      <w:r w:rsidR="00660477">
        <w:t>,</w:t>
      </w:r>
    </w:p>
    <w:p w14:paraId="26864820" w14:textId="26A4F604" w:rsidR="00660477" w:rsidRPr="001427B5" w:rsidRDefault="00660477" w:rsidP="0008365A">
      <w:pPr>
        <w:pStyle w:val="Aufzhlung1fortlnach0pt"/>
      </w:pPr>
      <w:r>
        <w:t>Biotoptypen / Vegetationsstrukturen von besonderer Bedeutung für den Naturhaushalt (geschützte Biotope nach § 30 BNatSchG sowie § 15 LNatSchG</w:t>
      </w:r>
      <w:r w:rsidR="00814B05">
        <w:t xml:space="preserve"> RP</w:t>
      </w:r>
      <w:r>
        <w:t xml:space="preserve">, LRT nach Anhang I FFH-RL, Vorkommen von Pflanzenarten </w:t>
      </w:r>
      <w:r w:rsidRPr="00660477">
        <w:t>der</w:t>
      </w:r>
      <w:r>
        <w:t xml:space="preserve"> Anhänge II und IV FFH-RL, Biotopkartierungsflächen</w:t>
      </w:r>
      <w:r w:rsidRPr="001427B5">
        <w:t xml:space="preserve">, Alleen) </w:t>
      </w:r>
    </w:p>
    <w:p w14:paraId="0889C932" w14:textId="77777777" w:rsidR="00BB165A" w:rsidRDefault="00BB165A" w:rsidP="0008365A">
      <w:pPr>
        <w:pStyle w:val="Aufzhlung1fortlnach0pt"/>
      </w:pPr>
      <w:r>
        <w:t>Betroffenheit von Biotopverbundachsen und –elementen</w:t>
      </w:r>
    </w:p>
    <w:p w14:paraId="28F84747" w14:textId="77777777" w:rsidR="00660477" w:rsidRDefault="00660477" w:rsidP="0008365A">
      <w:pPr>
        <w:pStyle w:val="Aufzhlung1fortlnach0pt"/>
      </w:pPr>
      <w:r>
        <w:t xml:space="preserve">artenschutzrechtliche Betroffenheiten nach § 44 BNatSchG, Betroffenheit von Tierarten </w:t>
      </w:r>
      <w:r w:rsidR="00BB165A">
        <w:t xml:space="preserve">des </w:t>
      </w:r>
      <w:r w:rsidR="00BB165A" w:rsidRPr="00BB165A">
        <w:t>Anhang</w:t>
      </w:r>
      <w:r w:rsidR="00BB165A">
        <w:t>s</w:t>
      </w:r>
      <w:r w:rsidR="00BB165A" w:rsidRPr="00BB165A">
        <w:t xml:space="preserve"> II </w:t>
      </w:r>
      <w:r w:rsidR="00BB165A">
        <w:t xml:space="preserve">der </w:t>
      </w:r>
      <w:r w:rsidR="00BB165A" w:rsidRPr="00BB165A">
        <w:t xml:space="preserve">FFH-RL </w:t>
      </w:r>
      <w:r w:rsidR="00BB165A">
        <w:t xml:space="preserve">oder </w:t>
      </w:r>
      <w:r>
        <w:t xml:space="preserve">nach Roter Liste </w:t>
      </w:r>
      <w:r w:rsidR="00BB165A">
        <w:t>D / RLP</w:t>
      </w:r>
    </w:p>
    <w:p w14:paraId="57D3268A" w14:textId="77777777" w:rsidR="00BB165A" w:rsidRDefault="00BB165A" w:rsidP="00143300">
      <w:pPr>
        <w:pStyle w:val="Aufzhlung1schlussnach12pt"/>
      </w:pPr>
      <w:r>
        <w:t xml:space="preserve">Schutzgebiete nach §§ </w:t>
      </w:r>
      <w:r w:rsidR="00143300">
        <w:t>51 und 53</w:t>
      </w:r>
      <w:r>
        <w:t xml:space="preserve"> WHG </w:t>
      </w:r>
    </w:p>
    <w:p w14:paraId="5A7A5B5E" w14:textId="1C825BC5" w:rsidR="008E5F8B" w:rsidRDefault="008E5F8B" w:rsidP="008E5F8B">
      <w:pPr>
        <w:pStyle w:val="Textkrperaltt"/>
      </w:pPr>
      <w:r>
        <w:t xml:space="preserve">Weiterhin darf es sich nur um Fälle von unwesentlicher Bedeutung handeln, in denen Planfeststellung und Plangenehmigung entfallen (Abstimmungsverfahren n. </w:t>
      </w:r>
      <w:r w:rsidRPr="00123DBD">
        <w:t>§ 7</w:t>
      </w:r>
      <w:r w:rsidR="004135C7" w:rsidRPr="009C64A0">
        <w:t>4</w:t>
      </w:r>
      <w:r w:rsidRPr="00123DBD">
        <w:t xml:space="preserve"> Abs. </w:t>
      </w:r>
      <w:r w:rsidR="004135C7" w:rsidRPr="009C64A0">
        <w:t>7 Verwaltungsverfahrensgesetz (VwVfG)</w:t>
      </w:r>
      <w:r>
        <w:t xml:space="preserve"> bzw. § 5 Abs. 4 LStrG). Auch dürfen keine wasserrechtlichen Genehmigungen erforderlich sein</w:t>
      </w:r>
      <w:r w:rsidR="00143300">
        <w:t xml:space="preserve"> (</w:t>
      </w:r>
      <w:r w:rsidR="00143300" w:rsidRPr="00143300">
        <w:t>Erlaubnis</w:t>
      </w:r>
      <w:r w:rsidR="00143300">
        <w:t xml:space="preserve"> oder</w:t>
      </w:r>
      <w:r w:rsidR="00143300" w:rsidRPr="00143300">
        <w:t xml:space="preserve"> Bewilligung</w:t>
      </w:r>
      <w:r w:rsidR="00143300">
        <w:t xml:space="preserve"> nach </w:t>
      </w:r>
      <w:r w:rsidR="00143300" w:rsidRPr="009C64A0">
        <w:t xml:space="preserve">§§ 11 und </w:t>
      </w:r>
      <w:r w:rsidR="009C64A0" w:rsidRPr="009C64A0">
        <w:t xml:space="preserve">Planfeststellungen nach § </w:t>
      </w:r>
      <w:r w:rsidR="00143300" w:rsidRPr="009C64A0">
        <w:t xml:space="preserve">19 </w:t>
      </w:r>
      <w:r w:rsidR="009C64A0" w:rsidRPr="009C64A0">
        <w:t>Wasserhaushaltsgesetz (</w:t>
      </w:r>
      <w:r w:rsidR="00143300" w:rsidRPr="009C64A0">
        <w:t>WHG</w:t>
      </w:r>
      <w:r w:rsidR="009C64A0" w:rsidRPr="009C64A0">
        <w:t>)</w:t>
      </w:r>
      <w:r w:rsidR="00143300" w:rsidRPr="009C64A0">
        <w:t>)</w:t>
      </w:r>
      <w:r w:rsidRPr="009C64A0">
        <w:t>.</w:t>
      </w:r>
      <w:r w:rsidR="0057722A">
        <w:rPr>
          <w:rStyle w:val="Funotenzeichen"/>
        </w:rPr>
        <w:footnoteReference w:id="93"/>
      </w:r>
      <w:r>
        <w:t xml:space="preserve"> </w:t>
      </w:r>
    </w:p>
    <w:p w14:paraId="230FF9D2" w14:textId="57F8A948" w:rsidR="00BB38B6" w:rsidRDefault="00143300" w:rsidP="008E5F8B">
      <w:pPr>
        <w:pStyle w:val="Textkrperaltt"/>
      </w:pPr>
      <w:r>
        <w:t xml:space="preserve">Der </w:t>
      </w:r>
      <w:r w:rsidRPr="00D810F0">
        <w:rPr>
          <w:b/>
        </w:rPr>
        <w:t>Untersuchungsraum</w:t>
      </w:r>
      <w:r>
        <w:t xml:space="preserve"> </w:t>
      </w:r>
      <w:r w:rsidR="00403A15">
        <w:t xml:space="preserve">/ das Planungsgebiet </w:t>
      </w:r>
      <w:r>
        <w:t>eines „LBP</w:t>
      </w:r>
      <w:r w:rsidR="00FD538F">
        <w:t xml:space="preserve"> für geringfügige Eingriffe</w:t>
      </w:r>
      <w:r>
        <w:t xml:space="preserve">“ umfasst </w:t>
      </w:r>
      <w:r w:rsidR="00D810F0">
        <w:t>in der Regel die Flächen 25 m rechts und links der Trasse und reicht jeweils 25 m über Ausbauanfang und Ausbauende hinaus.</w:t>
      </w:r>
    </w:p>
    <w:p w14:paraId="36EFAA82" w14:textId="67C2482F" w:rsidR="00B75F58" w:rsidRDefault="00B75F58" w:rsidP="008E5F8B">
      <w:pPr>
        <w:pStyle w:val="Textkrperaltt"/>
      </w:pPr>
      <w:r>
        <w:t xml:space="preserve">Innerhalb des Untersuchungsraumes sind die Biotoptypen zu erfassen und das Landschaftsbild kurz zu beschreiben. </w:t>
      </w:r>
      <w:r w:rsidR="00520AF7">
        <w:t xml:space="preserve">Da die Versiegelungen von Böden eine erhebliche Beeinträchtigung besonderer Schwere darstellen, sind die natürlichen Bodenfunktionen immer zu berücksichtigen, sofern Voll- oder Teilversiegelungen stattfinden. </w:t>
      </w:r>
      <w:r>
        <w:t xml:space="preserve">Außerdem ist darzulegen, dass keine </w:t>
      </w:r>
      <w:r w:rsidR="00520AF7">
        <w:t>weiteren eBS-Fälle von</w:t>
      </w:r>
      <w:r>
        <w:t xml:space="preserve"> Naturhaushalt und Landschaftsbild </w:t>
      </w:r>
      <w:r w:rsidR="00520AF7">
        <w:t>zu erwarten sind</w:t>
      </w:r>
      <w:r>
        <w:t xml:space="preserve"> (vgl. Planungsraumanalyse, Kap. </w:t>
      </w:r>
      <w:r>
        <w:fldChar w:fldCharType="begin"/>
      </w:r>
      <w:r>
        <w:instrText xml:space="preserve"> REF _Ref48638436 \r \h </w:instrText>
      </w:r>
      <w:r>
        <w:fldChar w:fldCharType="separate"/>
      </w:r>
      <w:r w:rsidR="00E24AB8">
        <w:t>2</w:t>
      </w:r>
      <w:r>
        <w:fldChar w:fldCharType="end"/>
      </w:r>
      <w:r>
        <w:t>).</w:t>
      </w:r>
    </w:p>
    <w:p w14:paraId="236D0011" w14:textId="17D9903C" w:rsidR="00B75F58" w:rsidRDefault="00B75F58" w:rsidP="008E5F8B">
      <w:pPr>
        <w:pStyle w:val="Textkrperaltt"/>
      </w:pPr>
      <w:r>
        <w:t xml:space="preserve">Der </w:t>
      </w:r>
      <w:r w:rsidRPr="00B75F58">
        <w:rPr>
          <w:b/>
        </w:rPr>
        <w:t>Aufbau des Erläuterungstextes</w:t>
      </w:r>
      <w:r>
        <w:t xml:space="preserve"> </w:t>
      </w:r>
      <w:r w:rsidR="009D5B1A">
        <w:t>eines „</w:t>
      </w:r>
      <w:r w:rsidR="00FD538F">
        <w:t>LBP für geringfügige Eingriffe</w:t>
      </w:r>
      <w:r w:rsidR="009D5B1A">
        <w:t xml:space="preserve">“ </w:t>
      </w:r>
      <w:r w:rsidR="002C13C4">
        <w:t>orientiert sich an der</w:t>
      </w:r>
      <w:r>
        <w:t xml:space="preserve"> Mustergliederung </w:t>
      </w:r>
      <w:r w:rsidR="002C13C4">
        <w:t xml:space="preserve">LBP </w:t>
      </w:r>
      <w:r>
        <w:t>(AM1)</w:t>
      </w:r>
      <w:r w:rsidR="002C13C4">
        <w:t>, die jedoch um einige Kapitel / Unterkapitel reduziert werden kann</w:t>
      </w:r>
      <w:r w:rsidR="00DB1D58">
        <w:t xml:space="preserve"> (s. auch separate Worddatei als Vorlage)</w:t>
      </w:r>
      <w:r>
        <w:t>. Folgende Gliederungspunkte und Inhalte sollte ein „</w:t>
      </w:r>
      <w:r w:rsidR="00FD538F">
        <w:t>LBP für geringfügige Eingriffe</w:t>
      </w:r>
      <w:r>
        <w:t>“ aufweisen:</w:t>
      </w:r>
    </w:p>
    <w:tbl>
      <w:tblPr>
        <w:tblStyle w:val="Tabellenraster"/>
        <w:tblW w:w="0" w:type="auto"/>
        <w:tblLook w:val="04A0" w:firstRow="1" w:lastRow="0" w:firstColumn="1" w:lastColumn="0" w:noHBand="0" w:noVBand="1"/>
      </w:tblPr>
      <w:tblGrid>
        <w:gridCol w:w="542"/>
        <w:gridCol w:w="2147"/>
        <w:gridCol w:w="5805"/>
      </w:tblGrid>
      <w:tr w:rsidR="005A45CA" w14:paraId="1BD2C8AF" w14:textId="77777777" w:rsidTr="000B525A">
        <w:trPr>
          <w:tblHeader/>
        </w:trPr>
        <w:tc>
          <w:tcPr>
            <w:tcW w:w="2830" w:type="dxa"/>
            <w:gridSpan w:val="2"/>
            <w:shd w:val="clear" w:color="auto" w:fill="D9D9D9" w:themeFill="background1" w:themeFillShade="D9"/>
          </w:tcPr>
          <w:p w14:paraId="27A8408D" w14:textId="77777777" w:rsidR="005A45CA" w:rsidRDefault="005A45CA" w:rsidP="00C31D8A">
            <w:pPr>
              <w:pStyle w:val="Tab1-Kopfzeile"/>
              <w:keepNext/>
              <w:keepLines/>
            </w:pPr>
            <w:r>
              <w:t>Kapitel</w:t>
            </w:r>
          </w:p>
        </w:tc>
        <w:tc>
          <w:tcPr>
            <w:tcW w:w="6230" w:type="dxa"/>
            <w:shd w:val="clear" w:color="auto" w:fill="D9D9D9" w:themeFill="background1" w:themeFillShade="D9"/>
          </w:tcPr>
          <w:p w14:paraId="7CC139C9" w14:textId="77777777" w:rsidR="005A45CA" w:rsidRDefault="005A45CA" w:rsidP="00C31D8A">
            <w:pPr>
              <w:pStyle w:val="Tab1-Kopfzeile"/>
              <w:keepNext/>
              <w:keepLines/>
            </w:pPr>
            <w:r>
              <w:t>Inhalt</w:t>
            </w:r>
          </w:p>
        </w:tc>
      </w:tr>
      <w:tr w:rsidR="00B75F58" w:rsidRPr="00534840" w14:paraId="3E7591D5" w14:textId="77777777" w:rsidTr="000B525A">
        <w:tc>
          <w:tcPr>
            <w:tcW w:w="562" w:type="dxa"/>
            <w:tcBorders>
              <w:right w:val="nil"/>
            </w:tcBorders>
          </w:tcPr>
          <w:p w14:paraId="0069B460" w14:textId="77777777" w:rsidR="00B75F58" w:rsidRPr="00534840" w:rsidRDefault="005A45CA" w:rsidP="00C31D8A">
            <w:pPr>
              <w:pStyle w:val="Tab1-Text"/>
              <w:keepNext/>
              <w:keepLines/>
            </w:pPr>
            <w:r>
              <w:t>1</w:t>
            </w:r>
          </w:p>
        </w:tc>
        <w:tc>
          <w:tcPr>
            <w:tcW w:w="2268" w:type="dxa"/>
            <w:tcBorders>
              <w:left w:val="nil"/>
            </w:tcBorders>
          </w:tcPr>
          <w:p w14:paraId="72396F55" w14:textId="77777777" w:rsidR="00B75F58" w:rsidRPr="005A45CA" w:rsidRDefault="005A45CA" w:rsidP="00C31D8A">
            <w:pPr>
              <w:pStyle w:val="Tab1-Text"/>
              <w:keepNext/>
              <w:keepLines/>
            </w:pPr>
            <w:r>
              <w:t xml:space="preserve">Aufgabenstellung und Beschreibung des </w:t>
            </w:r>
            <w:r w:rsidR="007779E4">
              <w:br/>
            </w:r>
            <w:r>
              <w:t>Vorhabens</w:t>
            </w:r>
          </w:p>
        </w:tc>
        <w:tc>
          <w:tcPr>
            <w:tcW w:w="6230" w:type="dxa"/>
          </w:tcPr>
          <w:p w14:paraId="20711362" w14:textId="77777777" w:rsidR="00B75F58" w:rsidRDefault="0017449B" w:rsidP="00C31D8A">
            <w:pPr>
              <w:pStyle w:val="Tab1-Aufzhlung1"/>
              <w:keepNext/>
              <w:keepLines/>
            </w:pPr>
            <w:r>
              <w:t>k</w:t>
            </w:r>
            <w:r w:rsidR="005A45CA">
              <w:t>urze Beschreibung von Aufgabenstellung und Vorhaben</w:t>
            </w:r>
          </w:p>
          <w:p w14:paraId="2D015013" w14:textId="77777777" w:rsidR="005A45CA" w:rsidRDefault="005A45CA" w:rsidP="00C31D8A">
            <w:pPr>
              <w:pStyle w:val="Tab1-Aufzhlung1"/>
              <w:keepNext/>
              <w:keepLines/>
            </w:pPr>
            <w:r>
              <w:t>Art der Baurechtsbeschaffung, Begründung, warum Vorgehensweise „</w:t>
            </w:r>
            <w:r w:rsidR="00FD538F">
              <w:t>LBP für geringfügige Eingriffe</w:t>
            </w:r>
            <w:r>
              <w:t>“ möglich ist</w:t>
            </w:r>
          </w:p>
          <w:p w14:paraId="2669A898" w14:textId="77777777" w:rsidR="005A45CA" w:rsidRPr="005A45CA" w:rsidRDefault="005A45CA" w:rsidP="00C31D8A">
            <w:pPr>
              <w:pStyle w:val="Tab1-Aufzhlung1"/>
              <w:keepNext/>
              <w:keepLines/>
            </w:pPr>
            <w:r>
              <w:t>kleine Übersichtskarte / Abbildung auf TK 25 Basis im Text mit Lage des Vorhabens</w:t>
            </w:r>
          </w:p>
        </w:tc>
      </w:tr>
      <w:tr w:rsidR="00B75F58" w14:paraId="1C570AD5" w14:textId="77777777" w:rsidTr="000B525A">
        <w:tc>
          <w:tcPr>
            <w:tcW w:w="562" w:type="dxa"/>
            <w:tcBorders>
              <w:right w:val="nil"/>
            </w:tcBorders>
          </w:tcPr>
          <w:p w14:paraId="3F685E36" w14:textId="77777777" w:rsidR="00B75F58" w:rsidRPr="00534840" w:rsidRDefault="005A45CA" w:rsidP="00C31D8A">
            <w:pPr>
              <w:pStyle w:val="Tab1-Text"/>
              <w:keepNext/>
              <w:keepLines/>
            </w:pPr>
            <w:r>
              <w:t>2</w:t>
            </w:r>
          </w:p>
        </w:tc>
        <w:tc>
          <w:tcPr>
            <w:tcW w:w="2268" w:type="dxa"/>
            <w:tcBorders>
              <w:left w:val="nil"/>
            </w:tcBorders>
          </w:tcPr>
          <w:p w14:paraId="21F3228C" w14:textId="77777777" w:rsidR="00B75F58" w:rsidRPr="00534840" w:rsidRDefault="005A45CA" w:rsidP="00C31D8A">
            <w:pPr>
              <w:pStyle w:val="Tab1-Text"/>
              <w:keepNext/>
              <w:keepLines/>
            </w:pPr>
            <w:r>
              <w:t>Bestandserfassung und Bewertung</w:t>
            </w:r>
          </w:p>
        </w:tc>
        <w:tc>
          <w:tcPr>
            <w:tcW w:w="6230" w:type="dxa"/>
          </w:tcPr>
          <w:p w14:paraId="0781220A" w14:textId="77777777" w:rsidR="00B75F58" w:rsidRDefault="0017449B" w:rsidP="00C31D8A">
            <w:pPr>
              <w:pStyle w:val="Tab1-Aufzhlung1"/>
              <w:keepNext/>
              <w:keepLines/>
            </w:pPr>
            <w:r>
              <w:t>k</w:t>
            </w:r>
            <w:r w:rsidR="005A45CA" w:rsidRPr="005A45CA">
              <w:t>urze Beschreibung der Biotop- und Landschaftsstruktur</w:t>
            </w:r>
          </w:p>
          <w:p w14:paraId="0003908F" w14:textId="77777777" w:rsidR="005A45CA" w:rsidRDefault="005A45CA" w:rsidP="00C31D8A">
            <w:pPr>
              <w:pStyle w:val="Tab1-Aufzhlung1"/>
              <w:keepNext/>
              <w:keepLines/>
            </w:pPr>
            <w:r>
              <w:t>Ausschluss des Vorhandenseins von Funktionen besonderer Planungsrelevanz</w:t>
            </w:r>
          </w:p>
          <w:p w14:paraId="23CD76E6" w14:textId="0E5E0B8C" w:rsidR="005A45CA" w:rsidRPr="00534840" w:rsidRDefault="005A45CA" w:rsidP="00C31D8A">
            <w:pPr>
              <w:pStyle w:val="Tab1-Aufzhlung1"/>
              <w:keepNext/>
              <w:keepLines/>
            </w:pPr>
            <w:r>
              <w:t xml:space="preserve">ggf. Darstellung in tabellarischer Form analog zur Dokumentation der Planungsraumanalyse (vgl. </w:t>
            </w:r>
            <w:r w:rsidR="000969BD">
              <w:t xml:space="preserve">Teil II, </w:t>
            </w:r>
            <w:r w:rsidR="006A1D17">
              <w:t xml:space="preserve">Anlage </w:t>
            </w:r>
            <w:r>
              <w:t>V</w:t>
            </w:r>
            <w:r w:rsidR="006A1D17">
              <w:t>II</w:t>
            </w:r>
            <w:r>
              <w:t>)</w:t>
            </w:r>
          </w:p>
        </w:tc>
      </w:tr>
      <w:tr w:rsidR="005A45CA" w14:paraId="6C97748F" w14:textId="77777777" w:rsidTr="000B525A">
        <w:tc>
          <w:tcPr>
            <w:tcW w:w="562" w:type="dxa"/>
            <w:tcBorders>
              <w:right w:val="nil"/>
            </w:tcBorders>
          </w:tcPr>
          <w:p w14:paraId="5247544C" w14:textId="77777777" w:rsidR="005A45CA" w:rsidRDefault="005A45CA" w:rsidP="00C31D8A">
            <w:pPr>
              <w:pStyle w:val="Tab1-Text"/>
              <w:keepNext/>
              <w:keepLines/>
            </w:pPr>
            <w:r>
              <w:t>3</w:t>
            </w:r>
          </w:p>
        </w:tc>
        <w:tc>
          <w:tcPr>
            <w:tcW w:w="2268" w:type="dxa"/>
            <w:tcBorders>
              <w:left w:val="nil"/>
            </w:tcBorders>
          </w:tcPr>
          <w:p w14:paraId="1579D1AC" w14:textId="77777777" w:rsidR="005A45CA" w:rsidRDefault="005A45CA" w:rsidP="00C31D8A">
            <w:pPr>
              <w:pStyle w:val="Tab1-Text"/>
              <w:keepNext/>
              <w:keepLines/>
            </w:pPr>
            <w:r>
              <w:t xml:space="preserve">Vermeidung und </w:t>
            </w:r>
            <w:r w:rsidR="007779E4">
              <w:br/>
            </w:r>
            <w:r>
              <w:t xml:space="preserve">Verminderung von </w:t>
            </w:r>
            <w:r w:rsidR="007779E4">
              <w:br/>
            </w:r>
            <w:r>
              <w:t>Beeinträchtigungen</w:t>
            </w:r>
          </w:p>
        </w:tc>
        <w:tc>
          <w:tcPr>
            <w:tcW w:w="6230" w:type="dxa"/>
          </w:tcPr>
          <w:p w14:paraId="7D6D7E69" w14:textId="77777777" w:rsidR="005A45CA" w:rsidRPr="005A45CA" w:rsidRDefault="005A45CA" w:rsidP="00C31D8A">
            <w:pPr>
              <w:pStyle w:val="Tab1-Aufzhlung1"/>
              <w:keepNext/>
              <w:keepLines/>
            </w:pPr>
            <w:r>
              <w:t>kurze Darstellung der vorgesehen Vermeidungsmaßnahmen (i.d.R. standardmäßig vorzusehende Maßnahmen wie Bodenschutz</w:t>
            </w:r>
            <w:r w:rsidR="00DE4A45">
              <w:t>maßnahmen</w:t>
            </w:r>
            <w:r>
              <w:t xml:space="preserve"> im Zuge der Bauau</w:t>
            </w:r>
            <w:r w:rsidR="00DE4A45">
              <w:t>sführung oder zeitliche Vorgaben für die Rodung von Gehölzen / Bauzeitenregelung)</w:t>
            </w:r>
          </w:p>
        </w:tc>
      </w:tr>
      <w:tr w:rsidR="005A45CA" w14:paraId="5B440E42" w14:textId="77777777" w:rsidTr="000B525A">
        <w:tc>
          <w:tcPr>
            <w:tcW w:w="562" w:type="dxa"/>
            <w:tcBorders>
              <w:right w:val="nil"/>
            </w:tcBorders>
          </w:tcPr>
          <w:p w14:paraId="095F79E1" w14:textId="77777777" w:rsidR="005A45CA" w:rsidRDefault="00DE4A45" w:rsidP="005A45CA">
            <w:pPr>
              <w:pStyle w:val="Tab1-Text"/>
            </w:pPr>
            <w:r>
              <w:t>4</w:t>
            </w:r>
          </w:p>
        </w:tc>
        <w:tc>
          <w:tcPr>
            <w:tcW w:w="2268" w:type="dxa"/>
            <w:tcBorders>
              <w:left w:val="nil"/>
            </w:tcBorders>
          </w:tcPr>
          <w:p w14:paraId="2ED35DD1" w14:textId="77777777" w:rsidR="005A45CA" w:rsidRDefault="00DE4A45" w:rsidP="005A45CA">
            <w:pPr>
              <w:pStyle w:val="Tab1-Text"/>
            </w:pPr>
            <w:r>
              <w:t xml:space="preserve">Konfliktanalyse, </w:t>
            </w:r>
            <w:r w:rsidR="007779E4">
              <w:br/>
            </w:r>
            <w:r>
              <w:t>Eingriffsermittlung</w:t>
            </w:r>
          </w:p>
        </w:tc>
        <w:tc>
          <w:tcPr>
            <w:tcW w:w="6230" w:type="dxa"/>
          </w:tcPr>
          <w:p w14:paraId="7DC2F3CA" w14:textId="30E58A02" w:rsidR="005A45CA" w:rsidRDefault="00DE4A45" w:rsidP="005A45CA">
            <w:pPr>
              <w:pStyle w:val="Tab1-Aufzhlung1"/>
            </w:pPr>
            <w:r>
              <w:t>kurze Beschreibung der zu erwartenden Beeinträchtigungen</w:t>
            </w:r>
          </w:p>
          <w:p w14:paraId="70EC30BC" w14:textId="6B0CC598" w:rsidR="005F2B8C" w:rsidRDefault="005F2B8C" w:rsidP="005A45CA">
            <w:pPr>
              <w:pStyle w:val="Tab1-Aufzhlung1"/>
            </w:pPr>
            <w:r>
              <w:t>(Falls kein separater FB Artenschutz erstellt wird, hier ein separates Kapitel zur artenschutzrechtliche Betrachtung mit Prüfung der Verbotstatbestände).</w:t>
            </w:r>
          </w:p>
          <w:p w14:paraId="10AC215D" w14:textId="06B75EDF" w:rsidR="00420CF3" w:rsidRDefault="00AD41C7" w:rsidP="005A45CA">
            <w:pPr>
              <w:pStyle w:val="Tab1-Aufzhlung1"/>
            </w:pPr>
            <w:r>
              <w:t xml:space="preserve">Ermittlung des </w:t>
            </w:r>
            <w:r w:rsidR="00420CF3">
              <w:t xml:space="preserve">biotopwertbezogenen Kompensationsbedarfs (vgl. Kap. </w:t>
            </w:r>
            <w:r w:rsidR="00420CF3">
              <w:fldChar w:fldCharType="begin"/>
            </w:r>
            <w:r w:rsidR="00420CF3">
              <w:instrText xml:space="preserve"> REF _Ref80001753 \r \h </w:instrText>
            </w:r>
            <w:r w:rsidR="00420CF3">
              <w:fldChar w:fldCharType="separate"/>
            </w:r>
            <w:r w:rsidR="00E24AB8">
              <w:t>5.2</w:t>
            </w:r>
            <w:r w:rsidR="00420CF3">
              <w:fldChar w:fldCharType="end"/>
            </w:r>
            <w:r w:rsidR="00420CF3">
              <w:t>)</w:t>
            </w:r>
          </w:p>
          <w:p w14:paraId="3B0F768F" w14:textId="192F5E0E" w:rsidR="00DE4A45" w:rsidRPr="005A45CA" w:rsidRDefault="00420CF3" w:rsidP="005C0BE8">
            <w:pPr>
              <w:pStyle w:val="Tab1-Aufzhlung1"/>
            </w:pPr>
            <w:r>
              <w:t xml:space="preserve">Ermittlung des Kompensationsbedarfs für die Versiegelung von Böden (vgl. Kap. </w:t>
            </w:r>
            <w:r>
              <w:fldChar w:fldCharType="begin"/>
            </w:r>
            <w:r>
              <w:instrText xml:space="preserve"> REF _Ref121392640 \r \h </w:instrText>
            </w:r>
            <w:r>
              <w:fldChar w:fldCharType="separate"/>
            </w:r>
            <w:r w:rsidR="00E24AB8">
              <w:t>5.3.4</w:t>
            </w:r>
            <w:r>
              <w:fldChar w:fldCharType="end"/>
            </w:r>
            <w:r>
              <w:t>)</w:t>
            </w:r>
            <w:r w:rsidR="00AD41C7">
              <w:t xml:space="preserve"> </w:t>
            </w:r>
          </w:p>
        </w:tc>
      </w:tr>
      <w:tr w:rsidR="00DE4A45" w14:paraId="16B0086C" w14:textId="77777777" w:rsidTr="000B525A">
        <w:tc>
          <w:tcPr>
            <w:tcW w:w="562" w:type="dxa"/>
            <w:tcBorders>
              <w:right w:val="nil"/>
            </w:tcBorders>
          </w:tcPr>
          <w:p w14:paraId="5CE3F0A9" w14:textId="77777777" w:rsidR="00DE4A45" w:rsidRDefault="00DE4A45" w:rsidP="005A45CA">
            <w:pPr>
              <w:pStyle w:val="Tab1-Text"/>
            </w:pPr>
            <w:r>
              <w:t>5</w:t>
            </w:r>
          </w:p>
        </w:tc>
        <w:tc>
          <w:tcPr>
            <w:tcW w:w="2268" w:type="dxa"/>
            <w:tcBorders>
              <w:left w:val="nil"/>
            </w:tcBorders>
          </w:tcPr>
          <w:p w14:paraId="2F9478CF" w14:textId="77777777" w:rsidR="00DE4A45" w:rsidRDefault="00DE4A45" w:rsidP="005A45CA">
            <w:pPr>
              <w:pStyle w:val="Tab1-Text"/>
            </w:pPr>
            <w:r>
              <w:t>Maßnahmenplanung</w:t>
            </w:r>
          </w:p>
        </w:tc>
        <w:tc>
          <w:tcPr>
            <w:tcW w:w="6230" w:type="dxa"/>
          </w:tcPr>
          <w:p w14:paraId="6DEB68E0" w14:textId="77777777" w:rsidR="00DE4A45" w:rsidRDefault="00DE4A45" w:rsidP="005A45CA">
            <w:pPr>
              <w:pStyle w:val="Tab1-Aufzhlung1"/>
            </w:pPr>
            <w:r>
              <w:t>Ableitung der vorgesehenen Ausgleichs- und Ersatzmaßnahmen</w:t>
            </w:r>
          </w:p>
          <w:p w14:paraId="7B2344BE" w14:textId="7D55C175" w:rsidR="00DE4A45" w:rsidRDefault="00420CF3" w:rsidP="005A45CA">
            <w:pPr>
              <w:pStyle w:val="Tab1-Aufzhlung1"/>
            </w:pPr>
            <w:r>
              <w:t>Ableitung von Begrünungsmaßnahmen auf Straßenn</w:t>
            </w:r>
            <w:r w:rsidR="00DE4A45">
              <w:t xml:space="preserve">ebenflächen und </w:t>
            </w:r>
            <w:r>
              <w:t xml:space="preserve">von Wiederherstellungsmaßnahmen auf </w:t>
            </w:r>
            <w:r w:rsidR="00DE4A45">
              <w:t>baubedingt in Anspruch genommenen Flächen</w:t>
            </w:r>
          </w:p>
          <w:p w14:paraId="2989EEAC" w14:textId="77777777" w:rsidR="00DE4A45" w:rsidRDefault="00DE4A45" w:rsidP="00420CF3">
            <w:pPr>
              <w:pStyle w:val="Tab1-Aufzhlung1"/>
            </w:pPr>
            <w:r w:rsidRPr="00DE4A45">
              <w:t xml:space="preserve">Umsetzung </w:t>
            </w:r>
            <w:r w:rsidR="00420CF3">
              <w:t>von</w:t>
            </w:r>
            <w:r w:rsidRPr="00DE4A45">
              <w:t xml:space="preserve"> Maßnahmen vorzugsweise mittels Ökokonten, dingliche Sicherung</w:t>
            </w:r>
          </w:p>
          <w:p w14:paraId="13113878" w14:textId="26091837" w:rsidR="005C0BE8" w:rsidRDefault="005C0BE8" w:rsidP="00420CF3">
            <w:pPr>
              <w:pStyle w:val="Tab1-Aufzhlung1"/>
            </w:pPr>
            <w:r>
              <w:t xml:space="preserve">Tabellarische Gegenüberstellung von Eingriff und Kompensation (vgl. Anlage IV)  </w:t>
            </w:r>
          </w:p>
        </w:tc>
      </w:tr>
      <w:tr w:rsidR="00DE4A45" w14:paraId="0939B6C0" w14:textId="77777777" w:rsidTr="000B525A">
        <w:tc>
          <w:tcPr>
            <w:tcW w:w="562" w:type="dxa"/>
            <w:tcBorders>
              <w:right w:val="nil"/>
            </w:tcBorders>
          </w:tcPr>
          <w:p w14:paraId="7A3FCCE1" w14:textId="77777777" w:rsidR="00DE4A45" w:rsidRDefault="00DE4A45" w:rsidP="005A45CA">
            <w:pPr>
              <w:pStyle w:val="Tab1-Text"/>
            </w:pPr>
            <w:r>
              <w:t>6</w:t>
            </w:r>
          </w:p>
        </w:tc>
        <w:tc>
          <w:tcPr>
            <w:tcW w:w="2268" w:type="dxa"/>
            <w:tcBorders>
              <w:left w:val="nil"/>
            </w:tcBorders>
          </w:tcPr>
          <w:p w14:paraId="7CA3D609" w14:textId="77777777" w:rsidR="00DE4A45" w:rsidRDefault="00DE4A45" w:rsidP="005A45CA">
            <w:pPr>
              <w:pStyle w:val="Tab1-Text"/>
            </w:pPr>
            <w:r>
              <w:t>Gesamtbeurteilung des Eingriffs</w:t>
            </w:r>
          </w:p>
        </w:tc>
        <w:tc>
          <w:tcPr>
            <w:tcW w:w="6230" w:type="dxa"/>
          </w:tcPr>
          <w:p w14:paraId="345712AD" w14:textId="77777777" w:rsidR="00DE4A45" w:rsidRDefault="00DE4A45" w:rsidP="00DE4A45">
            <w:pPr>
              <w:pStyle w:val="Tab1-Aufzhlung1"/>
            </w:pPr>
            <w:r w:rsidRPr="00DE4A45">
              <w:t xml:space="preserve">zusammenfassende Darstellung </w:t>
            </w:r>
            <w:r>
              <w:t>der</w:t>
            </w:r>
            <w:r w:rsidRPr="00DE4A45">
              <w:t xml:space="preserve"> Konfliktanalyse </w:t>
            </w:r>
            <w:r>
              <w:t>sowie der vorgesehenen</w:t>
            </w:r>
            <w:r w:rsidRPr="00DE4A45">
              <w:t xml:space="preserve"> </w:t>
            </w:r>
            <w:r>
              <w:t>Vermeidungs- sowie Ausgleichs- und Ersatzmaßnahmen</w:t>
            </w:r>
          </w:p>
          <w:p w14:paraId="0B7456FC" w14:textId="77777777" w:rsidR="00DE4A45" w:rsidRDefault="00DE4A45" w:rsidP="00DE4A45">
            <w:pPr>
              <w:pStyle w:val="Tab1-Aufzhlung1"/>
            </w:pPr>
            <w:r>
              <w:t>Gesamtaussage zur ausreichenden Kompensation</w:t>
            </w:r>
          </w:p>
        </w:tc>
      </w:tr>
      <w:tr w:rsidR="000969BD" w14:paraId="4496A012" w14:textId="77777777" w:rsidTr="000969BD">
        <w:tc>
          <w:tcPr>
            <w:tcW w:w="9060" w:type="dxa"/>
            <w:gridSpan w:val="3"/>
            <w:shd w:val="clear" w:color="auto" w:fill="F2F2F2" w:themeFill="background1" w:themeFillShade="F2"/>
          </w:tcPr>
          <w:p w14:paraId="062495E2" w14:textId="77777777" w:rsidR="000969BD" w:rsidRPr="00DE4A45" w:rsidRDefault="000969BD" w:rsidP="000969BD">
            <w:pPr>
              <w:pStyle w:val="Tab1-Aufzhlung1"/>
              <w:numPr>
                <w:ilvl w:val="0"/>
                <w:numId w:val="0"/>
              </w:numPr>
              <w:spacing w:after="20"/>
            </w:pPr>
            <w:r>
              <w:t>Anlagen</w:t>
            </w:r>
          </w:p>
        </w:tc>
      </w:tr>
      <w:tr w:rsidR="000969BD" w14:paraId="5885D962" w14:textId="77777777" w:rsidTr="000B525A">
        <w:tc>
          <w:tcPr>
            <w:tcW w:w="562" w:type="dxa"/>
            <w:tcBorders>
              <w:right w:val="nil"/>
            </w:tcBorders>
          </w:tcPr>
          <w:p w14:paraId="6187A961" w14:textId="77777777" w:rsidR="000969BD" w:rsidRDefault="000969BD" w:rsidP="005A45CA">
            <w:pPr>
              <w:pStyle w:val="Tab1-Text"/>
            </w:pPr>
            <w:r>
              <w:t>I</w:t>
            </w:r>
          </w:p>
        </w:tc>
        <w:tc>
          <w:tcPr>
            <w:tcW w:w="2268" w:type="dxa"/>
            <w:tcBorders>
              <w:left w:val="nil"/>
            </w:tcBorders>
          </w:tcPr>
          <w:p w14:paraId="2C79DC16" w14:textId="77777777" w:rsidR="000969BD" w:rsidRDefault="000969BD" w:rsidP="005A45CA">
            <w:pPr>
              <w:pStyle w:val="Tab1-Text"/>
            </w:pPr>
            <w:r>
              <w:t xml:space="preserve">Maßnahmenblätter </w:t>
            </w:r>
          </w:p>
        </w:tc>
        <w:tc>
          <w:tcPr>
            <w:tcW w:w="6230" w:type="dxa"/>
          </w:tcPr>
          <w:p w14:paraId="59FCF668" w14:textId="77777777" w:rsidR="000969BD" w:rsidRPr="00DE4A45" w:rsidRDefault="000969BD" w:rsidP="0023067F">
            <w:pPr>
              <w:pStyle w:val="Tab1-Aufzhlung1"/>
            </w:pPr>
            <w:r>
              <w:t>vgl. Teil II, Anlage I</w:t>
            </w:r>
            <w:r w:rsidR="00264D3E">
              <w:t>I</w:t>
            </w:r>
            <w:r w:rsidR="0023067F">
              <w:t xml:space="preserve"> </w:t>
            </w:r>
          </w:p>
        </w:tc>
      </w:tr>
      <w:tr w:rsidR="000969BD" w14:paraId="1C051D84" w14:textId="77777777" w:rsidTr="000B525A">
        <w:tc>
          <w:tcPr>
            <w:tcW w:w="562" w:type="dxa"/>
            <w:tcBorders>
              <w:right w:val="nil"/>
            </w:tcBorders>
          </w:tcPr>
          <w:p w14:paraId="21F16A22" w14:textId="77777777" w:rsidR="000969BD" w:rsidRDefault="000969BD" w:rsidP="000969BD">
            <w:pPr>
              <w:pStyle w:val="Tab1-Text"/>
            </w:pPr>
            <w:r>
              <w:t>II</w:t>
            </w:r>
          </w:p>
        </w:tc>
        <w:tc>
          <w:tcPr>
            <w:tcW w:w="2268" w:type="dxa"/>
            <w:tcBorders>
              <w:left w:val="nil"/>
            </w:tcBorders>
          </w:tcPr>
          <w:p w14:paraId="4581528C" w14:textId="11DD8240" w:rsidR="000969BD" w:rsidRDefault="00DA43FF" w:rsidP="007779E4">
            <w:pPr>
              <w:pStyle w:val="Tab1-Text"/>
            </w:pPr>
            <w:r>
              <w:t>Tabellarische</w:t>
            </w:r>
            <w:r w:rsidR="00CB0E48" w:rsidRPr="000969BD">
              <w:t xml:space="preserve"> </w:t>
            </w:r>
            <w:r w:rsidR="000969BD" w:rsidRPr="000969BD">
              <w:t>Gegenüberstellung von Eingriff und Kompensation</w:t>
            </w:r>
          </w:p>
        </w:tc>
        <w:tc>
          <w:tcPr>
            <w:tcW w:w="6230" w:type="dxa"/>
          </w:tcPr>
          <w:p w14:paraId="0D48A78B" w14:textId="5224A181" w:rsidR="000969BD" w:rsidRDefault="000969BD" w:rsidP="000969BD">
            <w:pPr>
              <w:pStyle w:val="Tab1-Aufzhlung1"/>
            </w:pPr>
            <w:r>
              <w:t>vgl. Teil II, Anlage I</w:t>
            </w:r>
            <w:r w:rsidR="00FB0BD5">
              <w:t>V</w:t>
            </w:r>
          </w:p>
          <w:p w14:paraId="37503B71" w14:textId="77777777" w:rsidR="000969BD" w:rsidRPr="00DE4A45" w:rsidRDefault="00956054" w:rsidP="0023067F">
            <w:pPr>
              <w:pStyle w:val="Tab1-Aufzhlung1"/>
            </w:pPr>
            <w:r>
              <w:t>Anpassen der Tabelle, redu</w:t>
            </w:r>
            <w:r w:rsidR="0023067F">
              <w:t>zieren auf relevante Inhalte</w:t>
            </w:r>
          </w:p>
        </w:tc>
      </w:tr>
      <w:tr w:rsidR="000969BD" w14:paraId="367B2960" w14:textId="77777777" w:rsidTr="0009306F">
        <w:tc>
          <w:tcPr>
            <w:tcW w:w="9060" w:type="dxa"/>
            <w:gridSpan w:val="3"/>
            <w:shd w:val="clear" w:color="auto" w:fill="F2F2F2" w:themeFill="background1" w:themeFillShade="F2"/>
          </w:tcPr>
          <w:p w14:paraId="0B4A2507" w14:textId="77777777" w:rsidR="000969BD" w:rsidRPr="00DE4A45" w:rsidRDefault="000969BD" w:rsidP="000969BD">
            <w:pPr>
              <w:pStyle w:val="Tab1-Aufzhlung1"/>
              <w:numPr>
                <w:ilvl w:val="0"/>
                <w:numId w:val="0"/>
              </w:numPr>
              <w:spacing w:after="20"/>
            </w:pPr>
            <w:r>
              <w:t>Karten</w:t>
            </w:r>
          </w:p>
        </w:tc>
      </w:tr>
      <w:tr w:rsidR="00956054" w14:paraId="16E6A866" w14:textId="77777777" w:rsidTr="000B525A">
        <w:tc>
          <w:tcPr>
            <w:tcW w:w="2830" w:type="dxa"/>
            <w:gridSpan w:val="2"/>
          </w:tcPr>
          <w:p w14:paraId="2DEF2BAE" w14:textId="77777777" w:rsidR="00956054" w:rsidRDefault="00956054" w:rsidP="00956054">
            <w:pPr>
              <w:pStyle w:val="Tab1-Text"/>
            </w:pPr>
            <w:r>
              <w:t xml:space="preserve">Bestands- und Konfliktplan </w:t>
            </w:r>
          </w:p>
        </w:tc>
        <w:tc>
          <w:tcPr>
            <w:tcW w:w="6230" w:type="dxa"/>
          </w:tcPr>
          <w:p w14:paraId="24F11EA6" w14:textId="24F196B3" w:rsidR="00834010" w:rsidRDefault="00834010" w:rsidP="00834010">
            <w:pPr>
              <w:pStyle w:val="Tab1-Aufzhlung1"/>
            </w:pPr>
            <w:r>
              <w:t>vgl. Anlage I</w:t>
            </w:r>
          </w:p>
          <w:p w14:paraId="4B6B89F4" w14:textId="0E3F140E" w:rsidR="00956054" w:rsidRDefault="00956054" w:rsidP="00834010">
            <w:pPr>
              <w:pStyle w:val="Tab1-Aufzhlung1"/>
            </w:pPr>
            <w:r w:rsidRPr="00956054">
              <w:t>Liegenschaftskarten mit Topographie, ggf. Hinterlegung der Luftbilder</w:t>
            </w:r>
          </w:p>
          <w:p w14:paraId="77982403" w14:textId="4B1FDC9B" w:rsidR="00956054" w:rsidRDefault="00956054" w:rsidP="00834010">
            <w:pPr>
              <w:pStyle w:val="Tab1-Aufzhlung1"/>
            </w:pPr>
            <w:r w:rsidRPr="00956054">
              <w:t>Abgrenzung des Untersuchungs</w:t>
            </w:r>
            <w:r w:rsidR="00525F93">
              <w:t>raumes / Planungs</w:t>
            </w:r>
            <w:r w:rsidRPr="00956054">
              <w:t>gebietes (UG)</w:t>
            </w:r>
          </w:p>
          <w:p w14:paraId="22AA8725" w14:textId="77777777" w:rsidR="00956054" w:rsidRDefault="00956054" w:rsidP="00834010">
            <w:pPr>
              <w:pStyle w:val="Tab1-Aufzhlung1"/>
            </w:pPr>
            <w:r w:rsidRPr="00956054">
              <w:t>Schutzgebiete</w:t>
            </w:r>
            <w:r>
              <w:t>/-objekte</w:t>
            </w:r>
            <w:r w:rsidRPr="00956054">
              <w:t xml:space="preserve"> und Flächen der Biotopkartierung RLP</w:t>
            </w:r>
            <w:r>
              <w:t xml:space="preserve"> (außerhalb des UG)</w:t>
            </w:r>
            <w:r>
              <w:rPr>
                <w:rStyle w:val="Funotenzeichen"/>
              </w:rPr>
              <w:footnoteReference w:id="94"/>
            </w:r>
          </w:p>
          <w:p w14:paraId="030F5A41" w14:textId="7077F17C" w:rsidR="00956054" w:rsidRDefault="00956054" w:rsidP="00834010">
            <w:pPr>
              <w:pStyle w:val="Tab1-Aufzhlung1"/>
            </w:pPr>
            <w:r>
              <w:t>innerhalb des</w:t>
            </w:r>
            <w:r w:rsidRPr="00956054">
              <w:t xml:space="preserve"> UG flächendeckende </w:t>
            </w:r>
            <w:r>
              <w:t xml:space="preserve">Darstellung der </w:t>
            </w:r>
            <w:r w:rsidRPr="00956054">
              <w:t>neu kartierte</w:t>
            </w:r>
            <w:r>
              <w:t>n</w:t>
            </w:r>
            <w:r w:rsidR="007C528D">
              <w:t xml:space="preserve"> Biotoptypen sowie</w:t>
            </w:r>
            <w:r>
              <w:t xml:space="preserve"> Hervorhebung von </w:t>
            </w:r>
            <w:r w:rsidR="007C528D">
              <w:t xml:space="preserve">vorhandenen </w:t>
            </w:r>
            <w:r>
              <w:t>geschützten Biotopen oder FFH-LRT</w:t>
            </w:r>
            <w:r w:rsidR="007C528D">
              <w:rPr>
                <w:rStyle w:val="Funotenzeichen"/>
              </w:rPr>
              <w:footnoteReference w:id="95"/>
            </w:r>
          </w:p>
          <w:p w14:paraId="4E575536" w14:textId="77777777" w:rsidR="00834010" w:rsidRDefault="00834010" w:rsidP="00834010">
            <w:pPr>
              <w:pStyle w:val="Tab1-Aufzhlung1"/>
            </w:pPr>
            <w:r>
              <w:t>Angaben zu Biotopwertpunkten einzelner Biotoptypenflächen,</w:t>
            </w:r>
          </w:p>
          <w:p w14:paraId="7F0631D9" w14:textId="77777777" w:rsidR="007C528D" w:rsidRDefault="007C528D" w:rsidP="00834010">
            <w:pPr>
              <w:pStyle w:val="Tab1-Aufzhlung1"/>
            </w:pPr>
            <w:r>
              <w:t>technische Planung</w:t>
            </w:r>
          </w:p>
          <w:p w14:paraId="3DDB8057" w14:textId="77777777" w:rsidR="007C528D" w:rsidRDefault="007C528D" w:rsidP="00834010">
            <w:pPr>
              <w:pStyle w:val="Tab1-Aufzhlung1"/>
            </w:pPr>
            <w:r>
              <w:t>Konflikte (Textbox)</w:t>
            </w:r>
          </w:p>
          <w:p w14:paraId="2BB3418E" w14:textId="590F38C3" w:rsidR="00834010" w:rsidRPr="00DE4A45" w:rsidRDefault="00834010" w:rsidP="00834010">
            <w:pPr>
              <w:pStyle w:val="Tab1-Aufzhlung1"/>
            </w:pPr>
            <w:r>
              <w:t>Quellenangaben</w:t>
            </w:r>
          </w:p>
        </w:tc>
      </w:tr>
      <w:tr w:rsidR="00956054" w14:paraId="48BC4A33" w14:textId="77777777" w:rsidTr="000B525A">
        <w:tc>
          <w:tcPr>
            <w:tcW w:w="2830" w:type="dxa"/>
            <w:gridSpan w:val="2"/>
          </w:tcPr>
          <w:p w14:paraId="29D7134B" w14:textId="77777777" w:rsidR="00956054" w:rsidRDefault="00956054" w:rsidP="000969BD">
            <w:pPr>
              <w:pStyle w:val="Tab1-Text"/>
            </w:pPr>
            <w:r>
              <w:t>Maßnahmenplan</w:t>
            </w:r>
          </w:p>
        </w:tc>
        <w:tc>
          <w:tcPr>
            <w:tcW w:w="6230" w:type="dxa"/>
          </w:tcPr>
          <w:p w14:paraId="516748A3" w14:textId="5F60D725" w:rsidR="000B525A" w:rsidRDefault="00EA386F" w:rsidP="00525F93">
            <w:pPr>
              <w:pStyle w:val="Tab1-Aufzhlung1"/>
            </w:pPr>
            <w:r>
              <w:t xml:space="preserve">vgl. </w:t>
            </w:r>
            <w:r w:rsidR="00AD41C7">
              <w:t xml:space="preserve">Anlage I </w:t>
            </w:r>
          </w:p>
          <w:p w14:paraId="72A1DF59" w14:textId="77777777" w:rsidR="00834010" w:rsidRDefault="00834010" w:rsidP="00525F93">
            <w:pPr>
              <w:pStyle w:val="Tab1-Aufzhlung1"/>
            </w:pPr>
            <w:r w:rsidRPr="00956054">
              <w:t>Liegenschaftskarten mit Topographie, ggf. Hinterlegung der Luftbilder</w:t>
            </w:r>
          </w:p>
          <w:p w14:paraId="47024BE6" w14:textId="2A347462" w:rsidR="00834010" w:rsidRDefault="00834010" w:rsidP="00525F93">
            <w:pPr>
              <w:pStyle w:val="Tab1-Aufzhlung1"/>
            </w:pPr>
            <w:r w:rsidRPr="00956054">
              <w:t>Abgrenzung des Untersuchungs</w:t>
            </w:r>
            <w:r w:rsidR="00525F93">
              <w:t>raumes / Planungs</w:t>
            </w:r>
            <w:r w:rsidRPr="00956054">
              <w:t>gebietes (UG)</w:t>
            </w:r>
          </w:p>
          <w:p w14:paraId="3E26860E" w14:textId="77777777" w:rsidR="00834010" w:rsidRDefault="00834010" w:rsidP="00525F93">
            <w:pPr>
              <w:pStyle w:val="Tab1-Aufzhlung1"/>
            </w:pPr>
            <w:r w:rsidRPr="00956054">
              <w:t>Schutzgebiete</w:t>
            </w:r>
            <w:r>
              <w:t>/-objekte</w:t>
            </w:r>
            <w:r w:rsidRPr="00956054">
              <w:t xml:space="preserve"> und Flächen der Biotopkartierung RLP</w:t>
            </w:r>
            <w:r>
              <w:t xml:space="preserve"> (außerhalb des UG)</w:t>
            </w:r>
            <w:r>
              <w:rPr>
                <w:rStyle w:val="Funotenzeichen"/>
              </w:rPr>
              <w:footnoteReference w:id="96"/>
            </w:r>
          </w:p>
          <w:p w14:paraId="66F19635" w14:textId="30603861" w:rsidR="00834010" w:rsidRDefault="00834010" w:rsidP="00525F93">
            <w:pPr>
              <w:pStyle w:val="Tab1-Aufzhlung1"/>
            </w:pPr>
            <w:r>
              <w:t>innerhalb des</w:t>
            </w:r>
            <w:r w:rsidRPr="00956054">
              <w:t xml:space="preserve"> UG flächendeckende </w:t>
            </w:r>
            <w:r>
              <w:t xml:space="preserve">Darstellung der </w:t>
            </w:r>
            <w:r w:rsidRPr="00956054">
              <w:t>neu kartierte</w:t>
            </w:r>
            <w:r>
              <w:t>n Biotoptypen sowie Hervorhebung von vorhandenen geschützten Biotopen oder FFH-LRT</w:t>
            </w:r>
            <w:r>
              <w:rPr>
                <w:rStyle w:val="Funotenzeichen"/>
              </w:rPr>
              <w:footnoteReference w:id="97"/>
            </w:r>
          </w:p>
          <w:p w14:paraId="73B7E10F" w14:textId="77777777" w:rsidR="00525F93" w:rsidRDefault="00525F93" w:rsidP="00525F93">
            <w:pPr>
              <w:pStyle w:val="Tab1-Aufzhlung1"/>
            </w:pPr>
            <w:r>
              <w:t>Angaben zu Biotopwertpunkten einzelner Biotoptypenflächen,</w:t>
            </w:r>
          </w:p>
          <w:p w14:paraId="230D840D" w14:textId="77777777" w:rsidR="00525F93" w:rsidRDefault="00525F93" w:rsidP="00525F93">
            <w:pPr>
              <w:pStyle w:val="Tab1-Aufzhlung1"/>
            </w:pPr>
            <w:r w:rsidRPr="00F04637">
              <w:t xml:space="preserve">Vorhaben </w:t>
            </w:r>
            <w:r>
              <w:t xml:space="preserve">/ technische Planung (in Farbe, alle Flächen transparent, so dass Bestand ersichtlich bleibt), </w:t>
            </w:r>
          </w:p>
          <w:p w14:paraId="1EA733DE" w14:textId="77777777" w:rsidR="00834010" w:rsidRDefault="00525F93" w:rsidP="00525F93">
            <w:pPr>
              <w:pStyle w:val="Tab1-Aufzhlung1"/>
            </w:pPr>
            <w:r>
              <w:t>Darstellung der Begrünungs-, Vermeidungs-, Ausgleichs- und Ersatzmaßnahmen. Generell sollten für Maßnahmen nur ganze Flurstücke belegt werden. Die Abgrenzungen sind mit GIS-Programmen in die Maßnahmenpläne zu kopieren. Dabei sind die Flächenangaben des Katasters zu wählen, die dann auch in alle Bilanzierungen einfließen. Es sind nur „gerade Linie“ zu zeichnen, keine „Wölkchendarstellungen“ für Gehölze oder „gezackelte“ Linien),</w:t>
            </w:r>
          </w:p>
          <w:p w14:paraId="4FF938B0" w14:textId="77777777" w:rsidR="00525F93" w:rsidRDefault="00525F93" w:rsidP="00525F93">
            <w:pPr>
              <w:pStyle w:val="Tab1-Aufzhlung1"/>
            </w:pPr>
            <w:r>
              <w:t>Fette, rote Linien für Bautabuflächen, -zonen,</w:t>
            </w:r>
          </w:p>
          <w:p w14:paraId="27008CFC" w14:textId="77777777" w:rsidR="00525F93" w:rsidRDefault="00525F93" w:rsidP="00525F93">
            <w:pPr>
              <w:pStyle w:val="Tab1-Aufzhlung1"/>
            </w:pPr>
            <w:r>
              <w:t>Farbige Schraffur der Entsieglungsflächen,</w:t>
            </w:r>
          </w:p>
          <w:p w14:paraId="5B2D593E" w14:textId="77777777" w:rsidR="00525F93" w:rsidRDefault="00525F93" w:rsidP="00525F93">
            <w:pPr>
              <w:pStyle w:val="Tab1-Aufzhlung1"/>
            </w:pPr>
            <w:r>
              <w:t>Erläuterung der Maßnahmen in „Textboxen“,</w:t>
            </w:r>
          </w:p>
          <w:p w14:paraId="53A7001D" w14:textId="4D3BCB27" w:rsidR="00525F93" w:rsidRPr="00DE4A45" w:rsidRDefault="00525F93" w:rsidP="00525F93">
            <w:pPr>
              <w:pStyle w:val="Tab1-Aufzhlung1"/>
            </w:pPr>
            <w:r>
              <w:t>Quellenangaben.</w:t>
            </w:r>
          </w:p>
        </w:tc>
      </w:tr>
    </w:tbl>
    <w:p w14:paraId="7A77756B" w14:textId="77777777" w:rsidR="00960D67" w:rsidRDefault="00960D67" w:rsidP="000B525A">
      <w:pPr>
        <w:pStyle w:val="Textkrperaltt"/>
      </w:pPr>
    </w:p>
    <w:p w14:paraId="53E0837B" w14:textId="77777777" w:rsidR="00960D67" w:rsidRDefault="00960D67">
      <w:pPr>
        <w:spacing w:after="0" w:line="240" w:lineRule="auto"/>
        <w:jc w:val="left"/>
      </w:pPr>
      <w:r>
        <w:br w:type="page"/>
      </w:r>
    </w:p>
    <w:p w14:paraId="6720D807" w14:textId="18905543" w:rsidR="00960D67" w:rsidRPr="008762AD" w:rsidRDefault="00960D67" w:rsidP="00F12CD4">
      <w:pPr>
        <w:pStyle w:val="berschrift3"/>
        <w:pageBreakBefore/>
        <w:spacing w:line="360" w:lineRule="auto"/>
        <w:ind w:left="1077" w:hanging="1077"/>
      </w:pPr>
      <w:bookmarkStart w:id="373" w:name="_Ref143179017"/>
      <w:bookmarkStart w:id="374" w:name="_Toc143588091"/>
      <w:r w:rsidRPr="008762AD">
        <w:t>AM 4</w:t>
      </w:r>
      <w:r w:rsidR="00916AC6">
        <w:tab/>
      </w:r>
      <w:r w:rsidR="00420CF3">
        <w:t>Fallbeispiel</w:t>
      </w:r>
      <w:r w:rsidRPr="008762AD">
        <w:t>: Ausbau einer Landesstraße</w:t>
      </w:r>
      <w:bookmarkEnd w:id="373"/>
      <w:bookmarkEnd w:id="374"/>
    </w:p>
    <w:p w14:paraId="4FE761ED" w14:textId="6CDB6719" w:rsidR="00B40DAA" w:rsidRDefault="00B40DAA" w:rsidP="00B40DAA">
      <w:pPr>
        <w:pStyle w:val="Textkrperaltt"/>
      </w:pPr>
      <w:r>
        <w:t>s. beiliegende Word-Dokument</w:t>
      </w:r>
      <w:r w:rsidR="00B66194">
        <w:t>e</w:t>
      </w:r>
      <w:r w:rsidR="00F07F1D">
        <w:t>, Excel-Dateien</w:t>
      </w:r>
      <w:r w:rsidR="004C4EEF">
        <w:t xml:space="preserve"> </w:t>
      </w:r>
      <w:r w:rsidR="00F07F1D">
        <w:t xml:space="preserve">sowie pdf-Datei </w:t>
      </w:r>
      <w:r w:rsidR="004C4EEF">
        <w:t xml:space="preserve">mit den Anhängen 1 bis </w:t>
      </w:r>
      <w:r w:rsidR="00E14029">
        <w:t>4</w:t>
      </w:r>
    </w:p>
    <w:p w14:paraId="720C7648" w14:textId="1A837EAE" w:rsidR="00006659" w:rsidRDefault="00006659">
      <w:pPr>
        <w:spacing w:after="0" w:line="240" w:lineRule="auto"/>
        <w:jc w:val="left"/>
        <w:rPr>
          <w:b/>
          <w:sz w:val="24"/>
        </w:rPr>
      </w:pPr>
    </w:p>
    <w:p w14:paraId="02774711" w14:textId="07238073" w:rsidR="00006659" w:rsidRDefault="00006659">
      <w:pPr>
        <w:spacing w:after="0" w:line="240" w:lineRule="auto"/>
        <w:jc w:val="left"/>
        <w:rPr>
          <w:b/>
          <w:sz w:val="24"/>
        </w:rPr>
      </w:pPr>
    </w:p>
    <w:p w14:paraId="780363F0" w14:textId="77777777" w:rsidR="00006659" w:rsidRDefault="00006659">
      <w:pPr>
        <w:spacing w:after="0" w:line="240" w:lineRule="auto"/>
        <w:jc w:val="left"/>
        <w:rPr>
          <w:b/>
          <w:sz w:val="24"/>
        </w:rPr>
      </w:pPr>
    </w:p>
    <w:p w14:paraId="42FE9174" w14:textId="77777777" w:rsidR="00006659" w:rsidRDefault="00006659">
      <w:pPr>
        <w:spacing w:after="0" w:line="240" w:lineRule="auto"/>
        <w:jc w:val="left"/>
        <w:rPr>
          <w:b/>
          <w:sz w:val="24"/>
        </w:rPr>
      </w:pPr>
    </w:p>
    <w:p w14:paraId="75681EF4" w14:textId="27806279" w:rsidR="00006659" w:rsidRDefault="00006659">
      <w:pPr>
        <w:spacing w:after="0" w:line="240" w:lineRule="auto"/>
        <w:jc w:val="left"/>
        <w:rPr>
          <w:b/>
          <w:sz w:val="24"/>
        </w:rPr>
        <w:sectPr w:rsidR="00006659" w:rsidSect="003B4428">
          <w:headerReference w:type="default" r:id="rId219"/>
          <w:pgSz w:w="11906" w:h="16838" w:code="9"/>
          <w:pgMar w:top="1701" w:right="1701" w:bottom="1701" w:left="1701" w:header="709" w:footer="851" w:gutter="0"/>
          <w:cols w:space="708"/>
          <w:docGrid w:linePitch="360"/>
        </w:sectPr>
      </w:pPr>
    </w:p>
    <w:p w14:paraId="1192CE20" w14:textId="3662D249" w:rsidR="00514213" w:rsidRDefault="00514213" w:rsidP="00307AA1">
      <w:pPr>
        <w:spacing w:after="0" w:line="240" w:lineRule="auto"/>
        <w:jc w:val="left"/>
        <w:rPr>
          <w:b/>
          <w:sz w:val="24"/>
        </w:rPr>
      </w:pPr>
    </w:p>
    <w:sectPr w:rsidR="00514213" w:rsidSect="00514213">
      <w:headerReference w:type="default" r:id="rId220"/>
      <w:footerReference w:type="default" r:id="rId221"/>
      <w:pgSz w:w="11906" w:h="16838" w:code="9"/>
      <w:pgMar w:top="1985" w:right="1418" w:bottom="1418" w:left="1418" w:header="709"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E56181" w14:textId="77777777" w:rsidR="00A84B41" w:rsidRDefault="00A84B41">
      <w:r>
        <w:separator/>
      </w:r>
    </w:p>
  </w:endnote>
  <w:endnote w:type="continuationSeparator" w:id="0">
    <w:p w14:paraId="54F82356" w14:textId="77777777" w:rsidR="00A84B41" w:rsidRDefault="00A84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Fett">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Oblique">
    <w:altName w:val="Arial"/>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60FE2" w14:textId="77777777" w:rsidR="00A84B41" w:rsidRDefault="00A84B41">
    <w:pPr>
      <w:pBdr>
        <w:top w:val="single" w:sz="4" w:space="1" w:color="auto"/>
      </w:pBdr>
    </w:pP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87C9B9" w14:textId="77777777" w:rsidR="00A84B41" w:rsidRDefault="00A84B41">
    <w:pPr>
      <w:pStyle w:val="Seite2OrtDatum"/>
    </w:pPr>
    <w:r>
      <w:tab/>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7345E" w14:textId="77777777" w:rsidR="00A84B41" w:rsidRDefault="00A84B41">
    <w:pPr>
      <w:pStyle w:val="Fuzeile1"/>
    </w:pPr>
    <w:r>
      <mc:AlternateContent>
        <mc:Choice Requires="wps">
          <w:drawing>
            <wp:anchor distT="0" distB="0" distL="0" distR="0" simplePos="0" relativeHeight="251648000" behindDoc="0" locked="1" layoutInCell="0" allowOverlap="1" wp14:anchorId="250A9F38" wp14:editId="238AFE1D">
              <wp:simplePos x="0" y="0"/>
              <wp:positionH relativeFrom="page">
                <wp:posOffset>489585</wp:posOffset>
              </wp:positionH>
              <wp:positionV relativeFrom="page">
                <wp:posOffset>9649460</wp:posOffset>
              </wp:positionV>
              <wp:extent cx="1259840" cy="539750"/>
              <wp:effectExtent l="0" t="0" r="16510" b="12700"/>
              <wp:wrapTight wrapText="bothSides">
                <wp:wrapPolygon edited="0">
                  <wp:start x="0" y="0"/>
                  <wp:lineTo x="0" y="21346"/>
                  <wp:lineTo x="21556" y="21346"/>
                  <wp:lineTo x="21556" y="0"/>
                  <wp:lineTo x="0" y="0"/>
                </wp:wrapPolygon>
              </wp:wrapTight>
              <wp:docPr id="8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539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BBDA" w14:textId="77777777" w:rsidR="00A84B41" w:rsidRDefault="00A84B41">
                          <w:pPr>
                            <w:spacing w:line="960" w:lineRule="exact"/>
                            <w:jc w:val="left"/>
                          </w:pPr>
                          <w:r>
                            <w:fldChar w:fldCharType="begin"/>
                          </w:r>
                          <w:r>
                            <w:instrText xml:space="preserve"> PAGE </w:instrText>
                          </w:r>
                          <w:r>
                            <w:fldChar w:fldCharType="separate"/>
                          </w:r>
                          <w:r>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0A9F38" id="_x0000_t202" coordsize="21600,21600" o:spt="202" path="m,l,21600r21600,l21600,xe">
              <v:stroke joinstyle="miter"/>
              <v:path gradientshapeok="t" o:connecttype="rect"/>
            </v:shapetype>
            <v:shape id="Text Box 16" o:spid="_x0000_s1045" type="#_x0000_t202" style="position:absolute;margin-left:38.55pt;margin-top:759.8pt;width:99.2pt;height:42.5pt;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kh0swIAALI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" o:allowincell="f" filled="f" stroked="f">
              <v:textbox inset="0,0,0,0">
                <w:txbxContent>
                  <w:p w14:paraId="2264BBDA" w14:textId="77777777" w:rsidR="00A84B41" w:rsidRDefault="00A84B41">
                    <w:pPr>
                      <w:spacing w:line="960" w:lineRule="exact"/>
                      <w:jc w:val="left"/>
                    </w:pPr>
                    <w:r>
                      <w:fldChar w:fldCharType="begin"/>
                    </w:r>
                    <w:r>
                      <w:instrText xml:space="preserve"> PAGE </w:instrText>
                    </w:r>
                    <w:r>
                      <w:fldChar w:fldCharType="separate"/>
                    </w:r>
                    <w:r>
                      <w:rPr>
                        <w:noProof/>
                      </w:rPr>
                      <w:t>6</w:t>
                    </w:r>
                    <w:r>
                      <w:fldChar w:fldCharType="end"/>
                    </w:r>
                  </w:p>
                </w:txbxContent>
              </v:textbox>
              <w10:wrap type="tight" anchorx="page" anchory="page"/>
              <w10:anchorlock/>
            </v:shape>
          </w:pict>
        </mc:Fallback>
      </mc:AlternateContent>
    </w:r>
  </w:p>
  <w:p w14:paraId="1720D530" w14:textId="77777777" w:rsidR="00A84B41" w:rsidRDefault="00A84B41"/>
  <w:p w14:paraId="619F6083" w14:textId="77777777" w:rsidR="00A84B41" w:rsidRDefault="00A84B41"/>
  <w:p w14:paraId="3A4665C5" w14:textId="77777777" w:rsidR="00A84B41" w:rsidRDefault="00A84B41"/>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99A127" w14:textId="77777777" w:rsidR="00A84B41" w:rsidRDefault="00A84B41">
    <w:pPr>
      <w:pStyle w:val="Fuzeile1"/>
      <w:pBdr>
        <w:bottom w:val="single" w:sz="8" w:space="1" w:color="auto"/>
      </w:pBdr>
    </w:pPr>
  </w:p>
  <w:p w14:paraId="199C1A0E" w14:textId="0BB87D4A" w:rsidR="00A84B41" w:rsidRPr="00F94C0A" w:rsidRDefault="0097103D" w:rsidP="003C7F6A">
    <w:pPr>
      <w:pStyle w:val="Fuzeile"/>
      <w:pBdr>
        <w:top w:val="single" w:sz="4" w:space="1" w:color="auto"/>
      </w:pBdr>
      <w:spacing w:after="0" w:line="240" w:lineRule="auto"/>
      <w:jc w:val="center"/>
      <w:rPr>
        <w:sz w:val="20"/>
        <w:szCs w:val="20"/>
      </w:rPr>
    </w:pPr>
    <w:sdt>
      <w:sdtPr>
        <w:id w:val="1550253224"/>
        <w:docPartObj>
          <w:docPartGallery w:val="Page Numbers (Bottom of Page)"/>
          <w:docPartUnique/>
        </w:docPartObj>
      </w:sdtPr>
      <w:sdtEndPr>
        <w:rPr>
          <w:sz w:val="20"/>
          <w:szCs w:val="20"/>
        </w:rPr>
      </w:sdtEndPr>
      <w:sdtContent>
        <w:r w:rsidR="00A84B41" w:rsidRPr="003820AE">
          <w:rPr>
            <w:sz w:val="20"/>
            <w:szCs w:val="20"/>
          </w:rPr>
          <w:fldChar w:fldCharType="begin"/>
        </w:r>
        <w:r w:rsidR="00A84B41" w:rsidRPr="003820AE">
          <w:rPr>
            <w:sz w:val="20"/>
            <w:szCs w:val="20"/>
          </w:rPr>
          <w:instrText>PAGE   \* MERGEFORMAT</w:instrText>
        </w:r>
        <w:r w:rsidR="00A84B41" w:rsidRPr="003820AE">
          <w:rPr>
            <w:sz w:val="20"/>
            <w:szCs w:val="20"/>
          </w:rPr>
          <w:fldChar w:fldCharType="separate"/>
        </w:r>
        <w:r>
          <w:rPr>
            <w:noProof/>
            <w:sz w:val="20"/>
            <w:szCs w:val="20"/>
          </w:rPr>
          <w:t>V</w:t>
        </w:r>
        <w:r w:rsidR="00A84B41" w:rsidRPr="003820AE">
          <w:rPr>
            <w:sz w:val="20"/>
            <w:szCs w:val="20"/>
          </w:rPr>
          <w:fldChar w:fldCharType="end"/>
        </w:r>
      </w:sdtContent>
    </w:sdt>
  </w:p>
  <w:p w14:paraId="3BC830BB" w14:textId="249A5C8D" w:rsidR="00A84B41" w:rsidRDefault="00A84B41">
    <w:pPr>
      <w:pStyle w:val="Fuzeile2"/>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C0F4B5" w14:textId="77777777" w:rsidR="00A84B41" w:rsidRDefault="00A84B41">
    <w:pPr>
      <w:pStyle w:val="Fuzeile1"/>
    </w:pPr>
  </w:p>
  <w:p w14:paraId="3B7882FE" w14:textId="77777777" w:rsidR="00A84B41" w:rsidRDefault="00A84B41">
    <w:r>
      <w:rPr>
        <w:noProof/>
      </w:rPr>
      <mc:AlternateContent>
        <mc:Choice Requires="wps">
          <w:drawing>
            <wp:anchor distT="0" distB="0" distL="0" distR="0" simplePos="0" relativeHeight="251650048" behindDoc="0" locked="1" layoutInCell="0" allowOverlap="1" wp14:anchorId="26435F0D" wp14:editId="01A23843">
              <wp:simplePos x="0" y="0"/>
              <wp:positionH relativeFrom="page">
                <wp:posOffset>5826125</wp:posOffset>
              </wp:positionH>
              <wp:positionV relativeFrom="page">
                <wp:posOffset>9649460</wp:posOffset>
              </wp:positionV>
              <wp:extent cx="1259840" cy="539750"/>
              <wp:effectExtent l="0" t="0" r="16510" b="12700"/>
              <wp:wrapTight wrapText="bothSides">
                <wp:wrapPolygon edited="0">
                  <wp:start x="0" y="0"/>
                  <wp:lineTo x="0" y="21346"/>
                  <wp:lineTo x="21556" y="21346"/>
                  <wp:lineTo x="21556" y="0"/>
                  <wp:lineTo x="0" y="0"/>
                </wp:wrapPolygon>
              </wp:wrapTight>
              <wp:docPr id="7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539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55F71" w14:textId="77777777" w:rsidR="00A84B41" w:rsidRDefault="00A84B41">
                          <w:pPr>
                            <w:spacing w:line="960" w:lineRule="exact"/>
                            <w:jc w:val="right"/>
                          </w:pPr>
                          <w:r>
                            <w:fldChar w:fldCharType="begin"/>
                          </w:r>
                          <w:r>
                            <w:instrText xml:space="preserve"> PAGE </w:instrText>
                          </w:r>
                          <w:r>
                            <w:fldChar w:fldCharType="separate"/>
                          </w:r>
                          <w:r>
                            <w:rPr>
                              <w:noProof/>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435F0D" id="_x0000_t202" coordsize="21600,21600" o:spt="202" path="m,l,21600r21600,l21600,xe">
              <v:stroke joinstyle="miter"/>
              <v:path gradientshapeok="t" o:connecttype="rect"/>
            </v:shapetype>
            <v:shape id="Text Box 26" o:spid="_x0000_s1046" type="#_x0000_t202" style="position:absolute;left:0;text-align:left;margin-left:458.75pt;margin-top:759.8pt;width:99.2pt;height:42.5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" o:allowincell="f" filled="f" stroked="f">
              <v:textbox inset="0,0,0,0">
                <w:txbxContent>
                  <w:p w14:paraId="1C455F71" w14:textId="77777777" w:rsidR="00A84B41" w:rsidRDefault="00A84B41">
                    <w:pPr>
                      <w:spacing w:line="960" w:lineRule="exact"/>
                      <w:jc w:val="right"/>
                    </w:pPr>
                    <w:r>
                      <w:fldChar w:fldCharType="begin"/>
                    </w:r>
                    <w:r>
                      <w:instrText xml:space="preserve"> PAGE </w:instrText>
                    </w:r>
                    <w:r>
                      <w:fldChar w:fldCharType="separate"/>
                    </w:r>
                    <w:r>
                      <w:rPr>
                        <w:noProof/>
                      </w:rPr>
                      <w:t>4</w:t>
                    </w:r>
                    <w:r>
                      <w:fldChar w:fldCharType="end"/>
                    </w:r>
                  </w:p>
                </w:txbxContent>
              </v:textbox>
              <w10:wrap type="tight" anchorx="page" anchory="page"/>
              <w10:anchorlock/>
            </v:shape>
          </w:pict>
        </mc:Fallback>
      </mc:AlternateContent>
    </w:r>
    <w:r>
      <w:rPr>
        <w:noProof/>
      </w:rPr>
      <w:t>Band</w:t>
    </w:r>
    <w:r>
      <w:rPr>
        <w:noProof/>
      </w:rPr>
      <w:tab/>
      <w:t>C</w:t>
    </w:r>
    <w:r>
      <w:rPr>
        <w:noProof/>
      </w:rPr>
      <w:tab/>
      <w:t xml:space="preserve">G1 UVS und </w:t>
    </w:r>
    <w:r>
      <w:t>LBP - Teil III. Menschen</w:t>
    </w:r>
  </w:p>
  <w:p w14:paraId="19462FCE" w14:textId="77777777" w:rsidR="00A84B41" w:rsidRDefault="00A84B41">
    <w:r>
      <w:t>Ersteller</w:t>
    </w:r>
    <w:r>
      <w:tab/>
      <w:t>ARGE Baader Konzept GmbH - Bosch &amp; Partner GmbH</w:t>
    </w:r>
  </w:p>
  <w:p w14:paraId="34A4AA08" w14:textId="77777777" w:rsidR="00A84B41" w:rsidRDefault="00A84B41">
    <w:r>
      <w:t>Stand</w:t>
    </w:r>
    <w:r>
      <w:tab/>
      <w:t>TT.MM.2003</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3755654"/>
      <w:docPartObj>
        <w:docPartGallery w:val="Page Numbers (Bottom of Page)"/>
        <w:docPartUnique/>
      </w:docPartObj>
    </w:sdtPr>
    <w:sdtEndPr>
      <w:rPr>
        <w:sz w:val="20"/>
        <w:szCs w:val="20"/>
      </w:rPr>
    </w:sdtEndPr>
    <w:sdtContent>
      <w:p w14:paraId="6B50FB1F" w14:textId="7B37B68C" w:rsidR="00A84B41" w:rsidRPr="00F94C0A" w:rsidRDefault="00A84B41" w:rsidP="00F94C0A">
        <w:pPr>
          <w:pStyle w:val="Fuzeile"/>
          <w:pBdr>
            <w:top w:val="single" w:sz="4" w:space="1" w:color="auto"/>
          </w:pBdr>
          <w:spacing w:after="0" w:line="240" w:lineRule="auto"/>
          <w:jc w:val="center"/>
          <w:rPr>
            <w:sz w:val="20"/>
            <w:szCs w:val="20"/>
          </w:rPr>
        </w:pPr>
        <w:r w:rsidRPr="003820AE">
          <w:rPr>
            <w:sz w:val="20"/>
            <w:szCs w:val="20"/>
          </w:rPr>
          <w:fldChar w:fldCharType="begin"/>
        </w:r>
        <w:r w:rsidRPr="003820AE">
          <w:rPr>
            <w:sz w:val="20"/>
            <w:szCs w:val="20"/>
          </w:rPr>
          <w:instrText>PAGE   \* MERGEFORMAT</w:instrText>
        </w:r>
        <w:r w:rsidRPr="003820AE">
          <w:rPr>
            <w:sz w:val="20"/>
            <w:szCs w:val="20"/>
          </w:rPr>
          <w:fldChar w:fldCharType="separate"/>
        </w:r>
        <w:r w:rsidR="0097103D">
          <w:rPr>
            <w:noProof/>
            <w:sz w:val="20"/>
            <w:szCs w:val="20"/>
          </w:rPr>
          <w:t>32</w:t>
        </w:r>
        <w:r w:rsidRPr="003820AE">
          <w:rPr>
            <w:sz w:val="20"/>
            <w:szCs w:val="20"/>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0477622"/>
      <w:docPartObj>
        <w:docPartGallery w:val="Page Numbers (Bottom of Page)"/>
        <w:docPartUnique/>
      </w:docPartObj>
    </w:sdtPr>
    <w:sdtEndPr>
      <w:rPr>
        <w:sz w:val="20"/>
        <w:szCs w:val="20"/>
      </w:rPr>
    </w:sdtEndPr>
    <w:sdtContent>
      <w:p w14:paraId="5A631193" w14:textId="0EDB2B16" w:rsidR="00A84B41" w:rsidRPr="00C130A8" w:rsidRDefault="00A84B41" w:rsidP="00C130A8">
        <w:pPr>
          <w:pStyle w:val="Fuzeile"/>
          <w:pBdr>
            <w:top w:val="single" w:sz="4" w:space="1" w:color="auto"/>
          </w:pBdr>
          <w:spacing w:after="0" w:line="240" w:lineRule="auto"/>
          <w:jc w:val="center"/>
          <w:rPr>
            <w:sz w:val="20"/>
            <w:szCs w:val="20"/>
          </w:rPr>
        </w:pPr>
        <w:r w:rsidRPr="003820AE">
          <w:rPr>
            <w:sz w:val="20"/>
            <w:szCs w:val="20"/>
          </w:rPr>
          <w:fldChar w:fldCharType="begin"/>
        </w:r>
        <w:r w:rsidRPr="003820AE">
          <w:rPr>
            <w:sz w:val="20"/>
            <w:szCs w:val="20"/>
          </w:rPr>
          <w:instrText>PAGE   \* MERGEFORMAT</w:instrText>
        </w:r>
        <w:r w:rsidRPr="003820AE">
          <w:rPr>
            <w:sz w:val="20"/>
            <w:szCs w:val="20"/>
          </w:rPr>
          <w:fldChar w:fldCharType="separate"/>
        </w:r>
        <w:r w:rsidR="004312F0">
          <w:rPr>
            <w:noProof/>
            <w:sz w:val="20"/>
            <w:szCs w:val="20"/>
          </w:rPr>
          <w:t>78</w:t>
        </w:r>
        <w:r w:rsidRPr="003820AE">
          <w:rPr>
            <w:sz w:val="20"/>
            <w:szCs w:val="20"/>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0848139"/>
      <w:docPartObj>
        <w:docPartGallery w:val="Page Numbers (Bottom of Page)"/>
        <w:docPartUnique/>
      </w:docPartObj>
    </w:sdtPr>
    <w:sdtEndPr>
      <w:rPr>
        <w:sz w:val="20"/>
        <w:szCs w:val="20"/>
      </w:rPr>
    </w:sdtEndPr>
    <w:sdtContent>
      <w:p w14:paraId="313DD138" w14:textId="614BA967" w:rsidR="00A84B41" w:rsidRPr="00C130A8" w:rsidRDefault="00A84B41" w:rsidP="00C130A8">
        <w:pPr>
          <w:pStyle w:val="Fuzeile"/>
          <w:pBdr>
            <w:top w:val="single" w:sz="4" w:space="1" w:color="auto"/>
          </w:pBdr>
          <w:spacing w:after="0" w:line="240" w:lineRule="auto"/>
          <w:jc w:val="center"/>
          <w:rPr>
            <w:sz w:val="20"/>
            <w:szCs w:val="20"/>
          </w:rPr>
        </w:pPr>
        <w:r w:rsidRPr="003820AE">
          <w:rPr>
            <w:sz w:val="20"/>
            <w:szCs w:val="20"/>
          </w:rPr>
          <w:fldChar w:fldCharType="begin"/>
        </w:r>
        <w:r w:rsidRPr="003820AE">
          <w:rPr>
            <w:sz w:val="20"/>
            <w:szCs w:val="20"/>
          </w:rPr>
          <w:instrText>PAGE   \* MERGEFORMAT</w:instrText>
        </w:r>
        <w:r w:rsidRPr="003820AE">
          <w:rPr>
            <w:sz w:val="20"/>
            <w:szCs w:val="20"/>
          </w:rPr>
          <w:fldChar w:fldCharType="separate"/>
        </w:r>
        <w:r w:rsidR="005A5562">
          <w:rPr>
            <w:noProof/>
            <w:sz w:val="20"/>
            <w:szCs w:val="20"/>
          </w:rPr>
          <w:t>206</w:t>
        </w:r>
        <w:r w:rsidRPr="003820AE">
          <w:rPr>
            <w:sz w:val="20"/>
            <w:szCs w:val="20"/>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10462715"/>
      <w:docPartObj>
        <w:docPartGallery w:val="Page Numbers (Bottom of Page)"/>
        <w:docPartUnique/>
      </w:docPartObj>
    </w:sdtPr>
    <w:sdtEndPr>
      <w:rPr>
        <w:sz w:val="20"/>
        <w:szCs w:val="20"/>
      </w:rPr>
    </w:sdtEndPr>
    <w:sdtContent>
      <w:p w14:paraId="3391B5DC" w14:textId="14FA4232" w:rsidR="00A84B41" w:rsidRPr="00C130A8" w:rsidRDefault="00A84B41" w:rsidP="00C130A8">
        <w:pPr>
          <w:pStyle w:val="Fuzeile"/>
          <w:pBdr>
            <w:top w:val="single" w:sz="4" w:space="1" w:color="auto"/>
          </w:pBdr>
          <w:spacing w:after="0" w:line="240" w:lineRule="auto"/>
          <w:jc w:val="center"/>
          <w:rPr>
            <w:sz w:val="20"/>
            <w:szCs w:val="20"/>
          </w:rPr>
        </w:pPr>
        <w:r w:rsidRPr="003820AE">
          <w:rPr>
            <w:sz w:val="20"/>
            <w:szCs w:val="20"/>
          </w:rPr>
          <w:fldChar w:fldCharType="begin"/>
        </w:r>
        <w:r w:rsidRPr="003820AE">
          <w:rPr>
            <w:sz w:val="20"/>
            <w:szCs w:val="20"/>
          </w:rPr>
          <w:instrText>PAGE   \* MERGEFORMAT</w:instrText>
        </w:r>
        <w:r w:rsidRPr="003820AE">
          <w:rPr>
            <w:sz w:val="20"/>
            <w:szCs w:val="20"/>
          </w:rPr>
          <w:fldChar w:fldCharType="separate"/>
        </w:r>
        <w:r w:rsidR="005A5562">
          <w:rPr>
            <w:noProof/>
            <w:sz w:val="20"/>
            <w:szCs w:val="20"/>
          </w:rPr>
          <w:t>229</w:t>
        </w:r>
        <w:r w:rsidRPr="003820AE">
          <w:rPr>
            <w:sz w:val="20"/>
            <w:szCs w:val="20"/>
          </w:rPr>
          <w:fldChar w:fldCharType="end"/>
        </w:r>
      </w:p>
    </w:sdtContent>
  </w:sdt>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37D68" w14:textId="79CF5485" w:rsidR="00A84B41" w:rsidRPr="00006659" w:rsidRDefault="00A84B41" w:rsidP="0000665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021334" w14:textId="77777777" w:rsidR="00A84B41" w:rsidRDefault="00A84B41">
      <w:pPr>
        <w:spacing w:after="120"/>
      </w:pPr>
      <w:r>
        <w:separator/>
      </w:r>
    </w:p>
  </w:footnote>
  <w:footnote w:type="continuationSeparator" w:id="0">
    <w:p w14:paraId="63886102" w14:textId="77777777" w:rsidR="00A84B41" w:rsidRDefault="00A84B41">
      <w:r>
        <w:continuationSeparator/>
      </w:r>
    </w:p>
  </w:footnote>
  <w:footnote w:type="continuationNotice" w:id="1">
    <w:p w14:paraId="1786601E" w14:textId="77777777" w:rsidR="00A84B41" w:rsidRDefault="00A84B41"/>
  </w:footnote>
  <w:footnote w:id="2">
    <w:p w14:paraId="7033E631" w14:textId="7A95B2A8" w:rsidR="00A84B41" w:rsidRDefault="00A84B41">
      <w:pPr>
        <w:pStyle w:val="Funotentext"/>
      </w:pPr>
      <w:r>
        <w:rPr>
          <w:rStyle w:val="Funotenzeichen"/>
        </w:rPr>
        <w:footnoteRef/>
      </w:r>
      <w:r>
        <w:t xml:space="preserve"> Die RLBP 2011 wird z.Zt. seitens der BAST / FGSV überarbeitet.</w:t>
      </w:r>
    </w:p>
  </w:footnote>
  <w:footnote w:id="3">
    <w:p w14:paraId="0EF42BC7" w14:textId="5E826896" w:rsidR="00A84B41" w:rsidRPr="008F3AD8" w:rsidRDefault="00A84B41" w:rsidP="006473D1">
      <w:pPr>
        <w:pStyle w:val="Funotentext"/>
        <w:spacing w:line="240" w:lineRule="auto"/>
        <w:rPr>
          <w:sz w:val="18"/>
          <w:szCs w:val="18"/>
        </w:rPr>
      </w:pPr>
      <w:r>
        <w:rPr>
          <w:rStyle w:val="Funotenzeichen"/>
        </w:rPr>
        <w:footnoteRef/>
      </w:r>
      <w:r>
        <w:t xml:space="preserve"> </w:t>
      </w:r>
      <w:r w:rsidRPr="006473D1">
        <w:t>S. Rundschreiben des LBM RP an RLBM vom 11.02.2022 zum „Praxisleitfaden zur Ermittlung des Kompensationsbedarfs in Rheinland-Pfalz - Einführung.“</w:t>
      </w:r>
    </w:p>
  </w:footnote>
  <w:footnote w:id="4">
    <w:p w14:paraId="032C944C" w14:textId="6E061558" w:rsidR="00A84B41" w:rsidRPr="00C45B74" w:rsidRDefault="00A84B41" w:rsidP="006473D1">
      <w:pPr>
        <w:pStyle w:val="Funotentext"/>
        <w:spacing w:line="240" w:lineRule="auto"/>
        <w:rPr>
          <w:sz w:val="18"/>
          <w:szCs w:val="18"/>
        </w:rPr>
      </w:pPr>
      <w:r w:rsidRPr="00C45B74">
        <w:rPr>
          <w:rStyle w:val="Funotenzeichen"/>
          <w:sz w:val="18"/>
          <w:szCs w:val="18"/>
        </w:rPr>
        <w:footnoteRef/>
      </w:r>
      <w:r w:rsidRPr="00C45B74">
        <w:rPr>
          <w:sz w:val="18"/>
          <w:szCs w:val="18"/>
        </w:rPr>
        <w:t xml:space="preserve"> „Links“ bzw. Verweise auf Internetseiten sind oft sehr kurzlebig. Der LBM wird das Literatur- und Quellenverzeichnis, welches ebenfalls alle Links enthält, fortlaufend aktuell halten.</w:t>
      </w:r>
    </w:p>
  </w:footnote>
  <w:footnote w:id="5">
    <w:p w14:paraId="25912927" w14:textId="2353B63B" w:rsidR="00A84B41" w:rsidRPr="009D05F3" w:rsidRDefault="00A84B41" w:rsidP="006473D1">
      <w:pPr>
        <w:pStyle w:val="Funotentext"/>
        <w:spacing w:line="240" w:lineRule="auto"/>
        <w:rPr>
          <w:sz w:val="18"/>
          <w:szCs w:val="18"/>
        </w:rPr>
      </w:pPr>
      <w:r w:rsidRPr="009D05F3">
        <w:rPr>
          <w:rStyle w:val="Funotenzeichen"/>
          <w:sz w:val="18"/>
          <w:szCs w:val="18"/>
        </w:rPr>
        <w:footnoteRef/>
      </w:r>
      <w:r w:rsidRPr="009D05F3">
        <w:rPr>
          <w:sz w:val="18"/>
          <w:szCs w:val="18"/>
        </w:rPr>
        <w:t xml:space="preserve"> In RLP gilt zudem die „Landesverordnung über die Bestimmung von Eingriffen in Natur und Landschaft“ vom 19.12.2006, in der genau geregelt ist, was einen Eingriff darstellt.</w:t>
      </w:r>
    </w:p>
  </w:footnote>
  <w:footnote w:id="6">
    <w:p w14:paraId="74181B43" w14:textId="6894E7AF" w:rsidR="00A84B41" w:rsidRPr="00A12BEB" w:rsidRDefault="00A84B41" w:rsidP="006473D1">
      <w:pPr>
        <w:pStyle w:val="Funotentext"/>
        <w:spacing w:line="240" w:lineRule="auto"/>
        <w:rPr>
          <w:sz w:val="18"/>
          <w:szCs w:val="18"/>
        </w:rPr>
      </w:pPr>
      <w:r w:rsidRPr="00A12BEB">
        <w:rPr>
          <w:rStyle w:val="Funotenzeichen"/>
          <w:sz w:val="18"/>
          <w:szCs w:val="18"/>
        </w:rPr>
        <w:footnoteRef/>
      </w:r>
      <w:r w:rsidRPr="00A12BEB">
        <w:rPr>
          <w:sz w:val="18"/>
          <w:szCs w:val="18"/>
        </w:rPr>
        <w:t xml:space="preserve"> </w:t>
      </w:r>
      <w:r>
        <w:rPr>
          <w:sz w:val="18"/>
          <w:szCs w:val="18"/>
        </w:rPr>
        <w:t>Ein Vorhaben muss so detailliert geplant sein (z.B. eine Brücke), dass die naturschutzfachlichen Auswirkungen der Bauwerksgestaltung beurteilt werden können. S. Rundschreiben des LBM RP an RLBM vom 28.08.2020 zu „</w:t>
      </w:r>
      <w:r w:rsidRPr="00A12BEB">
        <w:rPr>
          <w:sz w:val="18"/>
          <w:szCs w:val="18"/>
        </w:rPr>
        <w:t>Auswirkungen der aktuellen Rechtsprechung im Natur- und Wasserrecht</w:t>
      </w:r>
      <w:r>
        <w:rPr>
          <w:sz w:val="18"/>
          <w:szCs w:val="18"/>
        </w:rPr>
        <w:t>.“</w:t>
      </w:r>
    </w:p>
  </w:footnote>
  <w:footnote w:id="7">
    <w:p w14:paraId="6041CDBF" w14:textId="6013799C" w:rsidR="00A84B41" w:rsidRPr="008A6BF4" w:rsidRDefault="00A84B41" w:rsidP="006473D1">
      <w:pPr>
        <w:pStyle w:val="Funotentext"/>
        <w:spacing w:line="240" w:lineRule="auto"/>
        <w:rPr>
          <w:sz w:val="18"/>
          <w:szCs w:val="18"/>
        </w:rPr>
      </w:pPr>
      <w:r w:rsidRPr="008A6BF4">
        <w:rPr>
          <w:rStyle w:val="Funotenzeichen"/>
          <w:sz w:val="18"/>
          <w:szCs w:val="18"/>
        </w:rPr>
        <w:footnoteRef/>
      </w:r>
      <w:r w:rsidRPr="008A6BF4">
        <w:rPr>
          <w:sz w:val="18"/>
          <w:szCs w:val="18"/>
        </w:rPr>
        <w:t xml:space="preserve"> S. Rundschreiben des LBM RP an RLBM vom 15.02.2021 zum „Leitfaden Artenschutz, Überarbeitung des Fachbeitrags Artenschutz (Mustertexte) bei Straßenbauvorhaben in Rheinland-Pfalz“</w:t>
      </w:r>
    </w:p>
  </w:footnote>
  <w:footnote w:id="8">
    <w:p w14:paraId="23F18C20" w14:textId="41C4ACA0" w:rsidR="00A84B41" w:rsidRPr="008A6BF4" w:rsidRDefault="00A84B41" w:rsidP="006473D1">
      <w:pPr>
        <w:pStyle w:val="Funotentext"/>
        <w:spacing w:line="240" w:lineRule="auto"/>
        <w:rPr>
          <w:sz w:val="18"/>
          <w:szCs w:val="18"/>
        </w:rPr>
      </w:pPr>
      <w:r w:rsidRPr="00632A1B">
        <w:rPr>
          <w:rStyle w:val="Funotenzeichen"/>
          <w:sz w:val="18"/>
          <w:szCs w:val="18"/>
        </w:rPr>
        <w:footnoteRef/>
      </w:r>
      <w:r w:rsidRPr="00632A1B">
        <w:rPr>
          <w:sz w:val="18"/>
          <w:szCs w:val="18"/>
        </w:rPr>
        <w:t xml:space="preserve"> S. Rundschreiben des LBM RP an RLBM vom 22.05.2023 zum „Fachbeitrag Klimaschutz bei Straßenbauvorhaben in Rheinland-Pfalz“</w:t>
      </w:r>
    </w:p>
  </w:footnote>
  <w:footnote w:id="9">
    <w:p w14:paraId="577F03AF" w14:textId="42229E77" w:rsidR="00A84B41" w:rsidRPr="008A6BF4" w:rsidRDefault="00A84B41" w:rsidP="006473D1">
      <w:pPr>
        <w:pStyle w:val="Funotentext"/>
        <w:spacing w:line="240" w:lineRule="auto"/>
        <w:rPr>
          <w:sz w:val="18"/>
          <w:szCs w:val="18"/>
        </w:rPr>
      </w:pPr>
      <w:r w:rsidRPr="008A6BF4">
        <w:rPr>
          <w:rStyle w:val="Funotenzeichen"/>
          <w:sz w:val="18"/>
          <w:szCs w:val="18"/>
        </w:rPr>
        <w:footnoteRef/>
      </w:r>
      <w:r w:rsidRPr="008A6BF4">
        <w:rPr>
          <w:sz w:val="18"/>
          <w:szCs w:val="18"/>
        </w:rPr>
        <w:t xml:space="preserve"> S. Rundschreiben des LBM RLP an RLBM vom 30.03.2019 zum „Leitfaden Wasserrahmenrichtlinie (WRRL)“</w:t>
      </w:r>
      <w:r>
        <w:rPr>
          <w:sz w:val="18"/>
          <w:szCs w:val="18"/>
        </w:rPr>
        <w:t xml:space="preserve"> sowie Email vom 07.04.2022</w:t>
      </w:r>
    </w:p>
  </w:footnote>
  <w:footnote w:id="10">
    <w:p w14:paraId="5253F958" w14:textId="637A2EFF" w:rsidR="00A84B41" w:rsidRPr="00632A1B" w:rsidRDefault="00A84B41" w:rsidP="006473D1">
      <w:pPr>
        <w:pStyle w:val="Funotentext"/>
        <w:spacing w:line="240" w:lineRule="auto"/>
        <w:rPr>
          <w:rStyle w:val="Funotenzeichen"/>
          <w:sz w:val="18"/>
          <w:vertAlign w:val="baseline"/>
        </w:rPr>
      </w:pPr>
      <w:r w:rsidRPr="00632A1B">
        <w:rPr>
          <w:rStyle w:val="Funotenzeichen"/>
          <w:sz w:val="18"/>
          <w:szCs w:val="18"/>
        </w:rPr>
        <w:footnoteRef/>
      </w:r>
      <w:r w:rsidRPr="00632A1B">
        <w:rPr>
          <w:sz w:val="18"/>
          <w:szCs w:val="18"/>
          <w:vertAlign w:val="superscript"/>
        </w:rPr>
        <w:t xml:space="preserve"> </w:t>
      </w:r>
      <w:r w:rsidRPr="00632A1B">
        <w:rPr>
          <w:rStyle w:val="Funotenzeichen"/>
          <w:sz w:val="18"/>
          <w:vertAlign w:val="baseline"/>
        </w:rPr>
        <w:t>S. Rundschreiben des LBM RLP an RLBM vom 12.05.2017 zum „Gesetz zur Modernisierung des Rechts der Umweltverträglichkeitsprüfung (UVP-ModG); vom 16.02.2018 zum „UVP-Gesetz, UVP-Vorprüfung und UVP-Bericht bei Straßenbauvorhaben; vom 28.08.2020 zu „Auswirkungen der aktuellen Rechtsprechung im Natur- und Wasserrecht.</w:t>
      </w:r>
    </w:p>
  </w:footnote>
  <w:footnote w:id="11">
    <w:p w14:paraId="3EBD459D" w14:textId="7BF4DC58" w:rsidR="00A84B41" w:rsidRPr="00A4467D" w:rsidRDefault="00A84B41" w:rsidP="006473D1">
      <w:pPr>
        <w:pStyle w:val="Funotentext"/>
        <w:spacing w:line="240" w:lineRule="auto"/>
        <w:rPr>
          <w:sz w:val="18"/>
          <w:szCs w:val="18"/>
        </w:rPr>
      </w:pPr>
      <w:r w:rsidRPr="00A4467D">
        <w:rPr>
          <w:rStyle w:val="Funotenzeichen"/>
          <w:sz w:val="18"/>
          <w:szCs w:val="18"/>
        </w:rPr>
        <w:footnoteRef/>
      </w:r>
      <w:r w:rsidRPr="00A4467D">
        <w:rPr>
          <w:sz w:val="18"/>
          <w:szCs w:val="18"/>
        </w:rPr>
        <w:t xml:space="preserve"> Der Untersuchungsraum entspricht dem Planungsgebiet gemäß HVA F-StB.</w:t>
      </w:r>
    </w:p>
  </w:footnote>
  <w:footnote w:id="12">
    <w:p w14:paraId="7E24673B" w14:textId="3E45D718" w:rsidR="00A84B41" w:rsidRPr="00A4467D" w:rsidRDefault="00A84B41" w:rsidP="006473D1">
      <w:pPr>
        <w:pStyle w:val="Funotentext"/>
        <w:spacing w:line="240" w:lineRule="auto"/>
        <w:rPr>
          <w:sz w:val="18"/>
          <w:szCs w:val="18"/>
        </w:rPr>
      </w:pPr>
      <w:r w:rsidRPr="00A4467D">
        <w:rPr>
          <w:rStyle w:val="Funotenzeichen"/>
          <w:sz w:val="18"/>
          <w:szCs w:val="18"/>
        </w:rPr>
        <w:footnoteRef/>
      </w:r>
      <w:r w:rsidRPr="00A4467D">
        <w:rPr>
          <w:sz w:val="18"/>
          <w:szCs w:val="18"/>
        </w:rPr>
        <w:t xml:space="preserve"> Online </w:t>
      </w:r>
      <w:r w:rsidRPr="001F19A8">
        <w:rPr>
          <w:sz w:val="18"/>
          <w:szCs w:val="18"/>
        </w:rPr>
        <w:t xml:space="preserve">unter: </w:t>
      </w:r>
      <w:hyperlink r:id="rId1" w:history="1">
        <w:r w:rsidRPr="001F19A8">
          <w:rPr>
            <w:rStyle w:val="Hyperlink"/>
            <w:sz w:val="18"/>
            <w:szCs w:val="18"/>
          </w:rPr>
          <w:t>Naturräumliche Gliederung . Landesamt für Umwelt Rheinland-Pfalz (rlp.de)</w:t>
        </w:r>
      </w:hyperlink>
      <w:r w:rsidRPr="001F19A8">
        <w:rPr>
          <w:sz w:val="18"/>
          <w:szCs w:val="18"/>
        </w:rPr>
        <w:t xml:space="preserve"> oder</w:t>
      </w:r>
      <w:r w:rsidRPr="00A4467D">
        <w:rPr>
          <w:sz w:val="18"/>
          <w:szCs w:val="18"/>
        </w:rPr>
        <w:t xml:space="preserve"> </w:t>
      </w:r>
      <w:hyperlink r:id="rId2" w:history="1">
        <w:r w:rsidRPr="00A4467D">
          <w:rPr>
            <w:rStyle w:val="Hyperlink"/>
            <w:sz w:val="18"/>
            <w:szCs w:val="18"/>
          </w:rPr>
          <w:t>LANIS (rlp.de)</w:t>
        </w:r>
      </w:hyperlink>
      <w:r w:rsidRPr="00A4467D">
        <w:rPr>
          <w:sz w:val="18"/>
          <w:szCs w:val="18"/>
        </w:rPr>
        <w:t xml:space="preserve"> (hier im Kartenserver Thema „Landschaften in Rheinland-Pfalz“)</w:t>
      </w:r>
    </w:p>
  </w:footnote>
  <w:footnote w:id="13">
    <w:p w14:paraId="658D8DDD" w14:textId="5B4AAE6A" w:rsidR="00A84B41" w:rsidRPr="00A4467D" w:rsidRDefault="00A84B41" w:rsidP="006473D1">
      <w:pPr>
        <w:pStyle w:val="Funotentext"/>
        <w:spacing w:line="240" w:lineRule="auto"/>
        <w:rPr>
          <w:sz w:val="18"/>
          <w:szCs w:val="18"/>
        </w:rPr>
      </w:pPr>
      <w:r w:rsidRPr="00A4467D">
        <w:rPr>
          <w:rStyle w:val="Funotenzeichen"/>
          <w:sz w:val="18"/>
          <w:szCs w:val="18"/>
        </w:rPr>
        <w:footnoteRef/>
      </w:r>
      <w:r w:rsidRPr="00A4467D">
        <w:rPr>
          <w:sz w:val="18"/>
          <w:szCs w:val="18"/>
        </w:rPr>
        <w:t xml:space="preserve"> S. Rundschreiben des LBM RP an RLBM vom 27.01.2014 zur „HOAI 2013 - Regelung zur Ermittlung des Planungsgebietes bei landschaftspflegerischen Begleitplänen.“ </w:t>
      </w:r>
    </w:p>
  </w:footnote>
  <w:footnote w:id="14">
    <w:p w14:paraId="738B902B" w14:textId="77777777" w:rsidR="00A84B41" w:rsidRPr="00AA15A1" w:rsidRDefault="00A84B41" w:rsidP="006473D1">
      <w:pPr>
        <w:pStyle w:val="Betrefftext"/>
        <w:spacing w:before="120" w:line="240" w:lineRule="auto"/>
        <w:ind w:left="108" w:hanging="108"/>
        <w:rPr>
          <w:b w:val="0"/>
          <w:sz w:val="18"/>
          <w:szCs w:val="18"/>
        </w:rPr>
      </w:pPr>
      <w:r w:rsidRPr="00AA15A1">
        <w:rPr>
          <w:rStyle w:val="Funotenzeichen"/>
          <w:b w:val="0"/>
          <w:sz w:val="18"/>
          <w:szCs w:val="18"/>
        </w:rPr>
        <w:footnoteRef/>
      </w:r>
      <w:r w:rsidRPr="00AA15A1">
        <w:rPr>
          <w:b w:val="0"/>
          <w:sz w:val="18"/>
          <w:szCs w:val="18"/>
        </w:rPr>
        <w:t xml:space="preserve"> S. Rundschr</w:t>
      </w:r>
      <w:r>
        <w:rPr>
          <w:b w:val="0"/>
          <w:sz w:val="18"/>
          <w:szCs w:val="18"/>
        </w:rPr>
        <w:t>eiben des LBM RLP an RLBM vom 21.03</w:t>
      </w:r>
      <w:r w:rsidRPr="00AA15A1">
        <w:rPr>
          <w:b w:val="0"/>
          <w:sz w:val="18"/>
          <w:szCs w:val="18"/>
        </w:rPr>
        <w:t>.20</w:t>
      </w:r>
      <w:r>
        <w:rPr>
          <w:b w:val="0"/>
          <w:sz w:val="18"/>
          <w:szCs w:val="18"/>
        </w:rPr>
        <w:t>23</w:t>
      </w:r>
      <w:r w:rsidRPr="00AA15A1">
        <w:rPr>
          <w:b w:val="0"/>
          <w:sz w:val="18"/>
          <w:szCs w:val="18"/>
        </w:rPr>
        <w:t xml:space="preserve"> zu „Überarbeitete Kartieranleitungen im LANIS</w:t>
      </w:r>
      <w:r>
        <w:rPr>
          <w:b w:val="0"/>
          <w:sz w:val="18"/>
          <w:szCs w:val="18"/>
        </w:rPr>
        <w:t>.“</w:t>
      </w:r>
    </w:p>
  </w:footnote>
  <w:footnote w:id="15">
    <w:p w14:paraId="0667E782" w14:textId="0A880A20" w:rsidR="00A84B41" w:rsidRDefault="00A84B41" w:rsidP="00EC7628">
      <w:pPr>
        <w:pStyle w:val="Funotentext"/>
        <w:spacing w:line="240" w:lineRule="auto"/>
      </w:pPr>
      <w:r w:rsidRPr="00C7340B">
        <w:rPr>
          <w:rStyle w:val="Funotenzeichen"/>
          <w:sz w:val="18"/>
          <w:szCs w:val="18"/>
        </w:rPr>
        <w:footnoteRef/>
      </w:r>
      <w:r w:rsidRPr="00C7340B">
        <w:rPr>
          <w:sz w:val="18"/>
          <w:szCs w:val="18"/>
        </w:rPr>
        <w:t xml:space="preserve"> S. Rundschreiben des LBM RLP an RLBM vo</w:t>
      </w:r>
      <w:r>
        <w:rPr>
          <w:sz w:val="18"/>
          <w:szCs w:val="18"/>
        </w:rPr>
        <w:t>n 04.2024</w:t>
      </w:r>
      <w:r w:rsidRPr="00EC7628">
        <w:rPr>
          <w:b/>
        </w:rPr>
        <w:t xml:space="preserve"> </w:t>
      </w:r>
      <w:r w:rsidRPr="00EC7628">
        <w:t>zum „</w:t>
      </w:r>
      <w:r w:rsidRPr="00EC7628">
        <w:rPr>
          <w:sz w:val="18"/>
          <w:szCs w:val="18"/>
        </w:rPr>
        <w:t>Leistungsbild Landschaftspflegerischer Begleitplan - Rundschreiben zu Empfehlungen des LBM RP für die Angebotserstellung“</w:t>
      </w:r>
    </w:p>
  </w:footnote>
  <w:footnote w:id="16">
    <w:p w14:paraId="5B291F9F" w14:textId="77777777" w:rsidR="00A84B41" w:rsidRPr="005276C3" w:rsidRDefault="00A84B41" w:rsidP="006473D1">
      <w:pPr>
        <w:pStyle w:val="Funotentext"/>
        <w:spacing w:line="240" w:lineRule="auto"/>
        <w:rPr>
          <w:sz w:val="18"/>
          <w:szCs w:val="18"/>
        </w:rPr>
      </w:pPr>
      <w:r w:rsidRPr="005276C3">
        <w:rPr>
          <w:rStyle w:val="Funotenzeichen"/>
          <w:sz w:val="18"/>
          <w:szCs w:val="18"/>
        </w:rPr>
        <w:footnoteRef/>
      </w:r>
      <w:r w:rsidRPr="005276C3">
        <w:rPr>
          <w:sz w:val="18"/>
          <w:szCs w:val="18"/>
        </w:rPr>
        <w:t xml:space="preserve"> Der Intensivbereich der Straße besteht aus den Fahrstreifen, Standstreifen, Seitenstreifen, Mittelstreifen mit / ohne Begrünung, Trennstreifen, Rand- und Sicherheitsstreifen, Stell- und Fahrbahnflächen von Parkplätzen, Busbuchten, Banketten, Entwässerungsrinnen, Entwässerungsgräben /-mulden, Entwässerungsanlagen, Rad- und Gehwegen, Rasenflächen auf Parkplätzen / Rastanlagen, Sichtfeldern, Mähbereiche ab Straßenrand bis 4</w:t>
      </w:r>
      <w:r>
        <w:rPr>
          <w:sz w:val="18"/>
          <w:szCs w:val="18"/>
        </w:rPr>
        <w:t>,50</w:t>
      </w:r>
      <w:r w:rsidRPr="005276C3">
        <w:rPr>
          <w:sz w:val="18"/>
          <w:szCs w:val="18"/>
        </w:rPr>
        <w:t xml:space="preserve"> m in die Seiten (s. Leistungsheft für den Straßenbetrieb auf Bundesfernstreifen, BMVI 2021). Hier sind die Straßenmeistereien für die dauerhafte Unterhaltung zuständig.</w:t>
      </w:r>
    </w:p>
  </w:footnote>
  <w:footnote w:id="17">
    <w:p w14:paraId="04281BF6" w14:textId="5E7B898B" w:rsidR="00A84B41" w:rsidRPr="006253A7" w:rsidRDefault="00A84B41" w:rsidP="006473D1">
      <w:pPr>
        <w:pStyle w:val="Funotentext"/>
        <w:spacing w:line="240" w:lineRule="auto"/>
        <w:rPr>
          <w:sz w:val="18"/>
          <w:szCs w:val="18"/>
        </w:rPr>
      </w:pPr>
      <w:r w:rsidRPr="006253A7">
        <w:rPr>
          <w:rStyle w:val="Funotenzeichen"/>
          <w:sz w:val="18"/>
          <w:szCs w:val="18"/>
        </w:rPr>
        <w:footnoteRef/>
      </w:r>
      <w:r w:rsidRPr="006253A7">
        <w:rPr>
          <w:sz w:val="18"/>
          <w:szCs w:val="18"/>
        </w:rPr>
        <w:t xml:space="preserve"> S. Rundschreiben des LBM RP an RLM vom 25.11.2020 zur "Ermittlung von Wiedervernetzungsmaßnahmen</w:t>
      </w:r>
      <w:r>
        <w:rPr>
          <w:sz w:val="18"/>
          <w:szCs w:val="18"/>
        </w:rPr>
        <w:t xml:space="preserve"> </w:t>
      </w:r>
      <w:r w:rsidRPr="006253A7">
        <w:rPr>
          <w:sz w:val="18"/>
          <w:szCs w:val="18"/>
        </w:rPr>
        <w:t>an Bundesfernstraßen in Rheinland-Pfalz"</w:t>
      </w:r>
    </w:p>
  </w:footnote>
  <w:footnote w:id="18">
    <w:p w14:paraId="4D25F82F" w14:textId="6581BDD2" w:rsidR="00A84B41" w:rsidRPr="00C32DC2" w:rsidRDefault="00A84B41" w:rsidP="006473D1">
      <w:pPr>
        <w:pStyle w:val="Funotentext"/>
        <w:spacing w:line="240" w:lineRule="auto"/>
        <w:rPr>
          <w:sz w:val="18"/>
          <w:szCs w:val="18"/>
        </w:rPr>
      </w:pPr>
      <w:r w:rsidRPr="00C32DC2">
        <w:rPr>
          <w:rStyle w:val="Funotenzeichen"/>
          <w:sz w:val="18"/>
          <w:szCs w:val="18"/>
        </w:rPr>
        <w:footnoteRef/>
      </w:r>
      <w:r w:rsidRPr="00C32DC2">
        <w:rPr>
          <w:sz w:val="18"/>
          <w:szCs w:val="18"/>
        </w:rPr>
        <w:t xml:space="preserve"> s. Rundschreiben LBM RLP an RLBM vom 30.09.2019 zur Einführung des „Leitfadens WRRL“ (wird derzeit überarbeitet) sowie Aktualisierung des Leitfadens zur WRRL vom 07.04.2022</w:t>
      </w:r>
    </w:p>
  </w:footnote>
  <w:footnote w:id="19">
    <w:p w14:paraId="5842CC70" w14:textId="77777777" w:rsidR="00A84B41" w:rsidRPr="000442A3" w:rsidRDefault="00A84B41" w:rsidP="006473D1">
      <w:pPr>
        <w:pStyle w:val="Funotentext"/>
        <w:spacing w:line="240" w:lineRule="auto"/>
        <w:rPr>
          <w:sz w:val="18"/>
          <w:szCs w:val="18"/>
        </w:rPr>
      </w:pPr>
      <w:r w:rsidRPr="00F27968">
        <w:rPr>
          <w:rStyle w:val="Funotenzeichen"/>
          <w:sz w:val="18"/>
          <w:szCs w:val="18"/>
        </w:rPr>
        <w:footnoteRef/>
      </w:r>
      <w:r w:rsidRPr="00F27968">
        <w:rPr>
          <w:sz w:val="18"/>
          <w:szCs w:val="18"/>
        </w:rPr>
        <w:t xml:space="preserve"> S. Rundschreiben des BMDV vom 25.01.2023 an die Länder sowie Rundschreiben des MWVLW / LBM an die RLBM vom 31.05.2023</w:t>
      </w:r>
    </w:p>
  </w:footnote>
  <w:footnote w:id="20">
    <w:p w14:paraId="44AEF053" w14:textId="75B94A46" w:rsidR="00A84B41" w:rsidRPr="00C32DC2" w:rsidRDefault="00A84B41" w:rsidP="006473D1">
      <w:pPr>
        <w:pStyle w:val="Funotentext"/>
        <w:spacing w:line="240" w:lineRule="auto"/>
        <w:rPr>
          <w:sz w:val="18"/>
          <w:szCs w:val="18"/>
        </w:rPr>
      </w:pPr>
      <w:r w:rsidRPr="00C32DC2">
        <w:rPr>
          <w:rStyle w:val="Funotenzeichen"/>
          <w:sz w:val="18"/>
          <w:szCs w:val="18"/>
        </w:rPr>
        <w:footnoteRef/>
      </w:r>
      <w:r w:rsidRPr="00C32DC2">
        <w:rPr>
          <w:sz w:val="18"/>
          <w:szCs w:val="18"/>
        </w:rPr>
        <w:t xml:space="preserve"> Es ist zudem darauf zu achten, dass bei der Erstellung von Planfeststellungsunterlagen die Schutzgebiete in der Unterlage 1, dem Erläuterungsbericht zur technischen Planung aufgeführt und in die Unterlage 3, den Übersichtslageplan, übernommen werden.</w:t>
      </w:r>
    </w:p>
  </w:footnote>
  <w:footnote w:id="21">
    <w:p w14:paraId="381A74F0" w14:textId="05D7DB34" w:rsidR="00A84B41" w:rsidRPr="00475237" w:rsidRDefault="00A84B41" w:rsidP="006473D1">
      <w:pPr>
        <w:pStyle w:val="Funotentext"/>
        <w:spacing w:line="240" w:lineRule="auto"/>
        <w:rPr>
          <w:sz w:val="18"/>
          <w:szCs w:val="18"/>
        </w:rPr>
      </w:pPr>
      <w:r w:rsidRPr="00475237">
        <w:rPr>
          <w:rStyle w:val="Funotenzeichen"/>
          <w:sz w:val="18"/>
          <w:szCs w:val="18"/>
        </w:rPr>
        <w:footnoteRef/>
      </w:r>
      <w:r w:rsidRPr="00475237">
        <w:rPr>
          <w:sz w:val="18"/>
          <w:szCs w:val="18"/>
        </w:rPr>
        <w:t xml:space="preserve"> Alle FGSV-Werke sind lbm-intern über die FGSV-Reader einzusehen.</w:t>
      </w:r>
    </w:p>
  </w:footnote>
  <w:footnote w:id="22">
    <w:p w14:paraId="06468469" w14:textId="03FA7EB1" w:rsidR="00A84B41" w:rsidRPr="00475237" w:rsidRDefault="00A84B41" w:rsidP="006473D1">
      <w:pPr>
        <w:pStyle w:val="Funotentext"/>
        <w:spacing w:line="240" w:lineRule="auto"/>
        <w:rPr>
          <w:sz w:val="18"/>
          <w:szCs w:val="18"/>
        </w:rPr>
      </w:pPr>
      <w:r w:rsidRPr="00475237">
        <w:rPr>
          <w:rStyle w:val="Funotenzeichen"/>
          <w:sz w:val="18"/>
          <w:szCs w:val="18"/>
        </w:rPr>
        <w:footnoteRef/>
      </w:r>
      <w:r w:rsidRPr="00475237">
        <w:rPr>
          <w:sz w:val="18"/>
          <w:szCs w:val="18"/>
        </w:rPr>
        <w:t xml:space="preserve"> s. Rundschreiben des LBM RLP an RLBM vom 20.06.2018 zur Einführung der „Hinweise zum Artenschutz beim Bau von Straßen (HArtB) (FGSV 2017)</w:t>
      </w:r>
    </w:p>
  </w:footnote>
  <w:footnote w:id="23">
    <w:p w14:paraId="2DD9FC02" w14:textId="79292FDA" w:rsidR="00A84B41" w:rsidRPr="00475237" w:rsidRDefault="00A84B41" w:rsidP="006473D1">
      <w:pPr>
        <w:pStyle w:val="Funotentext"/>
        <w:spacing w:line="240" w:lineRule="auto"/>
        <w:rPr>
          <w:sz w:val="18"/>
          <w:szCs w:val="18"/>
        </w:rPr>
      </w:pPr>
      <w:r w:rsidRPr="00475237">
        <w:rPr>
          <w:rStyle w:val="Funotenzeichen"/>
          <w:sz w:val="18"/>
          <w:szCs w:val="18"/>
        </w:rPr>
        <w:footnoteRef/>
      </w:r>
      <w:r w:rsidRPr="00475237">
        <w:rPr>
          <w:sz w:val="18"/>
          <w:szCs w:val="18"/>
        </w:rPr>
        <w:t xml:space="preserve"> Die RSBB </w:t>
      </w:r>
      <w:r>
        <w:rPr>
          <w:sz w:val="18"/>
          <w:szCs w:val="18"/>
        </w:rPr>
        <w:t>ersetzt</w:t>
      </w:r>
      <w:r w:rsidRPr="00475237">
        <w:rPr>
          <w:sz w:val="18"/>
          <w:szCs w:val="18"/>
        </w:rPr>
        <w:t xml:space="preserve"> die RAS LP 4.</w:t>
      </w:r>
      <w:r>
        <w:rPr>
          <w:sz w:val="18"/>
          <w:szCs w:val="18"/>
        </w:rPr>
        <w:t xml:space="preserve"> S</w:t>
      </w:r>
      <w:r w:rsidRPr="00475237">
        <w:rPr>
          <w:sz w:val="18"/>
          <w:szCs w:val="18"/>
        </w:rPr>
        <w:t>. Rundschreiben des LBM RLP an RLBM vom 2</w:t>
      </w:r>
      <w:r>
        <w:rPr>
          <w:sz w:val="18"/>
          <w:szCs w:val="18"/>
        </w:rPr>
        <w:t>2</w:t>
      </w:r>
      <w:r w:rsidRPr="00475237">
        <w:rPr>
          <w:sz w:val="18"/>
          <w:szCs w:val="18"/>
        </w:rPr>
        <w:t>.</w:t>
      </w:r>
      <w:r>
        <w:rPr>
          <w:sz w:val="18"/>
          <w:szCs w:val="18"/>
        </w:rPr>
        <w:t>03</w:t>
      </w:r>
      <w:r w:rsidRPr="00475237">
        <w:rPr>
          <w:sz w:val="18"/>
          <w:szCs w:val="18"/>
        </w:rPr>
        <w:t>.202</w:t>
      </w:r>
      <w:r>
        <w:rPr>
          <w:sz w:val="18"/>
          <w:szCs w:val="18"/>
        </w:rPr>
        <w:t>4</w:t>
      </w:r>
    </w:p>
  </w:footnote>
  <w:footnote w:id="24">
    <w:p w14:paraId="2B39B262" w14:textId="266B031A" w:rsidR="00A84B41" w:rsidRPr="00475237" w:rsidRDefault="00A84B41" w:rsidP="006473D1">
      <w:pPr>
        <w:pStyle w:val="Funotentext"/>
        <w:spacing w:line="240" w:lineRule="auto"/>
        <w:rPr>
          <w:sz w:val="18"/>
          <w:szCs w:val="18"/>
        </w:rPr>
      </w:pPr>
      <w:r w:rsidRPr="00475237">
        <w:rPr>
          <w:rStyle w:val="Funotenzeichen"/>
          <w:sz w:val="18"/>
          <w:szCs w:val="18"/>
        </w:rPr>
        <w:footnoteRef/>
      </w:r>
      <w:r w:rsidRPr="00475237">
        <w:rPr>
          <w:sz w:val="18"/>
          <w:szCs w:val="18"/>
        </w:rPr>
        <w:t xml:space="preserve"> Die Bezeichnung „Schutzmaßnahme“ ist nicht mehr zu führen.</w:t>
      </w:r>
    </w:p>
  </w:footnote>
  <w:footnote w:id="25">
    <w:p w14:paraId="506BF334" w14:textId="48844F0F" w:rsidR="00A84B41" w:rsidRPr="00475237" w:rsidRDefault="00A84B41" w:rsidP="006473D1">
      <w:pPr>
        <w:pStyle w:val="Funotentext"/>
        <w:spacing w:line="240" w:lineRule="auto"/>
        <w:rPr>
          <w:sz w:val="18"/>
          <w:szCs w:val="18"/>
        </w:rPr>
      </w:pPr>
      <w:r w:rsidRPr="00475237">
        <w:rPr>
          <w:rStyle w:val="Funotenzeichen"/>
          <w:sz w:val="18"/>
          <w:szCs w:val="18"/>
        </w:rPr>
        <w:footnoteRef/>
      </w:r>
      <w:r w:rsidRPr="00475237">
        <w:rPr>
          <w:sz w:val="18"/>
          <w:szCs w:val="18"/>
        </w:rPr>
        <w:t xml:space="preserve"> s. Rundschreiben des LBM RLP an RLBM vom 28.10.2021 zur „Einführung FLISTRAneo beim LBM.“</w:t>
      </w:r>
    </w:p>
  </w:footnote>
  <w:footnote w:id="26">
    <w:p w14:paraId="38AD8B96" w14:textId="6F0008E8" w:rsidR="00A84B41" w:rsidRPr="00475237" w:rsidRDefault="00A84B41" w:rsidP="006473D1">
      <w:pPr>
        <w:pStyle w:val="Funotentext"/>
        <w:spacing w:line="240" w:lineRule="auto"/>
        <w:rPr>
          <w:sz w:val="18"/>
          <w:szCs w:val="18"/>
        </w:rPr>
      </w:pPr>
      <w:r w:rsidRPr="00475237">
        <w:rPr>
          <w:rStyle w:val="Funotenzeichen"/>
          <w:sz w:val="18"/>
          <w:szCs w:val="18"/>
        </w:rPr>
        <w:footnoteRef/>
      </w:r>
      <w:r w:rsidRPr="00475237">
        <w:rPr>
          <w:sz w:val="18"/>
          <w:szCs w:val="18"/>
        </w:rPr>
        <w:t xml:space="preserve"> S. Rundschreiben des LBM RP an RLBM vom 17.04.2013</w:t>
      </w:r>
      <w:r>
        <w:rPr>
          <w:sz w:val="18"/>
          <w:szCs w:val="18"/>
        </w:rPr>
        <w:t xml:space="preserve"> zu „</w:t>
      </w:r>
      <w:r w:rsidRPr="00715DA4">
        <w:rPr>
          <w:sz w:val="18"/>
          <w:szCs w:val="18"/>
        </w:rPr>
        <w:t>Betongleitwände als bauliche Mitteltrennung</w:t>
      </w:r>
      <w:r>
        <w:rPr>
          <w:sz w:val="18"/>
          <w:szCs w:val="18"/>
        </w:rPr>
        <w:t>.“</w:t>
      </w:r>
    </w:p>
  </w:footnote>
  <w:footnote w:id="27">
    <w:p w14:paraId="4DFC467E" w14:textId="026744BD" w:rsidR="00A84B41" w:rsidRPr="009A678D" w:rsidRDefault="00A84B41" w:rsidP="006473D1">
      <w:pPr>
        <w:pStyle w:val="Funotentext"/>
        <w:spacing w:line="240" w:lineRule="auto"/>
        <w:rPr>
          <w:sz w:val="18"/>
          <w:szCs w:val="18"/>
        </w:rPr>
      </w:pPr>
      <w:r w:rsidRPr="009A678D">
        <w:rPr>
          <w:rStyle w:val="Funotenzeichen"/>
          <w:sz w:val="18"/>
          <w:szCs w:val="18"/>
        </w:rPr>
        <w:footnoteRef/>
      </w:r>
      <w:r w:rsidRPr="009A678D">
        <w:rPr>
          <w:sz w:val="18"/>
          <w:szCs w:val="18"/>
        </w:rPr>
        <w:t xml:space="preserve"> S. Rundschreiben des LBM RP an RLBM</w:t>
      </w:r>
      <w:r>
        <w:rPr>
          <w:sz w:val="18"/>
          <w:szCs w:val="18"/>
        </w:rPr>
        <w:t xml:space="preserve"> vom 23.06.2005 zur „</w:t>
      </w:r>
      <w:r w:rsidRPr="009A678D">
        <w:rPr>
          <w:sz w:val="18"/>
          <w:szCs w:val="18"/>
        </w:rPr>
        <w:t>Richtlinie für Wildschutzzäune an Bundesfernstraßen; Fortschreibung (Allg. Rundschreiben Straßenbau Nr.11/2005), 23. Juni 2005</w:t>
      </w:r>
      <w:r>
        <w:rPr>
          <w:sz w:val="18"/>
          <w:szCs w:val="18"/>
        </w:rPr>
        <w:t>.</w:t>
      </w:r>
    </w:p>
  </w:footnote>
  <w:footnote w:id="28">
    <w:p w14:paraId="0867CD74" w14:textId="77777777" w:rsidR="00A84B41" w:rsidRPr="00A4467D" w:rsidRDefault="00A84B41" w:rsidP="006473D1">
      <w:pPr>
        <w:pStyle w:val="Funotentext"/>
        <w:spacing w:line="240" w:lineRule="auto"/>
        <w:rPr>
          <w:sz w:val="18"/>
          <w:szCs w:val="18"/>
        </w:rPr>
      </w:pPr>
      <w:r w:rsidRPr="00A4467D">
        <w:rPr>
          <w:rStyle w:val="Funotenzeichen"/>
          <w:sz w:val="18"/>
          <w:szCs w:val="18"/>
        </w:rPr>
        <w:footnoteRef/>
      </w:r>
      <w:r w:rsidRPr="00A4467D">
        <w:rPr>
          <w:sz w:val="18"/>
          <w:szCs w:val="18"/>
        </w:rPr>
        <w:t xml:space="preserve"> S. RS des LBM an RLBM von 2022 zum „Gesetz zum Schutz der Insektenvielfalt vom 18.08.2021; hier Hinweis zu Beleuchtungseinrichtungen auf Grund des geänderten BNatSchG bei Bestand, Sanierung und Neubau“</w:t>
      </w:r>
    </w:p>
  </w:footnote>
  <w:footnote w:id="29">
    <w:p w14:paraId="1A08A977" w14:textId="3296FA3A" w:rsidR="00A84B41" w:rsidRPr="00A4467D" w:rsidRDefault="00A84B41" w:rsidP="006473D1">
      <w:pPr>
        <w:pStyle w:val="Funotentext"/>
        <w:spacing w:line="240" w:lineRule="auto"/>
        <w:rPr>
          <w:sz w:val="18"/>
          <w:szCs w:val="18"/>
        </w:rPr>
      </w:pPr>
      <w:r w:rsidRPr="00A4467D">
        <w:rPr>
          <w:rStyle w:val="Funotenzeichen"/>
          <w:sz w:val="18"/>
          <w:szCs w:val="18"/>
        </w:rPr>
        <w:footnoteRef/>
      </w:r>
      <w:r w:rsidRPr="00A4467D">
        <w:rPr>
          <w:sz w:val="18"/>
          <w:szCs w:val="18"/>
        </w:rPr>
        <w:t xml:space="preserve"> S. RS des LBM an RLBM von 1995 zu „Lärmschutzwände mit vorgesetzter Betongleitwand“ und deren Eingrünung</w:t>
      </w:r>
    </w:p>
  </w:footnote>
  <w:footnote w:id="30">
    <w:p w14:paraId="43A599BF" w14:textId="39DC0D75" w:rsidR="00A84B41" w:rsidRPr="00A4467D" w:rsidRDefault="00A84B41" w:rsidP="006473D1">
      <w:pPr>
        <w:pStyle w:val="Funotentext"/>
        <w:spacing w:line="240" w:lineRule="auto"/>
        <w:rPr>
          <w:sz w:val="18"/>
          <w:szCs w:val="18"/>
        </w:rPr>
      </w:pPr>
      <w:r w:rsidRPr="00A4467D">
        <w:rPr>
          <w:sz w:val="18"/>
          <w:szCs w:val="18"/>
          <w:vertAlign w:val="superscript"/>
        </w:rPr>
        <w:footnoteRef/>
      </w:r>
      <w:r w:rsidRPr="00A4467D">
        <w:rPr>
          <w:sz w:val="18"/>
          <w:szCs w:val="18"/>
          <w:vertAlign w:val="superscript"/>
        </w:rPr>
        <w:t xml:space="preserve"> </w:t>
      </w:r>
      <w:r w:rsidRPr="00A4467D">
        <w:rPr>
          <w:sz w:val="18"/>
          <w:szCs w:val="18"/>
        </w:rPr>
        <w:t>Bei der Aufstellung des Bauzeitenplans sind die im Maßnahmenkonzept festgelegten Bauzeitenregelungen und Ausschlusszeiten zu berücksichtigen. Die Abfolge der Baumaßnahmen ist so zu planen, dass die landespflegerischen Vermeidungs- und Kompensationsmaßnahmen in angemessener Zeit durchgeführt werden können.</w:t>
      </w:r>
    </w:p>
  </w:footnote>
  <w:footnote w:id="31">
    <w:p w14:paraId="4308095B" w14:textId="40D03136" w:rsidR="00A84B41" w:rsidRPr="00A4467D" w:rsidRDefault="00A84B41" w:rsidP="006473D1">
      <w:pPr>
        <w:pStyle w:val="Funotentext"/>
        <w:spacing w:line="240" w:lineRule="auto"/>
        <w:rPr>
          <w:sz w:val="18"/>
          <w:szCs w:val="18"/>
        </w:rPr>
      </w:pPr>
      <w:r w:rsidRPr="00A4467D">
        <w:rPr>
          <w:sz w:val="18"/>
          <w:szCs w:val="18"/>
          <w:vertAlign w:val="superscript"/>
        </w:rPr>
        <w:footnoteRef/>
      </w:r>
      <w:r w:rsidRPr="00A4467D">
        <w:rPr>
          <w:sz w:val="18"/>
          <w:szCs w:val="18"/>
        </w:rPr>
        <w:t xml:space="preserve"> Zur Straße sind die Abstände gemäß RPS (Richtlinie für den passiven Schutz an Straßen) einzuhalten. Ein 4,50 m breiter Mähstreifen ist bei der Maßnahmenplanung an allen Straßen gehölzfrei zu halten. Es sei denn, es werden gemäß der ESAB Bäume in vorhandenen Baumreihen / Alleen ergänzt.</w:t>
      </w:r>
    </w:p>
  </w:footnote>
  <w:footnote w:id="32">
    <w:p w14:paraId="0175CFD4" w14:textId="185C8027" w:rsidR="00A84B41" w:rsidRPr="003D6BF1" w:rsidRDefault="00A84B41" w:rsidP="006473D1">
      <w:pPr>
        <w:pStyle w:val="Funotentext"/>
        <w:spacing w:line="240" w:lineRule="auto"/>
        <w:rPr>
          <w:sz w:val="18"/>
          <w:szCs w:val="18"/>
        </w:rPr>
      </w:pPr>
      <w:r w:rsidRPr="003D6BF1">
        <w:rPr>
          <w:rStyle w:val="Funotenzeichen"/>
          <w:sz w:val="18"/>
          <w:szCs w:val="18"/>
        </w:rPr>
        <w:footnoteRef/>
      </w:r>
      <w:r w:rsidRPr="003D6BF1">
        <w:rPr>
          <w:sz w:val="18"/>
          <w:szCs w:val="18"/>
        </w:rPr>
        <w:t xml:space="preserve"> S. Rundschreiben des LBM RLP an RLP vom </w:t>
      </w:r>
      <w:r>
        <w:rPr>
          <w:sz w:val="18"/>
          <w:szCs w:val="18"/>
        </w:rPr>
        <w:t xml:space="preserve">01.03.2006 und 05.10.2022 zu </w:t>
      </w:r>
      <w:r w:rsidRPr="003D6BF1">
        <w:rPr>
          <w:sz w:val="18"/>
          <w:szCs w:val="18"/>
        </w:rPr>
        <w:t>Amphibienschutz an Straßen - Aufstellen mobiler Amphibienschutzanlagen, 01 März.2006</w:t>
      </w:r>
    </w:p>
  </w:footnote>
  <w:footnote w:id="33">
    <w:p w14:paraId="265BC126" w14:textId="7D1CFC9E" w:rsidR="00A84B41" w:rsidRPr="00B74646" w:rsidRDefault="00A84B41" w:rsidP="006473D1">
      <w:pPr>
        <w:pStyle w:val="Funotentext"/>
        <w:spacing w:line="240" w:lineRule="auto"/>
        <w:rPr>
          <w:rFonts w:cs="Arial"/>
          <w:color w:val="000000"/>
          <w:sz w:val="18"/>
          <w:szCs w:val="18"/>
        </w:rPr>
      </w:pPr>
      <w:r w:rsidRPr="003D6BF1">
        <w:rPr>
          <w:rStyle w:val="Funotenzeichen"/>
          <w:sz w:val="18"/>
          <w:szCs w:val="18"/>
        </w:rPr>
        <w:footnoteRef/>
      </w:r>
      <w:r w:rsidRPr="003D6BF1">
        <w:rPr>
          <w:rFonts w:cs="Arial"/>
          <w:sz w:val="18"/>
          <w:szCs w:val="18"/>
        </w:rPr>
        <w:t xml:space="preserve"> </w:t>
      </w:r>
      <w:r w:rsidRPr="003D6BF1">
        <w:rPr>
          <w:rFonts w:cs="Arial"/>
          <w:sz w:val="18"/>
          <w:szCs w:val="18"/>
          <w:u w:val="single"/>
        </w:rPr>
        <w:t>Baufeldräumung</w:t>
      </w:r>
      <w:r w:rsidRPr="003D6BF1">
        <w:rPr>
          <w:rFonts w:cs="Arial"/>
          <w:sz w:val="18"/>
          <w:szCs w:val="18"/>
        </w:rPr>
        <w:t xml:space="preserve"> im Winterhalbjahr außerhalb der Brutzeiten der Avifauna, gemäß § 39 BNatSchG (Verbot für Gehölz- und Röhrichtschnitte in der Zeit zwischen </w:t>
      </w:r>
      <w:r w:rsidRPr="003D6BF1">
        <w:rPr>
          <w:rFonts w:cs="Arial"/>
          <w:b/>
          <w:sz w:val="18"/>
          <w:szCs w:val="18"/>
        </w:rPr>
        <w:t>1. März und 30. September</w:t>
      </w:r>
      <w:r w:rsidRPr="003D6BF1">
        <w:rPr>
          <w:rFonts w:cs="Arial"/>
          <w:sz w:val="18"/>
          <w:szCs w:val="18"/>
        </w:rPr>
        <w:t>)</w:t>
      </w:r>
      <w:r w:rsidRPr="003D6BF1">
        <w:rPr>
          <w:rFonts w:cs="Arial"/>
          <w:sz w:val="18"/>
          <w:szCs w:val="18"/>
        </w:rPr>
        <w:br/>
      </w:r>
      <w:r w:rsidRPr="00B81AE4">
        <w:rPr>
          <w:sz w:val="18"/>
          <w:szCs w:val="18"/>
          <w:u w:val="single"/>
        </w:rPr>
        <w:t>Nächtliche Ausleuchtung</w:t>
      </w:r>
      <w:r w:rsidRPr="00B81AE4">
        <w:rPr>
          <w:sz w:val="18"/>
          <w:szCs w:val="18"/>
        </w:rPr>
        <w:t xml:space="preserve"> der Baustelle nur außerhalb der Brutzeiten von Vögeln und Aktivitätszeiten von Fledermäusen </w:t>
      </w:r>
      <w:r w:rsidRPr="00FF13C1">
        <w:rPr>
          <w:rFonts w:cs="Arial"/>
          <w:color w:val="000000"/>
          <w:sz w:val="18"/>
          <w:szCs w:val="18"/>
        </w:rPr>
        <w:t xml:space="preserve">(Verbot in der Zeit zwischen </w:t>
      </w:r>
      <w:r w:rsidRPr="00E71B46">
        <w:rPr>
          <w:rFonts w:cs="Arial"/>
          <w:b/>
          <w:color w:val="000000"/>
          <w:sz w:val="18"/>
          <w:szCs w:val="18"/>
        </w:rPr>
        <w:t>1. März und 30. September</w:t>
      </w:r>
      <w:r w:rsidRPr="00E71B46">
        <w:rPr>
          <w:rFonts w:cs="Arial"/>
          <w:color w:val="000000"/>
          <w:sz w:val="18"/>
          <w:szCs w:val="18"/>
        </w:rPr>
        <w:t>)</w:t>
      </w:r>
      <w:r w:rsidRPr="00E71B46">
        <w:rPr>
          <w:rFonts w:cs="Arial"/>
          <w:color w:val="000000"/>
          <w:sz w:val="18"/>
          <w:szCs w:val="18"/>
        </w:rPr>
        <w:br/>
      </w:r>
      <w:r w:rsidRPr="00E71B46">
        <w:rPr>
          <w:rFonts w:cs="Arial"/>
          <w:color w:val="000000"/>
          <w:sz w:val="18"/>
          <w:szCs w:val="18"/>
          <w:u w:val="single"/>
        </w:rPr>
        <w:t>Nachtbauverbote</w:t>
      </w:r>
      <w:r w:rsidRPr="00B74646">
        <w:rPr>
          <w:rFonts w:cs="Arial"/>
          <w:color w:val="000000"/>
          <w:sz w:val="18"/>
          <w:szCs w:val="18"/>
        </w:rPr>
        <w:t xml:space="preserve"> sind im Einzelfall zu regeln</w:t>
      </w:r>
    </w:p>
  </w:footnote>
  <w:footnote w:id="34">
    <w:p w14:paraId="290DA786" w14:textId="77777777" w:rsidR="00A84B41" w:rsidRPr="004A03CA" w:rsidRDefault="00A84B41" w:rsidP="006473D1">
      <w:pPr>
        <w:pStyle w:val="Funotentext"/>
        <w:spacing w:line="240" w:lineRule="auto"/>
        <w:rPr>
          <w:sz w:val="18"/>
          <w:szCs w:val="18"/>
        </w:rPr>
      </w:pPr>
      <w:r w:rsidRPr="004A03CA">
        <w:rPr>
          <w:rStyle w:val="Funotenzeichen"/>
          <w:sz w:val="18"/>
          <w:szCs w:val="18"/>
        </w:rPr>
        <w:footnoteRef/>
      </w:r>
      <w:r w:rsidRPr="004A03CA">
        <w:rPr>
          <w:sz w:val="18"/>
          <w:szCs w:val="18"/>
        </w:rPr>
        <w:t xml:space="preserve"> Flächenangaben sind ohne Nachkommastellen und ohne größere Rundungen möglichst gistechnisch zu ermitteln und weiter zu berechnen. Die Werte müssen mit den Flächenangaben der Geometrien übereinstimmen, so dass es später zu keinen Differenzen z.B. im Flächenerfassungssystem FLISTRA</w:t>
      </w:r>
      <w:r w:rsidRPr="004A03CA">
        <w:rPr>
          <w:i/>
          <w:sz w:val="18"/>
          <w:szCs w:val="18"/>
        </w:rPr>
        <w:t>neo</w:t>
      </w:r>
      <w:r w:rsidRPr="004A03CA">
        <w:rPr>
          <w:sz w:val="18"/>
          <w:szCs w:val="18"/>
        </w:rPr>
        <w:t xml:space="preserve"> kommt.</w:t>
      </w:r>
    </w:p>
  </w:footnote>
  <w:footnote w:id="35">
    <w:p w14:paraId="0B97CD64" w14:textId="281BE464" w:rsidR="00A84B41" w:rsidRPr="001D352F" w:rsidRDefault="00A84B41">
      <w:pPr>
        <w:pStyle w:val="Funotentext"/>
        <w:rPr>
          <w:sz w:val="18"/>
          <w:szCs w:val="18"/>
        </w:rPr>
      </w:pPr>
      <w:r w:rsidRPr="001D352F">
        <w:rPr>
          <w:rStyle w:val="Funotenzeichen"/>
          <w:sz w:val="18"/>
          <w:szCs w:val="18"/>
        </w:rPr>
        <w:footnoteRef/>
      </w:r>
      <w:r w:rsidRPr="001D352F">
        <w:rPr>
          <w:sz w:val="18"/>
          <w:szCs w:val="18"/>
        </w:rPr>
        <w:t xml:space="preserve"> Wird bei LBP mit geringfügigen straßenbaubedingten Eingriffen kein separater FB Artenschutz erstellt, dann sind die Verbotstatbestände nach § 44 BNatSchG in einem gesonderten Kapitel des LBP abzuprüfen (s. auch AM 3 Mustergliederung „LBP für geringfügige Eingriffe“.</w:t>
      </w:r>
    </w:p>
  </w:footnote>
  <w:footnote w:id="36">
    <w:p w14:paraId="068208E8" w14:textId="77777777"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Wir bitten um Beachtung: BERNOTAT, D. &amp; DIERSCHKE, V. (2021): Übergeordnete Kriterien zur Bewertung der Mortalität wildlebender Tiere im Rahmen von Projekten und Eingriffen – Teil I: Rechtliche und methodische Grundlagen, 4. Fassung, Stand 31.08.2021, 193 S.</w:t>
      </w:r>
    </w:p>
  </w:footnote>
  <w:footnote w:id="37">
    <w:p w14:paraId="5C9A7409" w14:textId="77426C31"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Rundschreiben des LBM RP an RLBM vom 29.11.2010 zu Arten für das Mierwald-Gutachten (Arbeitshilfe Vögel und Verkehr), Mail mit Excel-Datei sowie vom 13.01.2022 zu „Arbeitshilfe Vögel und Straßenverkehr- Hinweise für den Umgang mit den Beurteilungspegeln nach der RLS - 19 und Anwendung des Excel-Berechnungsmoduls "AVIfauna V1.2b"</w:t>
      </w:r>
    </w:p>
  </w:footnote>
  <w:footnote w:id="38">
    <w:p w14:paraId="59B8BBC8" w14:textId="3F4A3F32" w:rsidR="00A84B41" w:rsidRPr="00CA50A8" w:rsidRDefault="00A84B41" w:rsidP="006473D1">
      <w:pPr>
        <w:pStyle w:val="Funotentext"/>
        <w:spacing w:line="240" w:lineRule="auto"/>
        <w:rPr>
          <w:sz w:val="18"/>
          <w:szCs w:val="18"/>
        </w:rPr>
      </w:pPr>
      <w:r w:rsidRPr="00CA50A8">
        <w:rPr>
          <w:rStyle w:val="Funotenzeichen"/>
          <w:sz w:val="18"/>
          <w:szCs w:val="18"/>
        </w:rPr>
        <w:footnoteRef/>
      </w:r>
      <w:r w:rsidRPr="00CA50A8">
        <w:rPr>
          <w:sz w:val="18"/>
          <w:szCs w:val="18"/>
        </w:rPr>
        <w:t xml:space="preserve"> Die Schwellenwerte für Belästigungen in der Bevölkerung liegen bei Mittelungspegeln von 50 bis 55 dB(A). Als besonders belästigend wird bei Umfragen die Störung der Kommunikation angegeben. Im Außenwohnbereich ist eine ausreichende Sprachverständlichkeit gegeben, wenn die Geräuschpegel 50 dB(A) nicht überschreiten. Belästigungsreaktionen beginnen bei 50 dB(A) (Leq; 16h; außen) am Tage, bei Mittelungspegeln &gt; 55 dB(A) (Leq; 16h; außen) werden deutlich zunehmende Belästigungsreaktionen beobachtet, das psychische und soziale Wohlbefinden wird beeinträchtigt. Richtwert der DIN 18005 für Kleingärten und Parkanlagen beträgt 55 dB (A).</w:t>
      </w:r>
    </w:p>
  </w:footnote>
  <w:footnote w:id="39">
    <w:p w14:paraId="51DF504A" w14:textId="672526AE" w:rsidR="00A84B41" w:rsidRPr="00FF13C1" w:rsidRDefault="00A84B41" w:rsidP="006473D1">
      <w:pPr>
        <w:pStyle w:val="Funotentext"/>
        <w:spacing w:line="240" w:lineRule="auto"/>
        <w:rPr>
          <w:sz w:val="18"/>
          <w:szCs w:val="18"/>
        </w:rPr>
      </w:pPr>
      <w:r w:rsidRPr="00FF13C1">
        <w:rPr>
          <w:rStyle w:val="Funotenzeichen"/>
          <w:sz w:val="18"/>
          <w:szCs w:val="18"/>
        </w:rPr>
        <w:footnoteRef/>
      </w:r>
      <w:r w:rsidRPr="00FF13C1">
        <w:rPr>
          <w:sz w:val="18"/>
          <w:szCs w:val="18"/>
        </w:rPr>
        <w:t xml:space="preserve"> S. Rundschreiben des LBM RLP an RLBM vom 26.08.2010 zur Änderung des Bundesnaturschutzgesetzes (BNatSchG) vom 29.07.2009</w:t>
      </w:r>
    </w:p>
  </w:footnote>
  <w:footnote w:id="40">
    <w:p w14:paraId="5E82642E" w14:textId="1F2277F2" w:rsidR="00A84B41" w:rsidRPr="00003D35"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RS des LBM an RLBM von 1996 </w:t>
      </w:r>
      <w:r w:rsidRPr="00A73F7D">
        <w:rPr>
          <w:rFonts w:cs="Arial"/>
          <w:sz w:val="18"/>
          <w:szCs w:val="18"/>
        </w:rPr>
        <w:t>zur „Anlage von landschaftspflegerischen Maßnahmenflächen bei Neubau</w:t>
      </w:r>
      <w:r w:rsidRPr="00003D35">
        <w:rPr>
          <w:rFonts w:cs="Arial"/>
          <w:sz w:val="18"/>
          <w:szCs w:val="18"/>
        </w:rPr>
        <w:t>maßnahmen“</w:t>
      </w:r>
    </w:p>
  </w:footnote>
  <w:footnote w:id="41">
    <w:p w14:paraId="1DA0E2EC" w14:textId="26B78388" w:rsidR="00A84B41" w:rsidRDefault="00A84B41">
      <w:pPr>
        <w:pStyle w:val="Funotentext"/>
      </w:pPr>
      <w:r>
        <w:rPr>
          <w:rStyle w:val="Funotenzeichen"/>
        </w:rPr>
        <w:footnoteRef/>
      </w:r>
      <w:r>
        <w:t xml:space="preserve"> Mit den Einzelbäumen sind nur vereinzelte Bäume in den Ansaatflächen gemeint, Baumreihen / Alleen / Baumgruppen, die aus Landschaftsbildgründen gepflanzt werden, stellen Ausgleichs- oder Ersatzmaßnahmen dar (s. vorherige Kapitel).</w:t>
      </w:r>
    </w:p>
  </w:footnote>
  <w:footnote w:id="42">
    <w:p w14:paraId="2D1872BD" w14:textId="5D8804BF"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Hier kein gebietseigenes Saatgut sowie keine gebietseigenen Gehölze erforderlich</w:t>
      </w:r>
    </w:p>
  </w:footnote>
  <w:footnote w:id="43">
    <w:p w14:paraId="1F08C1DF" w14:textId="77777777" w:rsidR="00A84B41" w:rsidRPr="009C18A4" w:rsidRDefault="00A84B41" w:rsidP="006473D1">
      <w:pPr>
        <w:pStyle w:val="Funotentext"/>
        <w:spacing w:line="240" w:lineRule="auto"/>
        <w:rPr>
          <w:sz w:val="18"/>
          <w:szCs w:val="18"/>
        </w:rPr>
      </w:pPr>
      <w:r w:rsidRPr="009C18A4">
        <w:rPr>
          <w:rStyle w:val="Funotenzeichen"/>
          <w:sz w:val="18"/>
          <w:szCs w:val="18"/>
        </w:rPr>
        <w:footnoteRef/>
      </w:r>
      <w:r w:rsidRPr="009C18A4">
        <w:rPr>
          <w:sz w:val="18"/>
          <w:szCs w:val="18"/>
        </w:rPr>
        <w:t xml:space="preserve"> Zu den Schadensbegrenzungsmaßnahmen s. Kap. 4 Vermeidungsmaßnahmen</w:t>
      </w:r>
    </w:p>
  </w:footnote>
  <w:footnote w:id="44">
    <w:p w14:paraId="4F5F3FBA" w14:textId="5E4E901E" w:rsidR="00A84B41" w:rsidRPr="002900B5" w:rsidRDefault="00A84B41" w:rsidP="006473D1">
      <w:pPr>
        <w:pStyle w:val="Funotentext"/>
        <w:spacing w:line="240" w:lineRule="auto"/>
        <w:rPr>
          <w:sz w:val="18"/>
        </w:rPr>
      </w:pPr>
      <w:r w:rsidRPr="002900B5">
        <w:rPr>
          <w:rStyle w:val="Funotenzeichen"/>
          <w:sz w:val="18"/>
        </w:rPr>
        <w:footnoteRef/>
      </w:r>
      <w:r w:rsidRPr="002900B5">
        <w:rPr>
          <w:sz w:val="14"/>
        </w:rPr>
        <w:t xml:space="preserve"> </w:t>
      </w:r>
      <w:r w:rsidRPr="002900B5">
        <w:rPr>
          <w:sz w:val="18"/>
        </w:rPr>
        <w:t>S. Rundschreiben des LBM RP an RLBM vom 15.02.2021 zum „Leitfaden CEF-Maßnahmen- Hinweise zur Konzeption von vorgezogenen Ausgleichsmaßnahmen in Rheinland-Pfalz.“</w:t>
      </w:r>
    </w:p>
  </w:footnote>
  <w:footnote w:id="45">
    <w:p w14:paraId="2E02562A" w14:textId="77777777" w:rsidR="00A84B41" w:rsidRPr="00CA50A8" w:rsidRDefault="00A84B41" w:rsidP="006473D1">
      <w:pPr>
        <w:pStyle w:val="Funotentext"/>
        <w:spacing w:line="240" w:lineRule="auto"/>
        <w:rPr>
          <w:sz w:val="18"/>
          <w:szCs w:val="18"/>
        </w:rPr>
      </w:pPr>
      <w:r w:rsidRPr="00C45B74">
        <w:rPr>
          <w:rStyle w:val="Funotenzeichen"/>
          <w:sz w:val="18"/>
          <w:szCs w:val="18"/>
        </w:rPr>
        <w:footnoteRef/>
      </w:r>
      <w:r w:rsidRPr="00C45B74">
        <w:rPr>
          <w:sz w:val="18"/>
          <w:szCs w:val="18"/>
        </w:rPr>
        <w:t xml:space="preserve"> s. Rundschreiben vom 10.01.2019 des LBM RLP an RLBM zum „Hinweispapier für den Straßenbau in Rheinland-Pfalz zur Konzeption von vorgezogenen Ausgleichsmaßnahmen (CEF)“</w:t>
      </w:r>
    </w:p>
  </w:footnote>
  <w:footnote w:id="46">
    <w:p w14:paraId="5C6239E4" w14:textId="343336BB"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Schreiben des MUFV vom 23.05.2007 i.V. mit Rundschreiben des LBM RLP an RLP vom </w:t>
      </w:r>
      <w:r w:rsidRPr="00A73F7D">
        <w:rPr>
          <w:rFonts w:cs="Arial"/>
          <w:sz w:val="18"/>
          <w:szCs w:val="18"/>
        </w:rPr>
        <w:t>11.09.2007 zur „Zusammenarbeit der Forst- und Naturschutzbehörden im Vollzug der Eingriffsregelung.“</w:t>
      </w:r>
    </w:p>
  </w:footnote>
  <w:footnote w:id="47">
    <w:p w14:paraId="3F53BF23" w14:textId="2BC775E8" w:rsidR="00A84B41" w:rsidRPr="00A73F7D" w:rsidRDefault="00A84B41" w:rsidP="00AF36B2">
      <w:pPr>
        <w:pStyle w:val="Funotentext"/>
        <w:keepLines/>
        <w:widowControl w:val="0"/>
        <w:spacing w:line="240" w:lineRule="auto"/>
        <w:rPr>
          <w:sz w:val="18"/>
          <w:szCs w:val="18"/>
        </w:rPr>
      </w:pPr>
      <w:r w:rsidRPr="00A73F7D">
        <w:rPr>
          <w:rStyle w:val="Funotenzeichen"/>
          <w:sz w:val="18"/>
          <w:szCs w:val="18"/>
        </w:rPr>
        <w:footnoteRef/>
      </w:r>
      <w:r w:rsidRPr="00A73F7D">
        <w:rPr>
          <w:sz w:val="18"/>
          <w:szCs w:val="18"/>
        </w:rPr>
        <w:t xml:space="preserve"> s. auch Kurzleitfaden Produktionsintegrierte Kompensation (PIK) in der Flurbereinigung und der Straßenplanung in Rheinland-Pfalz; gemeinsames Rundschreiben des Ministeriums für Wirtschaft, Verkehr, Landwirtschaft und Weinbau und des Ministerium für Umwelt, Energie, Ernährung und Forsten vom 31.03.2021</w:t>
      </w:r>
      <w:r w:rsidRPr="00B55713">
        <w:rPr>
          <w:sz w:val="18"/>
          <w:szCs w:val="18"/>
        </w:rPr>
        <w:t>, (</w:t>
      </w:r>
      <w:hyperlink r:id="rId3" w:history="1">
        <w:r w:rsidRPr="00B55713">
          <w:rPr>
            <w:rStyle w:val="Hyperlink"/>
            <w:sz w:val="18"/>
            <w:szCs w:val="18"/>
          </w:rPr>
          <w:t>Kurzleitfaden_PIK.pdf (rlp.de)</w:t>
        </w:r>
      </w:hyperlink>
      <w:r w:rsidRPr="00A73F7D">
        <w:rPr>
          <w:sz w:val="18"/>
          <w:szCs w:val="18"/>
        </w:rPr>
        <w:t>).</w:t>
      </w:r>
    </w:p>
  </w:footnote>
  <w:footnote w:id="48">
    <w:p w14:paraId="0AD87D5B" w14:textId="1E03142F" w:rsidR="00A84B41" w:rsidRPr="00AA1F2C"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Schreiben des MUEEF an die Oberen und Unteren </w:t>
      </w:r>
      <w:r w:rsidRPr="00AA1F2C">
        <w:rPr>
          <w:sz w:val="18"/>
          <w:szCs w:val="18"/>
        </w:rPr>
        <w:t>Naturschutzbehörden in Rheinland-Pfalz, die Forstämter und die Zentralstelle der Forstverwaltung v. 03.09.2018 (</w:t>
      </w:r>
      <w:hyperlink r:id="rId4" w:history="1">
        <w:r w:rsidRPr="0076513F">
          <w:rPr>
            <w:rStyle w:val="Hyperlink"/>
            <w:sz w:val="18"/>
            <w:szCs w:val="18"/>
          </w:rPr>
          <w:t>Rundschreiben2018.pdf (rlp.de)</w:t>
        </w:r>
      </w:hyperlink>
      <w:r w:rsidRPr="00AA1F2C">
        <w:rPr>
          <w:sz w:val="18"/>
          <w:szCs w:val="18"/>
        </w:rPr>
        <w:t>)</w:t>
      </w:r>
    </w:p>
  </w:footnote>
  <w:footnote w:id="49">
    <w:p w14:paraId="2E4DC528" w14:textId="1B20CA42" w:rsidR="00A84B41" w:rsidRPr="00AA1F2C"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Schreiben des MUF vom 28.03.2003 „Hinweise zur Durchführung Ausgleichs- und Ersatzmaßnahmen im Wald“ </w:t>
      </w:r>
      <w:r w:rsidRPr="00AA1F2C">
        <w:rPr>
          <w:sz w:val="18"/>
          <w:szCs w:val="18"/>
        </w:rPr>
        <w:t>(</w:t>
      </w:r>
      <w:hyperlink r:id="rId5" w:history="1">
        <w:r w:rsidRPr="0076513F">
          <w:rPr>
            <w:rStyle w:val="Hyperlink"/>
            <w:sz w:val="18"/>
            <w:szCs w:val="18"/>
          </w:rPr>
          <w:t>EWald_1_.pdf (rlp.de)</w:t>
        </w:r>
      </w:hyperlink>
      <w:r w:rsidRPr="00AA1F2C">
        <w:rPr>
          <w:sz w:val="18"/>
          <w:szCs w:val="18"/>
        </w:rPr>
        <w:t>)</w:t>
      </w:r>
    </w:p>
  </w:footnote>
  <w:footnote w:id="50">
    <w:p w14:paraId="789152BD" w14:textId="4FBA61C2" w:rsidR="00A84B41" w:rsidRPr="00B962B1"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Schreiben des MULEWF vom 26.03.2012 (</w:t>
      </w:r>
      <w:hyperlink r:id="rId6" w:history="1">
        <w:r>
          <w:rPr>
            <w:rStyle w:val="Hyperlink"/>
          </w:rPr>
          <w:t>Konzept_Umgang_1_.pdf (rlp.de)</w:t>
        </w:r>
      </w:hyperlink>
      <w:r>
        <w:t xml:space="preserve"> </w:t>
      </w:r>
      <w:r w:rsidRPr="00A73F7D">
        <w:rPr>
          <w:sz w:val="18"/>
          <w:szCs w:val="18"/>
        </w:rPr>
        <w:t>sowie vom 24.05.2011</w:t>
      </w:r>
      <w:r w:rsidRPr="00AA1F2C">
        <w:t xml:space="preserve"> </w:t>
      </w:r>
      <w:r>
        <w:t>(</w:t>
      </w:r>
      <w:hyperlink r:id="rId7" w:history="1">
        <w:r>
          <w:rPr>
            <w:rStyle w:val="Hyperlink"/>
          </w:rPr>
          <w:t>Altholzsicherung_1_.pdf (rlp.de)</w:t>
        </w:r>
      </w:hyperlink>
      <w:r w:rsidRPr="00B962B1">
        <w:rPr>
          <w:sz w:val="18"/>
          <w:szCs w:val="18"/>
        </w:rPr>
        <w:t>)</w:t>
      </w:r>
    </w:p>
  </w:footnote>
  <w:footnote w:id="51">
    <w:p w14:paraId="7A201A3D" w14:textId="77777777"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Rundschreiben des LBM RP an RLBM vom 20.02.2017 zu „Waldflächen als Kompensationsmaßnahmen-Datenübertragung an die Forstverwaltung; Verwaltungsvereinbarung mit dem Bundesforst.“</w:t>
      </w:r>
    </w:p>
  </w:footnote>
  <w:footnote w:id="52">
    <w:p w14:paraId="3C9B807C" w14:textId="77777777"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Grünlandarme Gebiete gemäß der Landesverordnung über die Bestimmung von Eingriffen in Natur und Landschaft vom 19.12.2006</w:t>
      </w:r>
    </w:p>
  </w:footnote>
  <w:footnote w:id="53">
    <w:p w14:paraId="02155CB2" w14:textId="77777777"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Rundschreiben des LBM vom 05.10.2020 Forstrechtlicher Ausgleich nach § 14 LWaldG</w:t>
      </w:r>
    </w:p>
  </w:footnote>
  <w:footnote w:id="54">
    <w:p w14:paraId="3E447165" w14:textId="3D3D5916" w:rsidR="00A84B41" w:rsidRPr="00CA50A8" w:rsidRDefault="00A84B41" w:rsidP="006473D1">
      <w:pPr>
        <w:pStyle w:val="Funotentext"/>
        <w:spacing w:line="240" w:lineRule="auto"/>
        <w:rPr>
          <w:sz w:val="18"/>
          <w:szCs w:val="18"/>
        </w:rPr>
      </w:pPr>
      <w:r w:rsidRPr="00CA50A8">
        <w:rPr>
          <w:rStyle w:val="Funotenzeichen"/>
          <w:sz w:val="18"/>
          <w:szCs w:val="18"/>
        </w:rPr>
        <w:footnoteRef/>
      </w:r>
      <w:r w:rsidRPr="00CA50A8">
        <w:rPr>
          <w:sz w:val="18"/>
          <w:szCs w:val="18"/>
        </w:rPr>
        <w:t xml:space="preserve"> S. Rundschreiben vom 28.08.2020 Auswirkungen der aktuellen Rechtsprechung im Natur- und Wasserrecht</w:t>
      </w:r>
    </w:p>
  </w:footnote>
  <w:footnote w:id="55">
    <w:p w14:paraId="729AD667" w14:textId="038385D8" w:rsidR="00A84B41" w:rsidRDefault="00A84B41" w:rsidP="006473D1">
      <w:pPr>
        <w:pStyle w:val="Funotentext"/>
        <w:spacing w:line="240" w:lineRule="auto"/>
      </w:pPr>
      <w:r w:rsidRPr="00A73F7D">
        <w:rPr>
          <w:rStyle w:val="Funotenzeichen"/>
          <w:sz w:val="18"/>
          <w:szCs w:val="18"/>
        </w:rPr>
        <w:footnoteRef/>
      </w:r>
      <w:r w:rsidRPr="00A73F7D">
        <w:rPr>
          <w:sz w:val="18"/>
          <w:szCs w:val="18"/>
        </w:rPr>
        <w:t xml:space="preserve"> S. Rundschreiben des LBM RP an RLBM vom 21.12.2015 zu neuem „Landesnaturschutzgesetz vom 06. Oktober 2015“ und</w:t>
      </w:r>
      <w:r>
        <w:t xml:space="preserve"> deren Vorschriften für die Straßenbauverwaltung.</w:t>
      </w:r>
    </w:p>
  </w:footnote>
  <w:footnote w:id="56">
    <w:p w14:paraId="2AB04E0B" w14:textId="7B8154AE" w:rsidR="00A84B41" w:rsidRPr="00A73F7D" w:rsidRDefault="00A84B41" w:rsidP="006473D1">
      <w:pPr>
        <w:pStyle w:val="Funotentext"/>
        <w:spacing w:line="240" w:lineRule="auto"/>
        <w:rPr>
          <w:sz w:val="18"/>
          <w:szCs w:val="18"/>
        </w:rPr>
      </w:pPr>
      <w:r w:rsidRPr="00A73F7D">
        <w:rPr>
          <w:rStyle w:val="Funotenzeichen"/>
          <w:sz w:val="18"/>
          <w:szCs w:val="18"/>
        </w:rPr>
        <w:footnoteRef/>
      </w:r>
      <w:r w:rsidRPr="00A73F7D">
        <w:rPr>
          <w:sz w:val="18"/>
          <w:szCs w:val="18"/>
        </w:rPr>
        <w:t xml:space="preserve"> s. auch Kurzleitfaden Produktionsintegrierte Kompensation (PIK) in der Flurbereinigung und der Straßenplanung in Rheinland-Pfalz; gemeinsames Rundschreiben des Ministeriums für Wirtschaft, Verkehr, Landwirtschaft und Weinbau und des Ministerium für Umwelt, Energie, Ernährung und Forsten vom 31.03.2021.</w:t>
      </w:r>
    </w:p>
  </w:footnote>
  <w:footnote w:id="57">
    <w:p w14:paraId="1AFB7923" w14:textId="77777777" w:rsidR="00A84B41" w:rsidRPr="00550CDB" w:rsidRDefault="00A84B41" w:rsidP="006473D1">
      <w:pPr>
        <w:pStyle w:val="Funotentext"/>
        <w:spacing w:line="240" w:lineRule="auto"/>
        <w:rPr>
          <w:sz w:val="18"/>
          <w:szCs w:val="18"/>
        </w:rPr>
      </w:pPr>
      <w:r w:rsidRPr="00550CDB">
        <w:rPr>
          <w:rStyle w:val="Funotenzeichen"/>
          <w:sz w:val="18"/>
          <w:szCs w:val="18"/>
        </w:rPr>
        <w:footnoteRef/>
      </w:r>
      <w:r w:rsidRPr="00550CDB">
        <w:rPr>
          <w:sz w:val="18"/>
          <w:szCs w:val="18"/>
        </w:rPr>
        <w:t xml:space="preserve"> s. Rundschreiben des LBM RLP an RLBM vom 04.08.2014 „Konzept zur Errichtung von Ökokonten beim LBM“</w:t>
      </w:r>
    </w:p>
  </w:footnote>
  <w:footnote w:id="58">
    <w:p w14:paraId="005189DE" w14:textId="244A50FB" w:rsidR="00A84B41" w:rsidRPr="00550CDB" w:rsidRDefault="00A84B41" w:rsidP="006473D1">
      <w:pPr>
        <w:pStyle w:val="Funotentext"/>
        <w:spacing w:line="240" w:lineRule="auto"/>
        <w:rPr>
          <w:sz w:val="18"/>
          <w:szCs w:val="18"/>
        </w:rPr>
      </w:pPr>
      <w:r w:rsidRPr="00550CDB">
        <w:rPr>
          <w:rStyle w:val="Funotenzeichen"/>
          <w:sz w:val="18"/>
          <w:szCs w:val="18"/>
        </w:rPr>
        <w:footnoteRef/>
      </w:r>
      <w:r w:rsidRPr="00550CDB">
        <w:rPr>
          <w:sz w:val="18"/>
          <w:szCs w:val="18"/>
        </w:rPr>
        <w:t xml:space="preserve"> s. Schreiben des MULEWF an die Oberen und Unteren Naturschutzbehörden in Rheinland-Pfalz zum </w:t>
      </w:r>
      <w:r w:rsidRPr="00550CDB">
        <w:rPr>
          <w:rFonts w:cs="Arial"/>
          <w:sz w:val="18"/>
          <w:szCs w:val="18"/>
        </w:rPr>
        <w:t>Vollzug der Eingriffsregelung; Hinweise zu Amphibienleitrichtungen als vorgezogene Kompensation nach § 16 BNatSchG (Ökokonto)</w:t>
      </w:r>
      <w:r w:rsidRPr="00550CDB">
        <w:rPr>
          <w:sz w:val="18"/>
          <w:szCs w:val="18"/>
        </w:rPr>
        <w:t>vom 2</w:t>
      </w:r>
      <w:r>
        <w:rPr>
          <w:sz w:val="18"/>
          <w:szCs w:val="18"/>
        </w:rPr>
        <w:t>8</w:t>
      </w:r>
      <w:r w:rsidRPr="00550CDB">
        <w:rPr>
          <w:sz w:val="18"/>
          <w:szCs w:val="18"/>
        </w:rPr>
        <w:t>.05.2015</w:t>
      </w:r>
    </w:p>
  </w:footnote>
  <w:footnote w:id="59">
    <w:p w14:paraId="39F22BF7" w14:textId="4EC74EA9" w:rsidR="00A84B41" w:rsidRDefault="00A84B41">
      <w:pPr>
        <w:pStyle w:val="Funotentext"/>
      </w:pPr>
      <w:r w:rsidRPr="001937F6">
        <w:rPr>
          <w:rStyle w:val="Funotenzeichen"/>
          <w:sz w:val="18"/>
          <w:szCs w:val="18"/>
        </w:rPr>
        <w:footnoteRef/>
      </w:r>
      <w:r w:rsidRPr="001937F6">
        <w:rPr>
          <w:sz w:val="18"/>
          <w:szCs w:val="18"/>
        </w:rPr>
        <w:t xml:space="preserve"> S.</w:t>
      </w:r>
      <w:r w:rsidRPr="00FB295B">
        <w:rPr>
          <w:sz w:val="18"/>
          <w:szCs w:val="18"/>
        </w:rPr>
        <w:t xml:space="preserve"> </w:t>
      </w:r>
      <w:r>
        <w:rPr>
          <w:sz w:val="18"/>
          <w:szCs w:val="18"/>
        </w:rPr>
        <w:t>S</w:t>
      </w:r>
      <w:r w:rsidRPr="00FB295B">
        <w:rPr>
          <w:sz w:val="18"/>
          <w:szCs w:val="18"/>
        </w:rPr>
        <w:t xml:space="preserve">chreiben </w:t>
      </w:r>
      <w:r w:rsidRPr="004017FC">
        <w:rPr>
          <w:sz w:val="18"/>
          <w:szCs w:val="18"/>
        </w:rPr>
        <w:t>des LBM RP an RLBM</w:t>
      </w:r>
      <w:r>
        <w:rPr>
          <w:sz w:val="18"/>
          <w:szCs w:val="18"/>
        </w:rPr>
        <w:t xml:space="preserve"> vom 16.04.2024 zu Ökokonten</w:t>
      </w:r>
    </w:p>
  </w:footnote>
  <w:footnote w:id="60">
    <w:p w14:paraId="7871F6DF" w14:textId="735C343B" w:rsidR="00A84B41" w:rsidRPr="00B625B3" w:rsidRDefault="00A84B41" w:rsidP="006473D1">
      <w:pPr>
        <w:pStyle w:val="Funotentext"/>
        <w:spacing w:line="240" w:lineRule="auto"/>
        <w:rPr>
          <w:sz w:val="18"/>
          <w:szCs w:val="18"/>
        </w:rPr>
      </w:pPr>
      <w:r w:rsidRPr="00B625B3">
        <w:rPr>
          <w:rStyle w:val="Funotenzeichen"/>
          <w:sz w:val="18"/>
          <w:szCs w:val="18"/>
        </w:rPr>
        <w:footnoteRef/>
      </w:r>
      <w:r w:rsidRPr="00B625B3">
        <w:rPr>
          <w:sz w:val="18"/>
          <w:szCs w:val="18"/>
        </w:rPr>
        <w:t xml:space="preserve"> </w:t>
      </w:r>
      <w:r>
        <w:rPr>
          <w:sz w:val="18"/>
          <w:szCs w:val="18"/>
        </w:rPr>
        <w:t>S. Rundschreiben des LBM RP an RLBM vom 15.10.2014 zur „</w:t>
      </w:r>
      <w:r w:rsidRPr="00DB65E7">
        <w:rPr>
          <w:sz w:val="18"/>
          <w:szCs w:val="18"/>
        </w:rPr>
        <w:t>Anrechenbarkeit des Rückbaues von Militärflächen als naturschutzfachliche Kompensation</w:t>
      </w:r>
      <w:r>
        <w:rPr>
          <w:sz w:val="18"/>
          <w:szCs w:val="18"/>
        </w:rPr>
        <w:t>.“</w:t>
      </w:r>
    </w:p>
  </w:footnote>
  <w:footnote w:id="61">
    <w:p w14:paraId="59A401AE" w14:textId="7B5814F6" w:rsidR="00A84B41" w:rsidRPr="00DB65E7" w:rsidRDefault="00A84B41" w:rsidP="006473D1">
      <w:pPr>
        <w:pStyle w:val="Funotentext"/>
        <w:spacing w:line="240" w:lineRule="auto"/>
        <w:rPr>
          <w:sz w:val="18"/>
          <w:szCs w:val="18"/>
        </w:rPr>
      </w:pPr>
      <w:r w:rsidRPr="00DB65E7">
        <w:rPr>
          <w:rStyle w:val="Funotenzeichen"/>
          <w:sz w:val="18"/>
          <w:szCs w:val="18"/>
        </w:rPr>
        <w:footnoteRef/>
      </w:r>
      <w:r w:rsidRPr="00DB65E7">
        <w:rPr>
          <w:sz w:val="18"/>
          <w:szCs w:val="18"/>
        </w:rPr>
        <w:t xml:space="preserve"> s. Schreiben des MULEWF an die Oberen und Unteren Naturschutzbehörden in Rheinland-Pfalz, die Forstämter und die Zentralstelle der Forstverwaltung vom 26.03.2012</w:t>
      </w:r>
    </w:p>
  </w:footnote>
  <w:footnote w:id="62">
    <w:p w14:paraId="03E14722" w14:textId="18AD4856" w:rsidR="00A84B41" w:rsidRPr="00DB65E7" w:rsidRDefault="00A84B41" w:rsidP="006473D1">
      <w:pPr>
        <w:pStyle w:val="Funotentext"/>
        <w:spacing w:line="240" w:lineRule="auto"/>
        <w:rPr>
          <w:sz w:val="18"/>
          <w:szCs w:val="18"/>
        </w:rPr>
      </w:pPr>
      <w:r w:rsidRPr="00DB65E7">
        <w:rPr>
          <w:rStyle w:val="Funotenzeichen"/>
          <w:sz w:val="18"/>
          <w:szCs w:val="18"/>
        </w:rPr>
        <w:footnoteRef/>
      </w:r>
      <w:r w:rsidRPr="00DB65E7">
        <w:rPr>
          <w:sz w:val="18"/>
          <w:szCs w:val="18"/>
        </w:rPr>
        <w:t xml:space="preserve"> Anlage zum Schreiben des Ministeriums für Umwelt und Forsten Rheinland-Pfalz zu </w:t>
      </w:r>
      <w:r w:rsidRPr="00DB65E7">
        <w:rPr>
          <w:rFonts w:cs="Arial"/>
          <w:sz w:val="18"/>
          <w:szCs w:val="18"/>
        </w:rPr>
        <w:t xml:space="preserve">Ökokonto und Wald – Hinweise zur Durchführung von Ausgleichs- und Ersatzmaßnahmen im Wald – Anlage zum Schreiben des Ministeriums für Umwelt und Forsten Rheinland-Pfalz </w:t>
      </w:r>
      <w:r w:rsidRPr="00DB65E7">
        <w:rPr>
          <w:sz w:val="18"/>
          <w:szCs w:val="18"/>
        </w:rPr>
        <w:t>vom 28.03.2003</w:t>
      </w:r>
    </w:p>
  </w:footnote>
  <w:footnote w:id="63">
    <w:p w14:paraId="1FFB13B2" w14:textId="77777777" w:rsidR="00A84B41" w:rsidRPr="00B625B3" w:rsidRDefault="00A84B41" w:rsidP="006473D1">
      <w:pPr>
        <w:pStyle w:val="Funotentext"/>
        <w:spacing w:line="240" w:lineRule="auto"/>
        <w:rPr>
          <w:sz w:val="18"/>
          <w:szCs w:val="18"/>
        </w:rPr>
      </w:pPr>
      <w:r w:rsidRPr="00B625B3">
        <w:rPr>
          <w:rStyle w:val="Funotenzeichen"/>
          <w:sz w:val="18"/>
          <w:szCs w:val="18"/>
        </w:rPr>
        <w:footnoteRef/>
      </w:r>
      <w:r w:rsidRPr="00B625B3">
        <w:rPr>
          <w:sz w:val="18"/>
          <w:szCs w:val="18"/>
        </w:rPr>
        <w:t xml:space="preserve"> S. Rundschreiben des LBM RP an RLBM vom </w:t>
      </w:r>
      <w:r>
        <w:rPr>
          <w:sz w:val="18"/>
          <w:szCs w:val="18"/>
        </w:rPr>
        <w:t>23.01.2020 zum „</w:t>
      </w:r>
      <w:r w:rsidRPr="00EE0683">
        <w:rPr>
          <w:sz w:val="18"/>
          <w:szCs w:val="18"/>
        </w:rPr>
        <w:t>Baukasten Pflegemaßnahmen</w:t>
      </w:r>
      <w:r>
        <w:rPr>
          <w:sz w:val="18"/>
          <w:szCs w:val="18"/>
        </w:rPr>
        <w:t>.“</w:t>
      </w:r>
    </w:p>
  </w:footnote>
  <w:footnote w:id="64">
    <w:p w14:paraId="546EB7BA" w14:textId="77777777" w:rsidR="00A84B41" w:rsidRPr="00167F56" w:rsidRDefault="00A84B41" w:rsidP="006473D1">
      <w:pPr>
        <w:pStyle w:val="Funotentext"/>
        <w:spacing w:line="240" w:lineRule="auto"/>
        <w:rPr>
          <w:sz w:val="18"/>
          <w:szCs w:val="18"/>
        </w:rPr>
      </w:pPr>
      <w:r w:rsidRPr="00A43F0C">
        <w:rPr>
          <w:rStyle w:val="Funotenzeichen"/>
          <w:sz w:val="18"/>
          <w:szCs w:val="18"/>
        </w:rPr>
        <w:footnoteRef/>
      </w:r>
      <w:r w:rsidRPr="00A43F0C">
        <w:rPr>
          <w:sz w:val="18"/>
          <w:szCs w:val="18"/>
        </w:rPr>
        <w:t xml:space="preserve"> S. Rundschreiben des LBM RLP an RLBM vom 06.04.2010 zu „Richtlinien für passiven Schutz an Straßen (RPS) - Beseitigung von Bäumen -, 6. April 2010 (auch Oktober 2009/30. November 2009)“</w:t>
      </w:r>
    </w:p>
  </w:footnote>
  <w:footnote w:id="65">
    <w:p w14:paraId="368B2AAB" w14:textId="77777777" w:rsidR="00A84B41" w:rsidRPr="00A43F0C" w:rsidRDefault="00A84B41" w:rsidP="006473D1">
      <w:pPr>
        <w:pStyle w:val="Funotentext"/>
        <w:spacing w:line="240" w:lineRule="auto"/>
        <w:rPr>
          <w:sz w:val="18"/>
          <w:szCs w:val="18"/>
        </w:rPr>
      </w:pPr>
      <w:r w:rsidRPr="006473D1">
        <w:rPr>
          <w:sz w:val="18"/>
          <w:szCs w:val="18"/>
          <w:vertAlign w:val="superscript"/>
        </w:rPr>
        <w:footnoteRef/>
      </w:r>
      <w:r w:rsidRPr="00A43F0C">
        <w:rPr>
          <w:sz w:val="18"/>
          <w:szCs w:val="18"/>
        </w:rPr>
        <w:t xml:space="preserve"> S. Rundschreiben des LBM RLP an RLBM vom 08.08.2012 zu „Richtlinien für den passiven Schutz an Straßen durch Fahrzeug-Rückhaltesysteme (RPS 2009) und Einsatzfreigabeverfahren für Fahrzeugrückhaltesysteme, 8.August 2012“</w:t>
      </w:r>
    </w:p>
  </w:footnote>
  <w:footnote w:id="66">
    <w:p w14:paraId="13F0C2A2" w14:textId="77777777" w:rsidR="00A84B41" w:rsidRPr="00A43F0C" w:rsidRDefault="00A84B41" w:rsidP="006473D1">
      <w:pPr>
        <w:pStyle w:val="Funotentext"/>
        <w:spacing w:line="240" w:lineRule="auto"/>
        <w:rPr>
          <w:sz w:val="18"/>
          <w:szCs w:val="18"/>
        </w:rPr>
      </w:pPr>
      <w:r w:rsidRPr="006473D1">
        <w:rPr>
          <w:sz w:val="18"/>
          <w:szCs w:val="18"/>
          <w:vertAlign w:val="superscript"/>
        </w:rPr>
        <w:footnoteRef/>
      </w:r>
      <w:r w:rsidRPr="00A43F0C">
        <w:rPr>
          <w:sz w:val="18"/>
          <w:szCs w:val="18"/>
        </w:rPr>
        <w:t xml:space="preserve"> ESAB Empfehlungen zum Schutz vor Unfällen mit Aufprall auf Bäume (2006); s. Rundschreiben des LBM RLP an RLBM vom 13.11.2008</w:t>
      </w:r>
    </w:p>
  </w:footnote>
  <w:footnote w:id="67">
    <w:p w14:paraId="51C44DBE" w14:textId="77777777" w:rsidR="00A84B41" w:rsidRPr="00DE3226" w:rsidRDefault="00A84B41" w:rsidP="006473D1">
      <w:pPr>
        <w:pStyle w:val="Funotentext"/>
        <w:spacing w:line="240" w:lineRule="auto"/>
        <w:rPr>
          <w:sz w:val="18"/>
          <w:szCs w:val="18"/>
        </w:rPr>
      </w:pPr>
      <w:r w:rsidRPr="00DE3226">
        <w:rPr>
          <w:rStyle w:val="Funotenzeichen"/>
          <w:sz w:val="18"/>
          <w:szCs w:val="18"/>
        </w:rPr>
        <w:footnoteRef/>
      </w:r>
      <w:r w:rsidRPr="00DE3226">
        <w:rPr>
          <w:sz w:val="18"/>
          <w:szCs w:val="18"/>
        </w:rPr>
        <w:t xml:space="preserve"> S. RS </w:t>
      </w:r>
      <w:r>
        <w:rPr>
          <w:sz w:val="18"/>
          <w:szCs w:val="18"/>
        </w:rPr>
        <w:t>des LBM „</w:t>
      </w:r>
      <w:r w:rsidRPr="00C804CB">
        <w:rPr>
          <w:sz w:val="18"/>
          <w:szCs w:val="18"/>
        </w:rPr>
        <w:t>Lärmschutzwände mit vorgesetzter Betongleitwand</w:t>
      </w:r>
      <w:r>
        <w:rPr>
          <w:sz w:val="18"/>
          <w:szCs w:val="18"/>
        </w:rPr>
        <w:t>“ von 1992</w:t>
      </w:r>
    </w:p>
  </w:footnote>
  <w:footnote w:id="68">
    <w:p w14:paraId="16489B8B" w14:textId="0C19AEA8" w:rsidR="00A84B41" w:rsidRPr="005F6AA7" w:rsidRDefault="00A84B41" w:rsidP="006473D1">
      <w:pPr>
        <w:pStyle w:val="Funotentext"/>
        <w:spacing w:line="240" w:lineRule="auto"/>
        <w:rPr>
          <w:sz w:val="18"/>
          <w:szCs w:val="18"/>
        </w:rPr>
      </w:pPr>
      <w:r w:rsidRPr="005F6AA7">
        <w:rPr>
          <w:rStyle w:val="Funotenzeichen"/>
          <w:sz w:val="18"/>
          <w:szCs w:val="18"/>
        </w:rPr>
        <w:footnoteRef/>
      </w:r>
      <w:r w:rsidRPr="005F6AA7">
        <w:rPr>
          <w:sz w:val="18"/>
          <w:szCs w:val="18"/>
        </w:rPr>
        <w:t xml:space="preserve"> </w:t>
      </w:r>
      <w:r w:rsidRPr="00441EB0">
        <w:rPr>
          <w:sz w:val="18"/>
          <w:szCs w:val="18"/>
        </w:rPr>
        <w:t xml:space="preserve">S. Rundschreiben des LBM RLP an RLBM vom </w:t>
      </w:r>
      <w:r>
        <w:rPr>
          <w:sz w:val="18"/>
          <w:szCs w:val="18"/>
        </w:rPr>
        <w:t>1</w:t>
      </w:r>
      <w:r w:rsidRPr="00441EB0">
        <w:rPr>
          <w:sz w:val="18"/>
          <w:szCs w:val="18"/>
        </w:rPr>
        <w:t>6.</w:t>
      </w:r>
      <w:r>
        <w:rPr>
          <w:sz w:val="18"/>
          <w:szCs w:val="18"/>
        </w:rPr>
        <w:t xml:space="preserve">08.2011 zur </w:t>
      </w:r>
      <w:r w:rsidRPr="00A43F0C">
        <w:rPr>
          <w:sz w:val="18"/>
          <w:szCs w:val="18"/>
        </w:rPr>
        <w:t>Einführung des „Leitfaden zur Verwendung gebietseigener Pflanzen bei Straßenbaumaßnahmen in Rheinland-Pfalz</w:t>
      </w:r>
      <w:r>
        <w:rPr>
          <w:sz w:val="18"/>
          <w:szCs w:val="18"/>
        </w:rPr>
        <w:t>.</w:t>
      </w:r>
      <w:r w:rsidRPr="00A43F0C">
        <w:rPr>
          <w:sz w:val="18"/>
          <w:szCs w:val="18"/>
        </w:rPr>
        <w:t>“</w:t>
      </w:r>
    </w:p>
  </w:footnote>
  <w:footnote w:id="69">
    <w:p w14:paraId="649ABD68" w14:textId="2CE5B0C8" w:rsidR="00A84B41" w:rsidRPr="005F6AA7" w:rsidRDefault="00A84B41" w:rsidP="006473D1">
      <w:pPr>
        <w:pStyle w:val="Funotentext"/>
        <w:spacing w:line="240" w:lineRule="auto"/>
        <w:rPr>
          <w:sz w:val="18"/>
          <w:szCs w:val="18"/>
        </w:rPr>
      </w:pPr>
      <w:r w:rsidRPr="005F6AA7">
        <w:rPr>
          <w:rStyle w:val="Funotenzeichen"/>
          <w:sz w:val="18"/>
          <w:szCs w:val="18"/>
        </w:rPr>
        <w:footnoteRef/>
      </w:r>
      <w:r w:rsidRPr="005F6AA7">
        <w:rPr>
          <w:sz w:val="18"/>
          <w:szCs w:val="18"/>
        </w:rPr>
        <w:t xml:space="preserve"> S. Rundschreiben des LBM RP an </w:t>
      </w:r>
      <w:r>
        <w:rPr>
          <w:sz w:val="18"/>
          <w:szCs w:val="18"/>
        </w:rPr>
        <w:t>RLBM vom 17.04.2020 und 13.11.2020 zur „</w:t>
      </w:r>
      <w:r w:rsidRPr="005259AB">
        <w:rPr>
          <w:sz w:val="18"/>
          <w:szCs w:val="18"/>
        </w:rPr>
        <w:t>Verfahrensweise gebietseigenes Saatgut und gebietseigene Gehölze / gebietseigenes Gehölzsaatgut</w:t>
      </w:r>
      <w:r>
        <w:rPr>
          <w:sz w:val="18"/>
          <w:szCs w:val="18"/>
        </w:rPr>
        <w:t xml:space="preserve">.“ </w:t>
      </w:r>
    </w:p>
  </w:footnote>
  <w:footnote w:id="70">
    <w:p w14:paraId="5B1AF9E6" w14:textId="2FA0DAF2" w:rsidR="00A84B41" w:rsidRPr="005E0309" w:rsidRDefault="00A84B41" w:rsidP="006473D1">
      <w:pPr>
        <w:pStyle w:val="Funotentext"/>
        <w:spacing w:line="240" w:lineRule="auto"/>
        <w:rPr>
          <w:sz w:val="18"/>
          <w:szCs w:val="18"/>
        </w:rPr>
      </w:pPr>
      <w:r w:rsidRPr="005E0309">
        <w:rPr>
          <w:rStyle w:val="Funotenzeichen"/>
          <w:sz w:val="18"/>
          <w:szCs w:val="18"/>
        </w:rPr>
        <w:footnoteRef/>
      </w:r>
      <w:r w:rsidRPr="005E0309">
        <w:rPr>
          <w:sz w:val="18"/>
          <w:szCs w:val="18"/>
        </w:rPr>
        <w:t xml:space="preserve"> Die Bundeskompensationsverordnung weist in Anlage </w:t>
      </w:r>
      <w:r>
        <w:rPr>
          <w:sz w:val="18"/>
          <w:szCs w:val="18"/>
        </w:rPr>
        <w:t>5, Abschnitt B</w:t>
      </w:r>
      <w:r w:rsidRPr="005E0309">
        <w:rPr>
          <w:sz w:val="18"/>
          <w:szCs w:val="18"/>
        </w:rPr>
        <w:t xml:space="preserve"> Entwicklungszeiten verschiedener Biotoptypen auf</w:t>
      </w:r>
      <w:r>
        <w:rPr>
          <w:sz w:val="18"/>
          <w:szCs w:val="18"/>
        </w:rPr>
        <w:t>. Die Entwicklungszeit eines Biotoptyps ist stark abhängig vom Boden- und Wasserhaushalt, natürlich vom Ausgangszustand und von den klimatischen Bedingungen. Dann spielen auch die Qualität des Pflanz- und Saatgutes, sowie die Fertigstellungs- und Entwicklungspflege und die Unterhaltung eine wesentliche Rolle. Weitere Hinweise zu Entwicklungszeiten von Biotoptypen werden im Berliner Leitfaden zur Bewertung und Bilanzierung von Eingriffen gegeben (2023).</w:t>
      </w:r>
    </w:p>
  </w:footnote>
  <w:footnote w:id="71">
    <w:p w14:paraId="00BFA7ED" w14:textId="39BB11AE" w:rsidR="00A84B41" w:rsidRDefault="00A84B41">
      <w:pPr>
        <w:pStyle w:val="Funotentext"/>
      </w:pPr>
      <w:r>
        <w:rPr>
          <w:rStyle w:val="Funotenzeichen"/>
        </w:rPr>
        <w:footnoteRef/>
      </w:r>
      <w:r>
        <w:t xml:space="preserve"> Gemäß Absprache des LBM mit dem MKUEM, Vermerk vom 31.01.2024</w:t>
      </w:r>
    </w:p>
  </w:footnote>
  <w:footnote w:id="72">
    <w:p w14:paraId="0F50AB7F" w14:textId="01E0A742" w:rsidR="00A84B41" w:rsidRPr="005A4224" w:rsidRDefault="00A84B41" w:rsidP="006473D1">
      <w:pPr>
        <w:pStyle w:val="Funotentext"/>
        <w:spacing w:line="240" w:lineRule="auto"/>
        <w:rPr>
          <w:sz w:val="18"/>
          <w:szCs w:val="18"/>
        </w:rPr>
      </w:pPr>
      <w:r w:rsidRPr="005A4224">
        <w:rPr>
          <w:rStyle w:val="Funotenzeichen"/>
          <w:sz w:val="18"/>
          <w:szCs w:val="18"/>
        </w:rPr>
        <w:footnoteRef/>
      </w:r>
      <w:r w:rsidRPr="005A4224">
        <w:rPr>
          <w:sz w:val="18"/>
          <w:szCs w:val="18"/>
        </w:rPr>
        <w:t xml:space="preserve"> Sollten Entsiegelungsmaßnahmen mit Gehölzpflanzungen kombiniert werden, so erhält die Maßnahmen nur eine Nr.</w:t>
      </w:r>
    </w:p>
  </w:footnote>
  <w:footnote w:id="73">
    <w:p w14:paraId="60A22A64" w14:textId="2B4CA4E1" w:rsidR="00A84B41" w:rsidRPr="00DE3226" w:rsidRDefault="00A84B41" w:rsidP="006473D1">
      <w:pPr>
        <w:pStyle w:val="Funotentext"/>
        <w:spacing w:line="240" w:lineRule="auto"/>
        <w:rPr>
          <w:sz w:val="18"/>
          <w:szCs w:val="18"/>
        </w:rPr>
      </w:pPr>
      <w:r w:rsidRPr="00DE3226">
        <w:rPr>
          <w:rStyle w:val="Funotenzeichen"/>
          <w:sz w:val="18"/>
          <w:szCs w:val="18"/>
        </w:rPr>
        <w:footnoteRef/>
      </w:r>
      <w:r w:rsidRPr="00DE3226">
        <w:rPr>
          <w:sz w:val="18"/>
          <w:szCs w:val="18"/>
        </w:rPr>
        <w:t xml:space="preserve"> S. Rundschreiben des LBM RP an RLBM vom 16.09.2015 zu „Empfehlungen für die landschaftspflegerische Ausführung im Straßenbau (ELA, Ausgabe 2013).“</w:t>
      </w:r>
    </w:p>
  </w:footnote>
  <w:footnote w:id="74">
    <w:p w14:paraId="5A017E1B" w14:textId="1200040F" w:rsidR="00A84B41" w:rsidRPr="00C50771" w:rsidRDefault="00A84B41" w:rsidP="006473D1">
      <w:pPr>
        <w:pStyle w:val="Funotentext"/>
        <w:spacing w:line="240" w:lineRule="auto"/>
        <w:rPr>
          <w:sz w:val="18"/>
          <w:szCs w:val="18"/>
        </w:rPr>
      </w:pPr>
      <w:r w:rsidRPr="00C50771">
        <w:rPr>
          <w:rStyle w:val="Funotenzeichen"/>
          <w:sz w:val="18"/>
          <w:szCs w:val="18"/>
        </w:rPr>
        <w:footnoteRef/>
      </w:r>
      <w:r w:rsidRPr="00C50771">
        <w:rPr>
          <w:sz w:val="18"/>
          <w:szCs w:val="18"/>
        </w:rPr>
        <w:t xml:space="preserve"> S. Rundschreiben des LBM RP an RLBM vom 10.05.2022 zur „Bezeichnung der landschaftspflegerischen Maßnahmen im LBP und Eingabe in FLISTRA</w:t>
      </w:r>
      <w:r w:rsidRPr="00C50771">
        <w:rPr>
          <w:i/>
          <w:sz w:val="18"/>
          <w:szCs w:val="18"/>
        </w:rPr>
        <w:t>neo</w:t>
      </w:r>
      <w:r w:rsidRPr="00C50771">
        <w:rPr>
          <w:sz w:val="18"/>
          <w:szCs w:val="18"/>
        </w:rPr>
        <w:t>.“</w:t>
      </w:r>
    </w:p>
  </w:footnote>
  <w:footnote w:id="75">
    <w:p w14:paraId="0F6AEC1E" w14:textId="699FF1DC" w:rsidR="00A84B41" w:rsidRPr="004B60C8" w:rsidRDefault="00A84B41" w:rsidP="006473D1">
      <w:pPr>
        <w:pStyle w:val="Funotentext"/>
        <w:spacing w:line="240" w:lineRule="auto"/>
        <w:rPr>
          <w:sz w:val="18"/>
          <w:szCs w:val="18"/>
        </w:rPr>
      </w:pPr>
      <w:r w:rsidRPr="004B60C8">
        <w:rPr>
          <w:rStyle w:val="Funotenzeichen"/>
          <w:sz w:val="18"/>
          <w:szCs w:val="18"/>
        </w:rPr>
        <w:footnoteRef/>
      </w:r>
      <w:r w:rsidRPr="004B60C8">
        <w:rPr>
          <w:sz w:val="18"/>
          <w:szCs w:val="18"/>
        </w:rPr>
        <w:t xml:space="preserve"> Werden statt der Wiederherstellungsmaßnahmen Entschädigungen an den Eigentümer / Pächter der Bauflächen gezahlt, dann fließen diese Kosten in die Hauptgruppe 1 Grunderwerb ein. Dem Eigentümer / Pächter obliegt dann, die Flächen wiederherzustellen (z.B. eigenes Pflanzen von Gehölzen auf den eigenen Grundstücken) oder nicht. Die Zuordnung der Kosten ist im Zuge der Planung abzustimmen.</w:t>
      </w:r>
    </w:p>
  </w:footnote>
  <w:footnote w:id="76">
    <w:p w14:paraId="6AE71C61" w14:textId="02AC0CA0" w:rsidR="00A84B41" w:rsidRPr="000E6312" w:rsidRDefault="00A84B41" w:rsidP="006473D1">
      <w:pPr>
        <w:pStyle w:val="Funotentext"/>
        <w:spacing w:line="240" w:lineRule="auto"/>
        <w:rPr>
          <w:sz w:val="18"/>
          <w:szCs w:val="18"/>
        </w:rPr>
      </w:pPr>
      <w:r w:rsidRPr="000E6312">
        <w:rPr>
          <w:rStyle w:val="Funotenzeichen"/>
          <w:sz w:val="18"/>
          <w:szCs w:val="18"/>
        </w:rPr>
        <w:footnoteRef/>
      </w:r>
      <w:r w:rsidRPr="000E6312">
        <w:rPr>
          <w:sz w:val="18"/>
          <w:szCs w:val="18"/>
        </w:rPr>
        <w:t xml:space="preserve"> Im LBP sollen möglichst keine genauen Pflanzgrößen und Pflanzarten mehr festgelegt werden. Es genügen Angaben, ob groß- oder kleinkronige Bäume gewünscht werden. Damit soll verhindert werden, dass später bei den Ausschreibungen festgelegten Größen nicht auswählbar sind. In der freien Landschaft sind stets gebietseigen Gehölze / Gehölzsaatgut oder gebietseigenes Saatgut zu verwenden s. Kap.</w:t>
      </w:r>
      <w:r>
        <w:rPr>
          <w:sz w:val="18"/>
          <w:szCs w:val="18"/>
        </w:rPr>
        <w:t xml:space="preserve"> </w:t>
      </w:r>
      <w:r>
        <w:rPr>
          <w:sz w:val="18"/>
          <w:szCs w:val="18"/>
        </w:rPr>
        <w:fldChar w:fldCharType="begin"/>
      </w:r>
      <w:r>
        <w:rPr>
          <w:sz w:val="18"/>
          <w:szCs w:val="18"/>
        </w:rPr>
        <w:instrText xml:space="preserve"> REF _Ref142057134 \r \h </w:instrText>
      </w:r>
      <w:r>
        <w:rPr>
          <w:sz w:val="18"/>
          <w:szCs w:val="18"/>
        </w:rPr>
      </w:r>
      <w:r>
        <w:rPr>
          <w:sz w:val="18"/>
          <w:szCs w:val="18"/>
        </w:rPr>
        <w:fldChar w:fldCharType="separate"/>
      </w:r>
      <w:r w:rsidR="00E24AB8">
        <w:rPr>
          <w:sz w:val="18"/>
          <w:szCs w:val="18"/>
        </w:rPr>
        <w:t>6.2.14</w:t>
      </w:r>
      <w:r>
        <w:rPr>
          <w:sz w:val="18"/>
          <w:szCs w:val="18"/>
        </w:rPr>
        <w:fldChar w:fldCharType="end"/>
      </w:r>
      <w:r w:rsidRPr="000E6312">
        <w:rPr>
          <w:sz w:val="18"/>
          <w:szCs w:val="18"/>
        </w:rPr>
        <w:t>.</w:t>
      </w:r>
    </w:p>
  </w:footnote>
  <w:footnote w:id="77">
    <w:p w14:paraId="138D6910" w14:textId="62C82B87" w:rsidR="00A84B41" w:rsidRPr="008F0078" w:rsidRDefault="00A84B41" w:rsidP="006473D1">
      <w:pPr>
        <w:pStyle w:val="Funotentext"/>
        <w:spacing w:line="240" w:lineRule="auto"/>
        <w:rPr>
          <w:b/>
          <w:sz w:val="18"/>
          <w:szCs w:val="18"/>
        </w:rPr>
      </w:pPr>
      <w:r w:rsidRPr="000E6312">
        <w:rPr>
          <w:rStyle w:val="Funotenzeichen"/>
          <w:sz w:val="18"/>
          <w:szCs w:val="18"/>
        </w:rPr>
        <w:footnoteRef/>
      </w:r>
      <w:r w:rsidRPr="000E6312">
        <w:rPr>
          <w:sz w:val="18"/>
          <w:szCs w:val="18"/>
        </w:rPr>
        <w:t xml:space="preserve"> </w:t>
      </w:r>
      <w:r w:rsidRPr="008F0078">
        <w:rPr>
          <w:b/>
          <w:sz w:val="18"/>
          <w:szCs w:val="18"/>
        </w:rPr>
        <w:t xml:space="preserve">Alle Leistungen, die durch ein Büro durchgeführt werden (z.B. </w:t>
      </w:r>
      <w:r>
        <w:rPr>
          <w:b/>
          <w:sz w:val="18"/>
          <w:szCs w:val="18"/>
        </w:rPr>
        <w:t>Wiederherstellung</w:t>
      </w:r>
      <w:r w:rsidRPr="008F0078">
        <w:rPr>
          <w:b/>
          <w:sz w:val="18"/>
          <w:szCs w:val="18"/>
        </w:rPr>
        <w:t>, Höhlenbaumkontrolle</w:t>
      </w:r>
      <w:r>
        <w:rPr>
          <w:b/>
          <w:sz w:val="18"/>
          <w:szCs w:val="18"/>
        </w:rPr>
        <w:t>, Kampfmitteluntersuchung</w:t>
      </w:r>
      <w:r w:rsidRPr="008F0078">
        <w:rPr>
          <w:b/>
          <w:sz w:val="18"/>
          <w:szCs w:val="18"/>
        </w:rPr>
        <w:t>) werden über die EI-Mittel (die Investitionsmittel des Landes) bezahlt und sind nicht bei den Baukosten - der AKVS – aufzuführen.</w:t>
      </w:r>
    </w:p>
  </w:footnote>
  <w:footnote w:id="78">
    <w:p w14:paraId="539FE7C1" w14:textId="60BC7475" w:rsidR="00A84B41" w:rsidRPr="001D70E1" w:rsidRDefault="00A84B41" w:rsidP="006473D1">
      <w:pPr>
        <w:pStyle w:val="Funotentext"/>
        <w:spacing w:line="240" w:lineRule="auto"/>
        <w:rPr>
          <w:sz w:val="18"/>
          <w:szCs w:val="18"/>
        </w:rPr>
      </w:pPr>
      <w:r w:rsidRPr="00B76C12">
        <w:rPr>
          <w:rStyle w:val="Funotenzeichen"/>
          <w:sz w:val="18"/>
          <w:szCs w:val="18"/>
        </w:rPr>
        <w:footnoteRef/>
      </w:r>
      <w:r w:rsidRPr="00B76C12">
        <w:rPr>
          <w:sz w:val="18"/>
          <w:szCs w:val="18"/>
        </w:rPr>
        <w:t xml:space="preserve"> Die Zahlen müssen übereinstimmen mit den Flächenangaben aus der Eingriffsbewertung, der Eingriffs-/</w:t>
      </w:r>
      <w:r w:rsidRPr="001D70E1">
        <w:rPr>
          <w:sz w:val="18"/>
          <w:szCs w:val="18"/>
        </w:rPr>
        <w:t>Ausgleichstabelle, den Geometrien in den Plänen, den Geometrien und Angaben in FLISTRA</w:t>
      </w:r>
      <w:r w:rsidRPr="001D70E1">
        <w:rPr>
          <w:i/>
          <w:sz w:val="18"/>
          <w:szCs w:val="18"/>
        </w:rPr>
        <w:t>neo</w:t>
      </w:r>
      <w:r w:rsidRPr="001D70E1">
        <w:rPr>
          <w:sz w:val="18"/>
          <w:szCs w:val="18"/>
        </w:rPr>
        <w:t>.</w:t>
      </w:r>
    </w:p>
  </w:footnote>
  <w:footnote w:id="79">
    <w:p w14:paraId="7639F292" w14:textId="66E87072" w:rsidR="00A84B41" w:rsidRDefault="00A84B41" w:rsidP="006473D1">
      <w:pPr>
        <w:pStyle w:val="Funotentext"/>
        <w:spacing w:line="240" w:lineRule="auto"/>
      </w:pPr>
      <w:r w:rsidRPr="00A73F7D">
        <w:rPr>
          <w:rStyle w:val="Funotenzeichen"/>
          <w:sz w:val="18"/>
          <w:szCs w:val="18"/>
        </w:rPr>
        <w:footnoteRef/>
      </w:r>
      <w:r w:rsidRPr="00A73F7D">
        <w:rPr>
          <w:sz w:val="18"/>
          <w:szCs w:val="18"/>
        </w:rPr>
        <w:t xml:space="preserve"> S. Rundschreiben des LBM RP an RLBM vom 31.08.2010 zu Vorgezogene naturschutzrechtliche Maßnahmen</w:t>
      </w:r>
      <w:r w:rsidRPr="00075406">
        <w:rPr>
          <w:sz w:val="18"/>
          <w:szCs w:val="18"/>
        </w:rPr>
        <w:t xml:space="preserve"> im Straßenbau und deren Finanzierung</w:t>
      </w:r>
      <w:r>
        <w:rPr>
          <w:sz w:val="18"/>
          <w:szCs w:val="18"/>
        </w:rPr>
        <w:t>.</w:t>
      </w:r>
    </w:p>
  </w:footnote>
  <w:footnote w:id="80">
    <w:p w14:paraId="695C2858" w14:textId="583D5252" w:rsidR="00A84B41" w:rsidRPr="00C018D2" w:rsidRDefault="00A84B41" w:rsidP="006473D1">
      <w:pPr>
        <w:pStyle w:val="Funotentext"/>
        <w:spacing w:line="240" w:lineRule="auto"/>
        <w:rPr>
          <w:sz w:val="18"/>
          <w:szCs w:val="18"/>
        </w:rPr>
      </w:pPr>
      <w:r w:rsidRPr="00C018D2">
        <w:rPr>
          <w:rStyle w:val="Funotenzeichen"/>
          <w:sz w:val="18"/>
          <w:szCs w:val="18"/>
        </w:rPr>
        <w:footnoteRef/>
      </w:r>
      <w:r w:rsidRPr="00C018D2">
        <w:rPr>
          <w:sz w:val="18"/>
          <w:szCs w:val="18"/>
        </w:rPr>
        <w:t xml:space="preserve"> S. Rundschreiben des LBM RLP an RLBM vom 06.02.2018 zur „Dateneingabe ins KomOn Service Portal (KSP) durch die regionalen Dienststellen des LBM RP“</w:t>
      </w:r>
      <w:r>
        <w:rPr>
          <w:sz w:val="18"/>
          <w:szCs w:val="18"/>
        </w:rPr>
        <w:t xml:space="preserve"> sowie vom 07.08.2018 zur „</w:t>
      </w:r>
      <w:r w:rsidRPr="00FB1545">
        <w:rPr>
          <w:sz w:val="18"/>
          <w:szCs w:val="18"/>
        </w:rPr>
        <w:t>Landeskompensationsver</w:t>
      </w:r>
      <w:r>
        <w:rPr>
          <w:sz w:val="18"/>
          <w:szCs w:val="18"/>
        </w:rPr>
        <w:t xml:space="preserve">ordnung und </w:t>
      </w:r>
      <w:r w:rsidRPr="00FB1545">
        <w:rPr>
          <w:sz w:val="18"/>
          <w:szCs w:val="18"/>
        </w:rPr>
        <w:t>Landeskompensationsverzeichnisverordnung</w:t>
      </w:r>
      <w:r>
        <w:rPr>
          <w:sz w:val="18"/>
          <w:szCs w:val="18"/>
        </w:rPr>
        <w:t>“ sowie vom 06.12.2018 zur „</w:t>
      </w:r>
      <w:r w:rsidRPr="00357448">
        <w:rPr>
          <w:sz w:val="18"/>
          <w:szCs w:val="18"/>
        </w:rPr>
        <w:t>Dateneingabe ins KomOn Service Portal (KSP) durch die regionalen Dienststellen des LBM RP, 06.Dezember 2018</w:t>
      </w:r>
      <w:r>
        <w:rPr>
          <w:sz w:val="18"/>
          <w:szCs w:val="18"/>
        </w:rPr>
        <w:t>.“</w:t>
      </w:r>
    </w:p>
  </w:footnote>
  <w:footnote w:id="81">
    <w:p w14:paraId="73E021D9" w14:textId="022A5D7C" w:rsidR="00A84B41" w:rsidRPr="00033CA2" w:rsidRDefault="00A84B41" w:rsidP="006473D1">
      <w:pPr>
        <w:pStyle w:val="Funotentext"/>
        <w:spacing w:line="240" w:lineRule="auto"/>
        <w:rPr>
          <w:sz w:val="18"/>
          <w:szCs w:val="18"/>
        </w:rPr>
      </w:pPr>
      <w:r w:rsidRPr="00033CA2">
        <w:rPr>
          <w:rStyle w:val="Funotenzeichen"/>
          <w:sz w:val="18"/>
          <w:szCs w:val="18"/>
        </w:rPr>
        <w:footnoteRef/>
      </w:r>
      <w:r w:rsidRPr="00033CA2">
        <w:rPr>
          <w:sz w:val="18"/>
          <w:szCs w:val="18"/>
        </w:rPr>
        <w:t xml:space="preserve"> S. auch Richtlinien für die Planfeststellung nach dem Bundesfernstraßengesetz (Planststellungsrichtlinien 2019)</w:t>
      </w:r>
    </w:p>
  </w:footnote>
  <w:footnote w:id="82">
    <w:p w14:paraId="5B6B33F9" w14:textId="7857BCF9" w:rsidR="00A84B41" w:rsidRPr="00E31106" w:rsidRDefault="00A84B41" w:rsidP="006473D1">
      <w:pPr>
        <w:pStyle w:val="Funotentext"/>
        <w:spacing w:line="240" w:lineRule="auto"/>
        <w:rPr>
          <w:sz w:val="18"/>
          <w:szCs w:val="18"/>
        </w:rPr>
      </w:pPr>
      <w:r w:rsidRPr="00033CA2">
        <w:rPr>
          <w:rStyle w:val="Funotenzeichen"/>
          <w:sz w:val="18"/>
          <w:szCs w:val="18"/>
        </w:rPr>
        <w:footnoteRef/>
      </w:r>
      <w:r w:rsidRPr="00033CA2">
        <w:rPr>
          <w:sz w:val="18"/>
          <w:szCs w:val="18"/>
        </w:rPr>
        <w:t xml:space="preserve"> EAV Einvernehmliches Abstimmungsverfahren </w:t>
      </w:r>
      <w:r w:rsidRPr="00033CA2">
        <w:rPr>
          <w:rFonts w:cs="Arial"/>
          <w:sz w:val="18"/>
          <w:szCs w:val="18"/>
        </w:rPr>
        <w:t xml:space="preserve">auf Basis § 74 Abs. 7 </w:t>
      </w:r>
      <w:r w:rsidRPr="00E31106">
        <w:rPr>
          <w:rFonts w:cs="Arial"/>
          <w:sz w:val="18"/>
          <w:szCs w:val="18"/>
        </w:rPr>
        <w:t>VwVfG</w:t>
      </w:r>
      <w:r w:rsidRPr="00E31106">
        <w:rPr>
          <w:sz w:val="18"/>
          <w:szCs w:val="18"/>
        </w:rPr>
        <w:t xml:space="preserve"> Abstimmungsverfahren bzw. § 5 Abs. 4 LStrG</w:t>
      </w:r>
      <w:r w:rsidRPr="00E31106">
        <w:rPr>
          <w:rFonts w:cs="Arial"/>
          <w:sz w:val="18"/>
          <w:szCs w:val="18"/>
        </w:rPr>
        <w:t>.</w:t>
      </w:r>
      <w:r>
        <w:rPr>
          <w:rFonts w:cs="Arial"/>
          <w:sz w:val="18"/>
          <w:szCs w:val="18"/>
        </w:rPr>
        <w:t xml:space="preserve"> S. Rundschreiben des LBM RLP an RLBM vom 12.03.2010 zum </w:t>
      </w:r>
      <w:r w:rsidRPr="00B07483">
        <w:rPr>
          <w:rFonts w:cs="Arial"/>
          <w:sz w:val="18"/>
          <w:szCs w:val="18"/>
        </w:rPr>
        <w:t>Jour Fixe Technik am 03.November 2009 in Pleisweiler, TOP 5: Abstimmungsverfahren</w:t>
      </w:r>
    </w:p>
  </w:footnote>
  <w:footnote w:id="83">
    <w:p w14:paraId="52D329C9" w14:textId="61DB4506" w:rsidR="00A84B41" w:rsidRPr="00F41D43" w:rsidRDefault="00A84B41" w:rsidP="006473D1">
      <w:pPr>
        <w:pStyle w:val="Funotentext"/>
        <w:spacing w:line="240" w:lineRule="auto"/>
        <w:rPr>
          <w:sz w:val="18"/>
          <w:szCs w:val="18"/>
        </w:rPr>
      </w:pPr>
      <w:r w:rsidRPr="009668A6">
        <w:rPr>
          <w:rStyle w:val="Funotenzeichen"/>
          <w:sz w:val="18"/>
          <w:szCs w:val="18"/>
        </w:rPr>
        <w:footnoteRef/>
      </w:r>
      <w:r w:rsidRPr="009668A6">
        <w:rPr>
          <w:sz w:val="18"/>
          <w:szCs w:val="18"/>
        </w:rPr>
        <w:t xml:space="preserve"> Wenn als Ergebnis des „</w:t>
      </w:r>
      <w:r w:rsidRPr="009668A6">
        <w:rPr>
          <w:rFonts w:cs="Arial"/>
          <w:sz w:val="18"/>
          <w:szCs w:val="18"/>
        </w:rPr>
        <w:t>Prüfkatalog zur Ermittlung der UVP-Pflicht bei Straßenbauvorhaben“ erhebliche Beeinträchtigungen für ein oder mehrere Schutzgüter gemäß UVPG nicht ausgeschlossen werden können, dann ist eine Umweltverträglichkeitsprüfung durchzuführen. In einem zweistufigen Verfahren wird auf Ebene der Linienbestimmung eine UVS erarbeitet, die im Zuge der Prüfung der Raumordnerischen Belange (Raumord</w:t>
      </w:r>
      <w:r>
        <w:rPr>
          <w:rFonts w:cs="Arial"/>
          <w:sz w:val="18"/>
          <w:szCs w:val="18"/>
        </w:rPr>
        <w:t>n</w:t>
      </w:r>
      <w:r w:rsidRPr="009668A6">
        <w:rPr>
          <w:rFonts w:cs="Arial"/>
          <w:sz w:val="18"/>
          <w:szCs w:val="18"/>
        </w:rPr>
        <w:t xml:space="preserve">ungsverfahren) Bestandteil der einzureichenden Unterlagen wird. Im Genehmigungsverfahren hingegen ist </w:t>
      </w:r>
      <w:r w:rsidRPr="00F41D43">
        <w:rPr>
          <w:rFonts w:cs="Arial"/>
          <w:sz w:val="18"/>
          <w:szCs w:val="18"/>
        </w:rPr>
        <w:t>dann ein UVP-Bericht anzufertigen. Wenn ein</w:t>
      </w:r>
      <w:r>
        <w:rPr>
          <w:rFonts w:cs="Arial"/>
          <w:sz w:val="18"/>
          <w:szCs w:val="18"/>
        </w:rPr>
        <w:t>e</w:t>
      </w:r>
      <w:r w:rsidRPr="00F41D43">
        <w:rPr>
          <w:rFonts w:cs="Arial"/>
          <w:sz w:val="18"/>
          <w:szCs w:val="18"/>
        </w:rPr>
        <w:t xml:space="preserve"> UVP-Pflicht besteht ist immer eine Planfeststellung erforderlich. Auch bei der Betroffenheit von Natura 2000 Gebieten kann kein EAV durchgeführt werden (s. Planfeststellungsrichtlinien).</w:t>
      </w:r>
    </w:p>
  </w:footnote>
  <w:footnote w:id="84">
    <w:p w14:paraId="0F849E19" w14:textId="77777777" w:rsidR="00A84B41" w:rsidRPr="009668A6" w:rsidRDefault="00A84B41" w:rsidP="006473D1">
      <w:pPr>
        <w:pStyle w:val="Funotentext"/>
        <w:spacing w:line="240" w:lineRule="auto"/>
        <w:rPr>
          <w:sz w:val="18"/>
          <w:szCs w:val="18"/>
        </w:rPr>
      </w:pPr>
      <w:r w:rsidRPr="009668A6">
        <w:rPr>
          <w:rStyle w:val="Funotenzeichen"/>
          <w:sz w:val="18"/>
          <w:szCs w:val="18"/>
        </w:rPr>
        <w:footnoteRef/>
      </w:r>
      <w:r w:rsidRPr="009668A6">
        <w:rPr>
          <w:sz w:val="18"/>
          <w:szCs w:val="18"/>
        </w:rPr>
        <w:t xml:space="preserve"> Gemäß Urteil des OVG zur 2. Rheinbrücke Wörth – Karlsruhe (2020)</w:t>
      </w:r>
    </w:p>
  </w:footnote>
  <w:footnote w:id="85">
    <w:p w14:paraId="6BB1E9FA" w14:textId="55F0D434" w:rsidR="00A84B41" w:rsidRPr="009510BA" w:rsidRDefault="00A84B41" w:rsidP="006473D1">
      <w:pPr>
        <w:pStyle w:val="Funotentext"/>
        <w:spacing w:line="240" w:lineRule="auto"/>
        <w:rPr>
          <w:sz w:val="18"/>
          <w:szCs w:val="18"/>
        </w:rPr>
      </w:pPr>
      <w:r w:rsidRPr="009510BA">
        <w:rPr>
          <w:rStyle w:val="Funotenzeichen"/>
          <w:sz w:val="18"/>
          <w:szCs w:val="18"/>
        </w:rPr>
        <w:footnoteRef/>
      </w:r>
      <w:r w:rsidRPr="009510BA">
        <w:rPr>
          <w:sz w:val="18"/>
          <w:szCs w:val="18"/>
        </w:rPr>
        <w:t xml:space="preserve"> Die Nummerierung entspricht den Angaben im Maßnahmenblatt</w:t>
      </w:r>
    </w:p>
  </w:footnote>
  <w:footnote w:id="86">
    <w:p w14:paraId="447940E0" w14:textId="6219D381" w:rsidR="00A84B41" w:rsidRPr="00B76C12" w:rsidRDefault="00A84B41" w:rsidP="006473D1">
      <w:pPr>
        <w:pStyle w:val="Funotentext"/>
        <w:spacing w:line="240" w:lineRule="auto"/>
        <w:rPr>
          <w:sz w:val="18"/>
          <w:szCs w:val="18"/>
        </w:rPr>
      </w:pPr>
      <w:r w:rsidRPr="00B76C12">
        <w:rPr>
          <w:rStyle w:val="Funotenzeichen"/>
          <w:sz w:val="18"/>
          <w:szCs w:val="18"/>
        </w:rPr>
        <w:footnoteRef/>
      </w:r>
      <w:r w:rsidRPr="00B76C12">
        <w:rPr>
          <w:sz w:val="18"/>
          <w:szCs w:val="18"/>
        </w:rPr>
        <w:t xml:space="preserve"> s. Rundschreiben des LBM RLP an RLBM vom 08.08.2012 zu „Richtlinien für den passiven Schutz an Straßen durch Fahrzeug-Rückhaltesysteme (RPS 2009) und Einsatzfreigabeverfahren für Fahrzeugrückhaltesysteme, 8.August 2012“</w:t>
      </w:r>
    </w:p>
  </w:footnote>
  <w:footnote w:id="87">
    <w:p w14:paraId="45A41B03" w14:textId="238DF521" w:rsidR="00A84B41" w:rsidRPr="00B76C12" w:rsidRDefault="00A84B41" w:rsidP="006473D1">
      <w:pPr>
        <w:pStyle w:val="Funotentext"/>
        <w:spacing w:line="240" w:lineRule="auto"/>
        <w:rPr>
          <w:sz w:val="18"/>
          <w:szCs w:val="18"/>
        </w:rPr>
      </w:pPr>
      <w:r w:rsidRPr="00B76C12">
        <w:rPr>
          <w:rStyle w:val="Funotenzeichen"/>
          <w:sz w:val="18"/>
          <w:szCs w:val="18"/>
        </w:rPr>
        <w:footnoteRef/>
      </w:r>
      <w:r w:rsidRPr="00B76C12">
        <w:rPr>
          <w:sz w:val="18"/>
          <w:szCs w:val="18"/>
        </w:rPr>
        <w:t xml:space="preserve"> ESAB Empfehlungen zum Schutz vor Unfällen mit Aufprall auf Bäume (2006); s. Rundschreiben des LBM RLP an RLBM vom 13.11.2008</w:t>
      </w:r>
    </w:p>
  </w:footnote>
  <w:footnote w:id="88">
    <w:p w14:paraId="7F474300" w14:textId="53C46E02" w:rsidR="00A84B41" w:rsidRPr="00B76C12" w:rsidRDefault="00A84B41" w:rsidP="006473D1">
      <w:pPr>
        <w:pStyle w:val="Funotentext"/>
        <w:spacing w:line="240" w:lineRule="auto"/>
        <w:rPr>
          <w:sz w:val="18"/>
          <w:szCs w:val="18"/>
        </w:rPr>
      </w:pPr>
      <w:r w:rsidRPr="00B76C12">
        <w:rPr>
          <w:rStyle w:val="Funotenzeichen"/>
          <w:sz w:val="18"/>
          <w:szCs w:val="18"/>
        </w:rPr>
        <w:footnoteRef/>
      </w:r>
      <w:r w:rsidRPr="00B76C12">
        <w:rPr>
          <w:sz w:val="18"/>
          <w:szCs w:val="18"/>
        </w:rPr>
        <w:t xml:space="preserve"> </w:t>
      </w:r>
      <w:r w:rsidRPr="00704F42">
        <w:rPr>
          <w:sz w:val="18"/>
          <w:szCs w:val="18"/>
        </w:rPr>
        <w:t>Bei Begrünungsmaßnahmen</w:t>
      </w:r>
      <w:r w:rsidRPr="00B76C12">
        <w:rPr>
          <w:sz w:val="18"/>
          <w:szCs w:val="18"/>
        </w:rPr>
        <w:t xml:space="preserve"> ist die Verwendung von nicht gebietseigenem Saatgut (z.B. RSM 7.1) </w:t>
      </w:r>
      <w:r w:rsidRPr="00704F42">
        <w:rPr>
          <w:sz w:val="18"/>
          <w:szCs w:val="18"/>
        </w:rPr>
        <w:t xml:space="preserve">und nicht gebietseigenen Gehölzen </w:t>
      </w:r>
      <w:r w:rsidRPr="00B76C12">
        <w:rPr>
          <w:sz w:val="18"/>
          <w:szCs w:val="18"/>
        </w:rPr>
        <w:t>für den unmittelbaren Straßenseitenraum (Intensivbereich nach Grünpflegemerkblatt) möglich</w:t>
      </w:r>
      <w:r w:rsidRPr="00704F42">
        <w:rPr>
          <w:sz w:val="18"/>
          <w:szCs w:val="18"/>
        </w:rPr>
        <w:t xml:space="preserve"> (s. auch Kap. 6.2.14)</w:t>
      </w:r>
      <w:r w:rsidRPr="00B76C12">
        <w:rPr>
          <w:sz w:val="18"/>
          <w:szCs w:val="18"/>
        </w:rPr>
        <w:t xml:space="preserve">. </w:t>
      </w:r>
      <w:r w:rsidRPr="00167763">
        <w:rPr>
          <w:sz w:val="18"/>
          <w:szCs w:val="18"/>
        </w:rPr>
        <w:t>Auf den Böschungsflächen ist zu prüfen, ob eine zunächst eine Selbstbegrünung erfolgversprechend ist. Wenn nicht, dann Begrünung mit naturraumtreuem Saatgut (Mäh- und Druschgut- Übertrag) oder Regiosaatgut</w:t>
      </w:r>
      <w:r>
        <w:rPr>
          <w:sz w:val="18"/>
          <w:szCs w:val="18"/>
        </w:rPr>
        <w:t>.</w:t>
      </w:r>
    </w:p>
  </w:footnote>
  <w:footnote w:id="89">
    <w:p w14:paraId="03E4B70E" w14:textId="37804A0C" w:rsidR="00A84B41" w:rsidRPr="00B76C12" w:rsidRDefault="00A84B41" w:rsidP="006473D1">
      <w:pPr>
        <w:pStyle w:val="Funotentext"/>
        <w:spacing w:line="240" w:lineRule="auto"/>
        <w:rPr>
          <w:sz w:val="18"/>
          <w:szCs w:val="18"/>
        </w:rPr>
      </w:pPr>
      <w:r w:rsidRPr="00B76C12">
        <w:rPr>
          <w:rStyle w:val="Funotenzeichen"/>
          <w:sz w:val="18"/>
          <w:szCs w:val="18"/>
        </w:rPr>
        <w:footnoteRef/>
      </w:r>
      <w:r w:rsidRPr="00B76C12">
        <w:rPr>
          <w:sz w:val="18"/>
          <w:szCs w:val="18"/>
        </w:rPr>
        <w:t xml:space="preserve"> </w:t>
      </w:r>
      <w:r>
        <w:rPr>
          <w:sz w:val="18"/>
          <w:szCs w:val="18"/>
        </w:rPr>
        <w:t>Bei Begrünungsmaßnahmen obliegt die Pflege der Flächen dem Geschäftsbereich Betrieb des LBM (insbesondere Straßenmeistereien und deren Dienstleister). Angaben sind hier ggf. nur bei RRB erforderlich.</w:t>
      </w:r>
    </w:p>
  </w:footnote>
  <w:footnote w:id="90">
    <w:p w14:paraId="5E1DB178" w14:textId="7C5822F2" w:rsidR="00A84B41" w:rsidRPr="008245EC" w:rsidRDefault="00A84B41" w:rsidP="006473D1">
      <w:pPr>
        <w:pStyle w:val="Funotentext"/>
        <w:spacing w:line="240" w:lineRule="auto"/>
        <w:rPr>
          <w:sz w:val="18"/>
          <w:szCs w:val="18"/>
        </w:rPr>
      </w:pPr>
      <w:r w:rsidRPr="008245EC">
        <w:rPr>
          <w:rStyle w:val="Funotenzeichen"/>
          <w:sz w:val="18"/>
          <w:szCs w:val="18"/>
        </w:rPr>
        <w:footnoteRef/>
      </w:r>
      <w:r w:rsidRPr="008245EC">
        <w:rPr>
          <w:sz w:val="18"/>
          <w:szCs w:val="18"/>
        </w:rPr>
        <w:t xml:space="preserve"> S. Rundschreiben LBM RLP an RLBM v. 09.08.2018 „Vereinbarung zur Verfahrensvereinfachung bei Abstimmungsverfahren“ im Bereich der SGD-Nord (07.05.2018).“</w:t>
      </w:r>
    </w:p>
  </w:footnote>
  <w:footnote w:id="91">
    <w:p w14:paraId="1C1D52D1" w14:textId="7C738349" w:rsidR="00A84B41" w:rsidRPr="008245EC" w:rsidRDefault="00A84B41" w:rsidP="006473D1">
      <w:pPr>
        <w:pStyle w:val="Funotentext"/>
        <w:spacing w:line="240" w:lineRule="auto"/>
        <w:rPr>
          <w:sz w:val="18"/>
          <w:szCs w:val="18"/>
        </w:rPr>
      </w:pPr>
      <w:r w:rsidRPr="008245EC">
        <w:rPr>
          <w:rStyle w:val="Funotenzeichen"/>
          <w:sz w:val="18"/>
          <w:szCs w:val="18"/>
        </w:rPr>
        <w:footnoteRef/>
      </w:r>
      <w:r w:rsidRPr="008245EC">
        <w:rPr>
          <w:sz w:val="18"/>
          <w:szCs w:val="18"/>
        </w:rPr>
        <w:t xml:space="preserve"> Hier ist nur die Erneuerung der Kopfbalken gemeint. Die Beseitigung von Trockenmauern, die nach § 30 BNatSchG geschützt sind, stellt einen Eingriff dar und bedarf einer Befreiung. S. auch Rundschreiben des LBM RLP an RLBM von 1994, 1995 zur „Handhabung der Eingriffsregelung bei baulichen Maßnahmen an Stützwänden.“</w:t>
      </w:r>
    </w:p>
  </w:footnote>
  <w:footnote w:id="92">
    <w:p w14:paraId="643A203F" w14:textId="50F4C65F" w:rsidR="00A84B41" w:rsidRPr="008245EC" w:rsidRDefault="00A84B41" w:rsidP="006473D1">
      <w:pPr>
        <w:pStyle w:val="Funotentext"/>
        <w:spacing w:line="240" w:lineRule="auto"/>
        <w:rPr>
          <w:sz w:val="18"/>
          <w:szCs w:val="18"/>
        </w:rPr>
      </w:pPr>
      <w:r w:rsidRPr="008245EC">
        <w:rPr>
          <w:rStyle w:val="Funotenzeichen"/>
          <w:sz w:val="18"/>
          <w:szCs w:val="18"/>
        </w:rPr>
        <w:footnoteRef/>
      </w:r>
      <w:r w:rsidRPr="008245EC">
        <w:rPr>
          <w:sz w:val="18"/>
          <w:szCs w:val="18"/>
        </w:rPr>
        <w:t xml:space="preserve"> S. Rundschreiben LBM RLP an RLBM v. 29.10.2004 zur </w:t>
      </w:r>
      <w:r w:rsidRPr="008245EC">
        <w:rPr>
          <w:rFonts w:cs="Arial"/>
          <w:sz w:val="18"/>
          <w:szCs w:val="18"/>
        </w:rPr>
        <w:t>„Berücksichtigung landespflegerischer Aspekte bei der Planung von Ortsdurchfahrten.“</w:t>
      </w:r>
    </w:p>
  </w:footnote>
  <w:footnote w:id="93">
    <w:p w14:paraId="50075CF2" w14:textId="349983B1" w:rsidR="00A84B41" w:rsidRPr="0057722A" w:rsidRDefault="00A84B41" w:rsidP="006473D1">
      <w:pPr>
        <w:pStyle w:val="Funotentext"/>
        <w:spacing w:line="240" w:lineRule="auto"/>
        <w:rPr>
          <w:sz w:val="18"/>
          <w:szCs w:val="18"/>
        </w:rPr>
      </w:pPr>
      <w:r w:rsidRPr="0057722A">
        <w:rPr>
          <w:rStyle w:val="Funotenzeichen"/>
          <w:sz w:val="18"/>
          <w:szCs w:val="18"/>
        </w:rPr>
        <w:footnoteRef/>
      </w:r>
      <w:r w:rsidRPr="0057722A">
        <w:rPr>
          <w:sz w:val="18"/>
          <w:szCs w:val="18"/>
        </w:rPr>
        <w:t xml:space="preserve"> S. RS des LBM an RLBM</w:t>
      </w:r>
      <w:r>
        <w:rPr>
          <w:sz w:val="18"/>
          <w:szCs w:val="18"/>
        </w:rPr>
        <w:t xml:space="preserve"> von 2002 zu „</w:t>
      </w:r>
      <w:r w:rsidRPr="0057722A">
        <w:rPr>
          <w:sz w:val="18"/>
          <w:szCs w:val="18"/>
        </w:rPr>
        <w:t>Plangenehmigungen und Abstimmungsverfahren für Bundesfernstraßen, Landes- und Kreisstraßen</w:t>
      </w:r>
      <w:r>
        <w:rPr>
          <w:sz w:val="18"/>
          <w:szCs w:val="18"/>
        </w:rPr>
        <w:t>“</w:t>
      </w:r>
    </w:p>
  </w:footnote>
  <w:footnote w:id="94">
    <w:p w14:paraId="342E2DF9" w14:textId="77777777" w:rsidR="00A84B41" w:rsidRPr="008245EC" w:rsidRDefault="00A84B41" w:rsidP="006473D1">
      <w:pPr>
        <w:pStyle w:val="Funotentext"/>
        <w:spacing w:line="240" w:lineRule="auto"/>
        <w:rPr>
          <w:sz w:val="18"/>
          <w:szCs w:val="18"/>
        </w:rPr>
      </w:pPr>
      <w:r w:rsidRPr="008245EC">
        <w:rPr>
          <w:rStyle w:val="Funotenzeichen"/>
          <w:sz w:val="18"/>
          <w:szCs w:val="18"/>
        </w:rPr>
        <w:footnoteRef/>
      </w:r>
      <w:r w:rsidRPr="008245EC">
        <w:rPr>
          <w:sz w:val="18"/>
          <w:szCs w:val="18"/>
        </w:rPr>
        <w:t xml:space="preserve"> Das Vorhandensein von Schutzgebieten/-objekten im UG wäre ein Ausschlusskriterium für die Anwendung der Vorgehensweise „LBP für geringfügige Eingriffe“, s.o.</w:t>
      </w:r>
    </w:p>
  </w:footnote>
  <w:footnote w:id="95">
    <w:p w14:paraId="6AA67A14" w14:textId="77777777" w:rsidR="00A84B41" w:rsidRPr="008245EC" w:rsidRDefault="00A84B41" w:rsidP="006473D1">
      <w:pPr>
        <w:pStyle w:val="Funotentext"/>
        <w:spacing w:line="240" w:lineRule="auto"/>
        <w:rPr>
          <w:sz w:val="18"/>
          <w:szCs w:val="18"/>
        </w:rPr>
      </w:pPr>
      <w:r w:rsidRPr="00264D3E">
        <w:rPr>
          <w:rStyle w:val="Funotenzeichen"/>
          <w:sz w:val="18"/>
          <w:szCs w:val="18"/>
        </w:rPr>
        <w:footnoteRef/>
      </w:r>
      <w:r w:rsidRPr="00264D3E">
        <w:rPr>
          <w:sz w:val="18"/>
          <w:szCs w:val="18"/>
        </w:rPr>
        <w:t xml:space="preserve"> Dabei kann es sich nur um geschützte Biotope oder FFH-LRT handeln, die nicht vom Vorhaben beeinträchtigt </w:t>
      </w:r>
      <w:r w:rsidRPr="008245EC">
        <w:rPr>
          <w:sz w:val="18"/>
          <w:szCs w:val="18"/>
        </w:rPr>
        <w:t>werden. Bei einer bau- oder anlagebedingten Inanspruchnahme dieser Biotope ist ein „regulärer“ LBP zu erstellen.</w:t>
      </w:r>
    </w:p>
  </w:footnote>
  <w:footnote w:id="96">
    <w:p w14:paraId="25D8B998" w14:textId="77777777" w:rsidR="00A84B41" w:rsidRPr="008245EC" w:rsidRDefault="00A84B41" w:rsidP="006473D1">
      <w:pPr>
        <w:pStyle w:val="Funotentext"/>
        <w:spacing w:line="240" w:lineRule="auto"/>
        <w:rPr>
          <w:sz w:val="18"/>
          <w:szCs w:val="18"/>
        </w:rPr>
      </w:pPr>
      <w:r w:rsidRPr="008245EC">
        <w:rPr>
          <w:rStyle w:val="Funotenzeichen"/>
          <w:sz w:val="18"/>
          <w:szCs w:val="18"/>
        </w:rPr>
        <w:footnoteRef/>
      </w:r>
      <w:r w:rsidRPr="008245EC">
        <w:rPr>
          <w:sz w:val="18"/>
          <w:szCs w:val="18"/>
        </w:rPr>
        <w:t xml:space="preserve"> Das Vorhandensein von Schutzgebieten/-objekten im UG wäre ein Ausschlusskriterium für die Anwendung der Vorgehensweise „LBP für geringfügige Eingriffe“, s.o.</w:t>
      </w:r>
    </w:p>
  </w:footnote>
  <w:footnote w:id="97">
    <w:p w14:paraId="0654BB3D" w14:textId="77777777" w:rsidR="00A84B41" w:rsidRPr="008245EC" w:rsidRDefault="00A84B41" w:rsidP="006473D1">
      <w:pPr>
        <w:pStyle w:val="Funotentext"/>
        <w:spacing w:line="240" w:lineRule="auto"/>
        <w:rPr>
          <w:sz w:val="18"/>
          <w:szCs w:val="18"/>
        </w:rPr>
      </w:pPr>
      <w:r w:rsidRPr="008245EC">
        <w:rPr>
          <w:rStyle w:val="Funotenzeichen"/>
          <w:sz w:val="18"/>
          <w:szCs w:val="18"/>
        </w:rPr>
        <w:footnoteRef/>
      </w:r>
      <w:r w:rsidRPr="008245EC">
        <w:rPr>
          <w:sz w:val="18"/>
          <w:szCs w:val="18"/>
        </w:rPr>
        <w:t xml:space="preserve"> Dabei kann es sich nur um geschützte Biotope oder FFH-LRT handeln, die nicht vom Vorhaben beeinträchtigt werden. Bei einer bau- oder anlagebedingten Inanspruchnahme dieser Biotope ist ein „regulärer“ LBP zu erstellen.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33409" w14:textId="77777777" w:rsidR="00A84B41" w:rsidRDefault="00A84B41">
    <w:pPr>
      <w:pStyle w:val="Kopfzeile1"/>
    </w:pPr>
    <w:r>
      <w:rPr>
        <w:noProof/>
      </w:rPr>
      <mc:AlternateContent>
        <mc:Choice Requires="wps">
          <w:drawing>
            <wp:anchor distT="0" distB="0" distL="0" distR="0" simplePos="0" relativeHeight="251652096" behindDoc="0" locked="1" layoutInCell="0" allowOverlap="1" wp14:anchorId="0028256B" wp14:editId="1F30263B">
              <wp:simplePos x="0" y="0"/>
              <wp:positionH relativeFrom="page">
                <wp:posOffset>4769485</wp:posOffset>
              </wp:positionH>
              <wp:positionV relativeFrom="page">
                <wp:posOffset>609600</wp:posOffset>
              </wp:positionV>
              <wp:extent cx="1736090" cy="431800"/>
              <wp:effectExtent l="0" t="0" r="16510" b="6350"/>
              <wp:wrapTight wrapText="bothSides">
                <wp:wrapPolygon edited="0">
                  <wp:start x="0" y="0"/>
                  <wp:lineTo x="0" y="20965"/>
                  <wp:lineTo x="21568" y="20965"/>
                  <wp:lineTo x="21568" y="0"/>
                  <wp:lineTo x="0" y="0"/>
                </wp:wrapPolygon>
              </wp:wrapTight>
              <wp:docPr id="101"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43F5B0" w14:textId="77777777" w:rsidR="00A84B41" w:rsidRDefault="00A84B41">
                          <w:pPr>
                            <w:spacing w:line="240" w:lineRule="auto"/>
                            <w:jc w:val="right"/>
                          </w:pPr>
                          <w:r>
                            <w:rPr>
                              <w:b/>
                              <w:bCs/>
                            </w:rPr>
                            <w:t>ARGE BAADER-BOSCH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28256B" id="_x0000_t202" coordsize="21600,21600" o:spt="202" path="m,l,21600r21600,l21600,xe">
              <v:stroke joinstyle="miter"/>
              <v:path gradientshapeok="t" o:connecttype="rect"/>
            </v:shapetype>
            <v:shape id="Text Box 36" o:spid="_x0000_s1043" type="#_x0000_t202" style="position:absolute;margin-left:375.55pt;margin-top:48pt;width:136.7pt;height:34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" o:allowincell="f" filled="f" stroked="f">
              <v:textbox inset="0,0,0,0">
                <w:txbxContent>
                  <w:p w14:paraId="4843F5B0" w14:textId="77777777" w:rsidR="00A84B41" w:rsidRDefault="00A84B41">
                    <w:pPr>
                      <w:spacing w:line="240" w:lineRule="auto"/>
                      <w:jc w:val="right"/>
                    </w:pPr>
                    <w:r>
                      <w:rPr>
                        <w:b/>
                        <w:bCs/>
                      </w:rPr>
                      <w:t>ARGE BAADER-BOSCH</w:t>
                    </w:r>
                  </w:p>
                </w:txbxContent>
              </v:textbox>
              <w10:wrap type="tight" anchorx="page" anchory="page"/>
              <w10:anchorlock/>
            </v:shape>
          </w:pict>
        </mc:Fallback>
      </mc:AlternateContent>
    </w:r>
    <w:r>
      <w:t>##</w:t>
    </w:r>
  </w:p>
  <w:p w14:paraId="35F01323" w14:textId="77777777" w:rsidR="00A84B41" w:rsidRDefault="00A84B41">
    <w:pPr>
      <w:pStyle w:val="Kopfzeile2"/>
    </w:pPr>
    <w:r>
      <w:t>##</w:t>
    </w:r>
  </w:p>
  <w:p w14:paraId="561B05B2" w14:textId="77777777" w:rsidR="00A84B41" w:rsidRDefault="00A84B41"/>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2F467" w14:textId="77777777" w:rsidR="00A84B41" w:rsidRDefault="00A84B41">
    <w:pPr>
      <w:pStyle w:val="Fuzeile2"/>
      <w:spacing w:before="0" w:after="240" w:line="288" w:lineRule="auto"/>
      <w:rPr>
        <w:rFonts w:cs="Times New Roman"/>
        <w:noProof/>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57A23F" w14:textId="77777777" w:rsidR="00A84B41" w:rsidRDefault="00A84B41">
    <w:pPr>
      <w:pStyle w:val="Kopfzeile1"/>
    </w:pPr>
    <w:r>
      <w:t>Kopfzeile 1 #</w:t>
    </w:r>
  </w:p>
  <w:p w14:paraId="0AF81392" w14:textId="77777777" w:rsidR="00A84B41" w:rsidRDefault="00A84B41">
    <w:pPr>
      <w:pStyle w:val="Kopfzeile2"/>
    </w:pPr>
    <w:r>
      <w:t>Kopfzeile 2 #</w:t>
    </w:r>
  </w:p>
  <w:p w14:paraId="6A1382DB" w14:textId="77777777" w:rsidR="00A84B41" w:rsidRDefault="00A84B4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0B3C7" w14:textId="77777777" w:rsidR="00A84B41" w:rsidRDefault="00A84B41">
    <w:pPr>
      <w:pStyle w:val="Kopfzeile1"/>
    </w:pPr>
    <w:r>
      <w:t xml:space="preserve">## </w:t>
    </w:r>
    <w:r>
      <w:rPr>
        <w:noProof/>
      </w:rPr>
      <mc:AlternateContent>
        <mc:Choice Requires="wps">
          <w:drawing>
            <wp:anchor distT="0" distB="0" distL="0" distR="0" simplePos="0" relativeHeight="251649024" behindDoc="0" locked="1" layoutInCell="0" allowOverlap="1" wp14:anchorId="15376D4B" wp14:editId="0A689F88">
              <wp:simplePos x="0" y="0"/>
              <wp:positionH relativeFrom="page">
                <wp:posOffset>4769485</wp:posOffset>
              </wp:positionH>
              <wp:positionV relativeFrom="page">
                <wp:posOffset>609600</wp:posOffset>
              </wp:positionV>
              <wp:extent cx="1736090" cy="431800"/>
              <wp:effectExtent l="0" t="0" r="16510" b="6350"/>
              <wp:wrapTight wrapText="bothSides">
                <wp:wrapPolygon edited="0">
                  <wp:start x="0" y="0"/>
                  <wp:lineTo x="0" y="20965"/>
                  <wp:lineTo x="21568" y="20965"/>
                  <wp:lineTo x="21568" y="0"/>
                  <wp:lineTo x="0" y="0"/>
                </wp:wrapPolygon>
              </wp:wrapTight>
              <wp:docPr id="10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6090"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E875C4" w14:textId="77777777" w:rsidR="00A84B41" w:rsidRDefault="00A84B41">
                          <w:pPr>
                            <w:spacing w:line="240" w:lineRule="auto"/>
                            <w:jc w:val="right"/>
                          </w:pPr>
                          <w:r>
                            <w:rPr>
                              <w:b/>
                              <w:bCs/>
                            </w:rPr>
                            <w:t>ARGE BAADER-BOSCH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376D4B" id="_x0000_t202" coordsize="21600,21600" o:spt="202" path="m,l,21600r21600,l21600,xe">
              <v:stroke joinstyle="miter"/>
              <v:path gradientshapeok="t" o:connecttype="rect"/>
            </v:shapetype>
            <v:shape id="Text Box 19" o:spid="_x0000_s1044" type="#_x0000_t202" style="position:absolute;margin-left:375.55pt;margin-top:48pt;width:136.7pt;height:34pt;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" o:allowincell="f" filled="f" stroked="f">
              <v:textbox inset="0,0,0,0">
                <w:txbxContent>
                  <w:p w14:paraId="01E875C4" w14:textId="77777777" w:rsidR="00A84B41" w:rsidRDefault="00A84B41">
                    <w:pPr>
                      <w:spacing w:line="240" w:lineRule="auto"/>
                      <w:jc w:val="right"/>
                    </w:pPr>
                    <w:r>
                      <w:rPr>
                        <w:b/>
                        <w:bCs/>
                      </w:rPr>
                      <w:t>ARGE BAADER-BOSCH</w:t>
                    </w:r>
                  </w:p>
                </w:txbxContent>
              </v:textbox>
              <w10:wrap type="tight" anchorx="page" anchory="page"/>
              <w10:anchorlock/>
            </v:shape>
          </w:pict>
        </mc:Fallback>
      </mc:AlternateContent>
    </w:r>
  </w:p>
  <w:p w14:paraId="0EFD9AC9" w14:textId="77777777" w:rsidR="00A84B41" w:rsidRDefault="00A84B41">
    <w:pPr>
      <w:pStyle w:val="Kopfzeile2"/>
    </w:pPr>
    <w:r>
      <w:t>##</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FDE1B" w14:textId="35A9E064" w:rsidR="00A84B41" w:rsidRPr="00892FC2" w:rsidRDefault="00A84B41" w:rsidP="00892FC2">
    <w:pPr>
      <w:pStyle w:val="Kopfzeile1"/>
      <w:spacing w:before="40" w:after="40"/>
      <w:rPr>
        <w:sz w:val="24"/>
      </w:rPr>
    </w:pPr>
    <w:r w:rsidRPr="00E76362">
      <w:rPr>
        <w:noProof/>
      </w:rPr>
      <w:drawing>
        <wp:anchor distT="0" distB="0" distL="114300" distR="114300" simplePos="0" relativeHeight="251677696" behindDoc="0" locked="0" layoutInCell="1" allowOverlap="1" wp14:anchorId="6ABCCA3E" wp14:editId="67A7A24F">
          <wp:simplePos x="0" y="0"/>
          <wp:positionH relativeFrom="column">
            <wp:posOffset>4793946</wp:posOffset>
          </wp:positionH>
          <wp:positionV relativeFrom="paragraph">
            <wp:posOffset>29845</wp:posOffset>
          </wp:positionV>
          <wp:extent cx="658495" cy="368300"/>
          <wp:effectExtent l="0" t="0" r="8255"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92FC2">
      <w:rPr>
        <w:noProof/>
        <w:sz w:val="24"/>
      </w:rPr>
      <w:t xml:space="preserve">Leitfaden LBP </w:t>
    </w:r>
  </w:p>
  <w:p w14:paraId="6238795D" w14:textId="77777777" w:rsidR="00A84B41" w:rsidRDefault="00A84B41" w:rsidP="00892FC2">
    <w:pPr>
      <w:pStyle w:val="Kopfzeile2"/>
      <w:spacing w:before="40" w:after="40"/>
    </w:pPr>
  </w:p>
  <w:p w14:paraId="2B94D089" w14:textId="77777777" w:rsidR="00A84B41" w:rsidRDefault="00A84B41">
    <w:pPr>
      <w:pStyle w:val="Kopfzeile3"/>
      <w:pBdr>
        <w:top w:val="single" w:sz="8" w:space="1" w:color="auto"/>
      </w:pBd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8772EF" w14:textId="77777777" w:rsidR="00A84B41" w:rsidRDefault="00A84B41">
    <w:pPr>
      <w:pStyle w:val="Kopfzeile1"/>
    </w:pPr>
    <w:r>
      <w:t>##</w:t>
    </w:r>
  </w:p>
  <w:p w14:paraId="0850EB4E" w14:textId="77777777" w:rsidR="00A84B41" w:rsidRDefault="00A84B41">
    <w:pPr>
      <w:pStyle w:val="Kopfzeile2"/>
    </w:pPr>
    <w:r>
      <w:t>##</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A77CC" w14:textId="77777777" w:rsidR="00A84B41" w:rsidRPr="00B85A2E" w:rsidRDefault="00A84B41" w:rsidP="00ED044D">
    <w:pPr>
      <w:pStyle w:val="Kopfzeile1"/>
      <w:spacing w:before="40" w:after="40"/>
      <w:rPr>
        <w:sz w:val="24"/>
      </w:rPr>
    </w:pPr>
    <w:r w:rsidRPr="00E76362">
      <w:rPr>
        <w:noProof/>
      </w:rPr>
      <w:drawing>
        <wp:anchor distT="0" distB="0" distL="114300" distR="114300" simplePos="0" relativeHeight="251679744" behindDoc="0" locked="0" layoutInCell="1" allowOverlap="1" wp14:anchorId="47552134" wp14:editId="27E7B0F1">
          <wp:simplePos x="0" y="0"/>
          <wp:positionH relativeFrom="column">
            <wp:posOffset>4763797</wp:posOffset>
          </wp:positionH>
          <wp:positionV relativeFrom="paragraph">
            <wp:posOffset>29845</wp:posOffset>
          </wp:positionV>
          <wp:extent cx="658495" cy="368300"/>
          <wp:effectExtent l="0" t="0" r="8255"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 xml:space="preserve">Leitfaden LBP </w:t>
    </w:r>
  </w:p>
  <w:p w14:paraId="4F42B2F0" w14:textId="77777777" w:rsidR="00A84B41" w:rsidRDefault="00A84B41" w:rsidP="00ED044D">
    <w:pPr>
      <w:pStyle w:val="Kopfzeile2"/>
      <w:spacing w:before="40" w:after="40"/>
    </w:pPr>
  </w:p>
  <w:p w14:paraId="4CD77542" w14:textId="77777777" w:rsidR="00A84B41" w:rsidRDefault="00A84B41" w:rsidP="0053123E">
    <w:pPr>
      <w:pStyle w:val="Kopfzeile3"/>
      <w:pBdr>
        <w:top w:val="single" w:sz="8" w:space="1" w:color="auto"/>
      </w:pBd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EB03F2" w14:textId="52792738" w:rsidR="00A84B41" w:rsidRDefault="00A84B41" w:rsidP="004419A7">
    <w:pPr>
      <w:pStyle w:val="Kopfzeile1"/>
      <w:rPr>
        <w:noProof/>
        <w:sz w:val="24"/>
      </w:rPr>
    </w:pPr>
    <w:r w:rsidRPr="00E76362">
      <w:rPr>
        <w:noProof/>
      </w:rPr>
      <w:drawing>
        <wp:anchor distT="0" distB="0" distL="114300" distR="114300" simplePos="0" relativeHeight="251706368" behindDoc="0" locked="0" layoutInCell="1" allowOverlap="1" wp14:anchorId="202FF44F" wp14:editId="1CE9FBAC">
          <wp:simplePos x="0" y="0"/>
          <wp:positionH relativeFrom="column">
            <wp:posOffset>7893169</wp:posOffset>
          </wp:positionH>
          <wp:positionV relativeFrom="paragraph">
            <wp:posOffset>-23783</wp:posOffset>
          </wp:positionV>
          <wp:extent cx="658495" cy="368300"/>
          <wp:effectExtent l="0" t="0" r="8255"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Leitfaden LBP</w:t>
    </w:r>
  </w:p>
  <w:p w14:paraId="43703755" w14:textId="0169CA0E" w:rsidR="00A84B41" w:rsidRDefault="00A84B41" w:rsidP="004419A7">
    <w:pPr>
      <w:pStyle w:val="Kopfzeile1"/>
    </w:pPr>
  </w:p>
  <w:p w14:paraId="5698246D" w14:textId="77777777" w:rsidR="00A84B41" w:rsidRDefault="00A84B41">
    <w:pPr>
      <w:pStyle w:val="Kopfzeile3"/>
      <w:pBdr>
        <w:top w:val="single" w:sz="8" w:space="1" w:color="auto"/>
      </w:pBd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DFCE71" w14:textId="0A2BDF11" w:rsidR="00A84B41" w:rsidRPr="00B85A2E" w:rsidRDefault="00A84B41" w:rsidP="003C7F6A">
    <w:pPr>
      <w:pStyle w:val="Kopfzeile1"/>
      <w:spacing w:before="40" w:after="40"/>
      <w:rPr>
        <w:sz w:val="24"/>
      </w:rPr>
    </w:pPr>
    <w:r w:rsidRPr="00E76362">
      <w:rPr>
        <w:noProof/>
      </w:rPr>
      <w:drawing>
        <wp:anchor distT="0" distB="0" distL="114300" distR="114300" simplePos="0" relativeHeight="251708416" behindDoc="0" locked="0" layoutInCell="1" allowOverlap="1" wp14:anchorId="2019A84F" wp14:editId="20C1B18B">
          <wp:simplePos x="0" y="0"/>
          <wp:positionH relativeFrom="column">
            <wp:posOffset>4779010</wp:posOffset>
          </wp:positionH>
          <wp:positionV relativeFrom="paragraph">
            <wp:posOffset>16246</wp:posOffset>
          </wp:positionV>
          <wp:extent cx="658495" cy="368300"/>
          <wp:effectExtent l="0" t="0" r="8255"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 xml:space="preserve">Leitfaden LBP </w:t>
    </w:r>
  </w:p>
  <w:p w14:paraId="66FF8B55" w14:textId="77777777" w:rsidR="00A84B41" w:rsidRDefault="00A84B41" w:rsidP="003C7F6A">
    <w:pPr>
      <w:pStyle w:val="Kopfzeile2"/>
      <w:spacing w:before="40" w:after="40"/>
    </w:pPr>
  </w:p>
  <w:p w14:paraId="11A32E52" w14:textId="77777777" w:rsidR="00A84B41" w:rsidRDefault="00A84B41">
    <w:pPr>
      <w:pStyle w:val="Kopfzeile3"/>
      <w:pBdr>
        <w:top w:val="single" w:sz="8" w:space="1" w:color="auto"/>
      </w:pBd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62BD97" w14:textId="77777777" w:rsidR="00A84B41" w:rsidRPr="00B85A2E" w:rsidRDefault="00A84B41" w:rsidP="003C7F6A">
    <w:pPr>
      <w:pStyle w:val="Kopfzeile1"/>
      <w:spacing w:before="40" w:after="40"/>
      <w:rPr>
        <w:sz w:val="24"/>
      </w:rPr>
    </w:pPr>
    <w:r w:rsidRPr="00E76362">
      <w:rPr>
        <w:noProof/>
      </w:rPr>
      <w:drawing>
        <wp:anchor distT="0" distB="0" distL="114300" distR="114300" simplePos="0" relativeHeight="251694080" behindDoc="0" locked="0" layoutInCell="1" allowOverlap="1" wp14:anchorId="52C95145" wp14:editId="66977FDC">
          <wp:simplePos x="0" y="0"/>
          <wp:positionH relativeFrom="column">
            <wp:posOffset>4791339</wp:posOffset>
          </wp:positionH>
          <wp:positionV relativeFrom="paragraph">
            <wp:posOffset>29845</wp:posOffset>
          </wp:positionV>
          <wp:extent cx="658495" cy="368300"/>
          <wp:effectExtent l="0" t="0" r="8255" b="0"/>
          <wp:wrapNone/>
          <wp:docPr id="56267966" name="Grafik 5626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 xml:space="preserve">Leitfaden LBP </w:t>
    </w:r>
  </w:p>
  <w:p w14:paraId="1B101383" w14:textId="13574C78" w:rsidR="00A84B41" w:rsidRDefault="00A84B41" w:rsidP="003C7F6A">
    <w:pPr>
      <w:pStyle w:val="Kopfzeile2"/>
      <w:spacing w:before="40" w:after="40"/>
    </w:pPr>
    <w:r>
      <w:t>Anlagen</w:t>
    </w:r>
  </w:p>
  <w:p w14:paraId="26CABE4D" w14:textId="77777777" w:rsidR="00A84B41" w:rsidRDefault="00A84B41">
    <w:pPr>
      <w:pStyle w:val="Kopfzeile3"/>
      <w:pBdr>
        <w:top w:val="single" w:sz="8" w:space="1" w:color="auto"/>
      </w:pBd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3131F2" w14:textId="77777777" w:rsidR="00A84B41" w:rsidRDefault="00A84B41" w:rsidP="003C7F6A">
    <w:pPr>
      <w:pStyle w:val="Kopfzeile1"/>
      <w:rPr>
        <w:noProof/>
        <w:sz w:val="24"/>
      </w:rPr>
    </w:pPr>
    <w:r w:rsidRPr="00E76362">
      <w:rPr>
        <w:noProof/>
      </w:rPr>
      <w:drawing>
        <wp:anchor distT="0" distB="0" distL="114300" distR="114300" simplePos="0" relativeHeight="251702272" behindDoc="0" locked="0" layoutInCell="1" allowOverlap="1" wp14:anchorId="1D134BB0" wp14:editId="084B4D9F">
          <wp:simplePos x="0" y="0"/>
          <wp:positionH relativeFrom="margin">
            <wp:align>right</wp:align>
          </wp:positionH>
          <wp:positionV relativeFrom="paragraph">
            <wp:posOffset>7317</wp:posOffset>
          </wp:positionV>
          <wp:extent cx="658495" cy="368300"/>
          <wp:effectExtent l="0" t="0" r="8255" b="0"/>
          <wp:wrapNone/>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Leitfaden LBP</w:t>
    </w:r>
  </w:p>
  <w:p w14:paraId="7F55E3DB" w14:textId="65C11B62" w:rsidR="00A84B41" w:rsidRPr="003C7F6A" w:rsidRDefault="00A84B41" w:rsidP="003C7F6A">
    <w:pPr>
      <w:pStyle w:val="Kopfzeile1"/>
      <w:rPr>
        <w:b w:val="0"/>
      </w:rPr>
    </w:pPr>
    <w:r w:rsidRPr="003C7F6A">
      <w:rPr>
        <w:b w:val="0"/>
      </w:rPr>
      <w:t>Anlagen</w:t>
    </w:r>
  </w:p>
  <w:p w14:paraId="788FCE9D" w14:textId="77777777" w:rsidR="00A84B41" w:rsidRDefault="00A84B41">
    <w:pPr>
      <w:pStyle w:val="Kopfzeile3"/>
      <w:pBdr>
        <w:top w:val="single" w:sz="8" w:space="1" w:color="auto"/>
      </w:pBd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E7C50" w14:textId="77777777" w:rsidR="00A84B41" w:rsidRPr="00B85A2E" w:rsidRDefault="00A84B41" w:rsidP="003C7F6A">
    <w:pPr>
      <w:pStyle w:val="Kopfzeile1"/>
      <w:spacing w:before="40" w:after="40"/>
      <w:rPr>
        <w:sz w:val="24"/>
      </w:rPr>
    </w:pPr>
    <w:r w:rsidRPr="00E76362">
      <w:rPr>
        <w:noProof/>
      </w:rPr>
      <w:drawing>
        <wp:anchor distT="0" distB="0" distL="114300" distR="114300" simplePos="0" relativeHeight="251696128" behindDoc="0" locked="0" layoutInCell="1" allowOverlap="1" wp14:anchorId="2149C28D" wp14:editId="6F44E319">
          <wp:simplePos x="0" y="0"/>
          <wp:positionH relativeFrom="column">
            <wp:posOffset>4790704</wp:posOffset>
          </wp:positionH>
          <wp:positionV relativeFrom="paragraph">
            <wp:posOffset>29845</wp:posOffset>
          </wp:positionV>
          <wp:extent cx="658495" cy="368300"/>
          <wp:effectExtent l="0" t="0" r="8255" b="0"/>
          <wp:wrapNone/>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 xml:space="preserve">Leitfaden LBP </w:t>
    </w:r>
  </w:p>
  <w:p w14:paraId="6B93D470" w14:textId="1FCC6B66" w:rsidR="00A84B41" w:rsidRDefault="00A84B41" w:rsidP="003C7F6A">
    <w:pPr>
      <w:pStyle w:val="Kopfzeile2"/>
      <w:spacing w:before="40" w:after="40"/>
    </w:pPr>
    <w:r>
      <w:t>Anlagen</w:t>
    </w:r>
  </w:p>
  <w:p w14:paraId="457D92DF" w14:textId="77777777" w:rsidR="00A84B41" w:rsidRDefault="00A84B41">
    <w:pPr>
      <w:pStyle w:val="Kopfzeile3"/>
      <w:pBdr>
        <w:top w:val="single" w:sz="8" w:space="1" w:color="auto"/>
      </w:pBd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3EE91B" w14:textId="77777777" w:rsidR="00A84B41" w:rsidRDefault="00A84B41" w:rsidP="003C7F6A">
    <w:pPr>
      <w:pStyle w:val="Kopfzeile1"/>
      <w:rPr>
        <w:noProof/>
        <w:sz w:val="24"/>
      </w:rPr>
    </w:pPr>
    <w:r w:rsidRPr="00E76362">
      <w:rPr>
        <w:noProof/>
      </w:rPr>
      <w:drawing>
        <wp:anchor distT="0" distB="0" distL="114300" distR="114300" simplePos="0" relativeHeight="251704320" behindDoc="0" locked="0" layoutInCell="1" allowOverlap="1" wp14:anchorId="08BB79EA" wp14:editId="28CAC393">
          <wp:simplePos x="0" y="0"/>
          <wp:positionH relativeFrom="margin">
            <wp:posOffset>7922631</wp:posOffset>
          </wp:positionH>
          <wp:positionV relativeFrom="paragraph">
            <wp:posOffset>6985</wp:posOffset>
          </wp:positionV>
          <wp:extent cx="658495" cy="368300"/>
          <wp:effectExtent l="0" t="0" r="8255" b="0"/>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Leitfaden LBP</w:t>
    </w:r>
  </w:p>
  <w:p w14:paraId="0B81AC4B" w14:textId="77777777" w:rsidR="00A84B41" w:rsidRPr="003C7F6A" w:rsidRDefault="00A84B41" w:rsidP="003C7F6A">
    <w:pPr>
      <w:pStyle w:val="Kopfzeile1"/>
      <w:rPr>
        <w:b w:val="0"/>
      </w:rPr>
    </w:pPr>
    <w:r w:rsidRPr="003C7F6A">
      <w:rPr>
        <w:b w:val="0"/>
      </w:rPr>
      <w:t>Anlagen</w:t>
    </w:r>
  </w:p>
  <w:p w14:paraId="0E19F048" w14:textId="77777777" w:rsidR="00A84B41" w:rsidRDefault="00A84B41">
    <w:pPr>
      <w:pStyle w:val="Kopfzeile3"/>
      <w:pBdr>
        <w:top w:val="single" w:sz="8" w:space="1" w:color="auto"/>
      </w:pBd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BE1CD" w14:textId="77777777" w:rsidR="00A84B41" w:rsidRPr="00B85A2E" w:rsidRDefault="00A84B41" w:rsidP="003C7F6A">
    <w:pPr>
      <w:pStyle w:val="Kopfzeile1"/>
      <w:spacing w:before="40" w:after="40"/>
      <w:rPr>
        <w:sz w:val="24"/>
      </w:rPr>
    </w:pPr>
    <w:r w:rsidRPr="00E76362">
      <w:rPr>
        <w:noProof/>
      </w:rPr>
      <w:drawing>
        <wp:anchor distT="0" distB="0" distL="114300" distR="114300" simplePos="0" relativeHeight="251698176" behindDoc="0" locked="0" layoutInCell="1" allowOverlap="1" wp14:anchorId="0A23DCF4" wp14:editId="10FB497A">
          <wp:simplePos x="0" y="0"/>
          <wp:positionH relativeFrom="column">
            <wp:posOffset>5157206</wp:posOffset>
          </wp:positionH>
          <wp:positionV relativeFrom="paragraph">
            <wp:posOffset>29845</wp:posOffset>
          </wp:positionV>
          <wp:extent cx="658495" cy="368300"/>
          <wp:effectExtent l="0" t="0" r="8255" b="0"/>
          <wp:wrapNone/>
          <wp:docPr id="1344121184" name="Grafik 1344121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 xml:space="preserve">Leitfaden LBP </w:t>
    </w:r>
  </w:p>
  <w:p w14:paraId="6D525215" w14:textId="7F5BF585" w:rsidR="00A84B41" w:rsidRDefault="00A84B41" w:rsidP="003C7F6A">
    <w:pPr>
      <w:pStyle w:val="Kopfzeile2"/>
      <w:spacing w:before="40" w:after="40"/>
    </w:pPr>
    <w:r>
      <w:t>Anlagen</w:t>
    </w:r>
  </w:p>
  <w:p w14:paraId="1E18036E" w14:textId="77777777" w:rsidR="00A84B41" w:rsidRDefault="00A84B41">
    <w:pPr>
      <w:pStyle w:val="Kopfzeile3"/>
      <w:pBdr>
        <w:top w:val="single" w:sz="8" w:space="1" w:color="auto"/>
      </w:pBd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2EF5C" w14:textId="77777777" w:rsidR="00A84B41" w:rsidRPr="00B85A2E" w:rsidRDefault="00A84B41" w:rsidP="003C7F6A">
    <w:pPr>
      <w:pStyle w:val="Kopfzeile1"/>
      <w:spacing w:before="40" w:after="40"/>
      <w:rPr>
        <w:sz w:val="24"/>
      </w:rPr>
    </w:pPr>
    <w:r w:rsidRPr="00E76362">
      <w:rPr>
        <w:noProof/>
      </w:rPr>
      <w:drawing>
        <wp:anchor distT="0" distB="0" distL="114300" distR="114300" simplePos="0" relativeHeight="251700224" behindDoc="0" locked="0" layoutInCell="1" allowOverlap="1" wp14:anchorId="6F7ACEB4" wp14:editId="34FA24D7">
          <wp:simplePos x="0" y="0"/>
          <wp:positionH relativeFrom="column">
            <wp:posOffset>4815576</wp:posOffset>
          </wp:positionH>
          <wp:positionV relativeFrom="paragraph">
            <wp:posOffset>29845</wp:posOffset>
          </wp:positionV>
          <wp:extent cx="658495" cy="368300"/>
          <wp:effectExtent l="0" t="0" r="8255" b="0"/>
          <wp:wrapNone/>
          <wp:docPr id="448" name="Grafi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58495" cy="3683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85A2E">
      <w:rPr>
        <w:noProof/>
        <w:sz w:val="24"/>
      </w:rPr>
      <w:t xml:space="preserve">Leitfaden LBP </w:t>
    </w:r>
  </w:p>
  <w:p w14:paraId="6C756A45" w14:textId="500DF5B2" w:rsidR="00A84B41" w:rsidRDefault="00A84B41" w:rsidP="003C7F6A">
    <w:pPr>
      <w:pStyle w:val="Kopfzeile2"/>
      <w:spacing w:before="40" w:after="40"/>
    </w:pPr>
    <w:r>
      <w:t>Arbeitsmaterialien</w:t>
    </w:r>
  </w:p>
  <w:p w14:paraId="4982ED18" w14:textId="77777777" w:rsidR="00A84B41" w:rsidRDefault="00A84B41">
    <w:pPr>
      <w:pStyle w:val="Kopfzeile3"/>
      <w:pBdr>
        <w:top w:val="single" w:sz="8" w:space="1" w:color="auto"/>
      </w:pBd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9B2DC1" w14:textId="77777777" w:rsidR="00A84B41" w:rsidRPr="00006659" w:rsidRDefault="00A84B41" w:rsidP="0000665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47C16A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9F2C946"/>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AD80A55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3FC0044"/>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882676"/>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43CA96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CD0B3A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43C4DD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1646970"/>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9CFC1EC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15F57BC"/>
    <w:multiLevelType w:val="hybridMultilevel"/>
    <w:tmpl w:val="FBCC6192"/>
    <w:lvl w:ilvl="0" w:tplc="AF0E2F7C">
      <w:start w:val="1"/>
      <w:numFmt w:val="bullet"/>
      <w:lvlText w:val="â"/>
      <w:lvlJc w:val="left"/>
      <w:pPr>
        <w:ind w:left="720" w:hanging="360"/>
      </w:pPr>
      <w:rPr>
        <w:rFonts w:ascii="Wingdings 3" w:hAnsi="Wingdings 3"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0AA755B1"/>
    <w:multiLevelType w:val="hybridMultilevel"/>
    <w:tmpl w:val="6C986A44"/>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0BB42F7F"/>
    <w:multiLevelType w:val="multilevel"/>
    <w:tmpl w:val="0407001F"/>
    <w:styleLink w:val="111111"/>
    <w:lvl w:ilvl="0">
      <w:start w:val="1"/>
      <w:numFmt w:val="decimal"/>
      <w:pStyle w:val="berschrift2"/>
      <w:lvlText w:val="%1."/>
      <w:lvlJc w:val="left"/>
      <w:pPr>
        <w:tabs>
          <w:tab w:val="num" w:pos="720"/>
        </w:tabs>
        <w:ind w:left="360" w:hanging="360"/>
      </w:pPr>
    </w:lvl>
    <w:lvl w:ilvl="1">
      <w:start w:val="1"/>
      <w:numFmt w:val="decimal"/>
      <w:pStyle w:val="Formatvorlage2"/>
      <w:lvlText w:val="%1.%2."/>
      <w:lvlJc w:val="left"/>
      <w:pPr>
        <w:tabs>
          <w:tab w:val="num" w:pos="5333"/>
        </w:tabs>
        <w:ind w:left="4685" w:hanging="432"/>
      </w:pPr>
    </w:lvl>
    <w:lvl w:ilvl="2">
      <w:start w:val="1"/>
      <w:numFmt w:val="decimal"/>
      <w:lvlText w:val="%1.%2.%3."/>
      <w:lvlJc w:val="left"/>
      <w:pPr>
        <w:tabs>
          <w:tab w:val="num" w:pos="4984"/>
        </w:tabs>
        <w:ind w:left="4048"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5760"/>
        </w:tabs>
        <w:ind w:left="3744" w:hanging="1224"/>
      </w:pPr>
    </w:lvl>
    <w:lvl w:ilvl="8">
      <w:start w:val="1"/>
      <w:numFmt w:val="decimal"/>
      <w:lvlText w:val="%1.%2.%3.%4.%5.%6.%7.%8.%9."/>
      <w:lvlJc w:val="left"/>
      <w:pPr>
        <w:tabs>
          <w:tab w:val="num" w:pos="6840"/>
        </w:tabs>
        <w:ind w:left="4320" w:hanging="1440"/>
      </w:pPr>
    </w:lvl>
  </w:abstractNum>
  <w:abstractNum w:abstractNumId="13" w15:restartNumberingAfterBreak="0">
    <w:nsid w:val="15CC5923"/>
    <w:multiLevelType w:val="hybridMultilevel"/>
    <w:tmpl w:val="92347E84"/>
    <w:lvl w:ilvl="0" w:tplc="2940D276">
      <w:start w:val="1"/>
      <w:numFmt w:val="bullet"/>
      <w:pStyle w:val="Aufzhlung3fortlnach0pt"/>
      <w:lvlText w:val=""/>
      <w:lvlJc w:val="left"/>
      <w:pPr>
        <w:tabs>
          <w:tab w:val="num" w:pos="1080"/>
        </w:tabs>
        <w:ind w:left="1077" w:hanging="357"/>
      </w:pPr>
      <w:rPr>
        <w:rFonts w:ascii="Symbol" w:hAnsi="Symbol" w:hint="default"/>
        <w:sz w:val="22"/>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B3902E3"/>
    <w:multiLevelType w:val="hybridMultilevel"/>
    <w:tmpl w:val="6BE4783A"/>
    <w:lvl w:ilvl="0" w:tplc="DB225BCA">
      <w:start w:val="1"/>
      <w:numFmt w:val="bullet"/>
      <w:pStyle w:val="aufzhlung1"/>
      <w:lvlText w:val=""/>
      <w:lvlJc w:val="left"/>
      <w:pPr>
        <w:tabs>
          <w:tab w:val="num" w:pos="417"/>
        </w:tabs>
        <w:ind w:left="414" w:hanging="357"/>
      </w:pPr>
      <w:rPr>
        <w:rFonts w:ascii="Wingdings 2" w:hAnsi="Wingdings 2"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6E1573"/>
    <w:multiLevelType w:val="hybridMultilevel"/>
    <w:tmpl w:val="021672AA"/>
    <w:lvl w:ilvl="0" w:tplc="2DE04448">
      <w:start w:val="1"/>
      <w:numFmt w:val="bullet"/>
      <w:pStyle w:val="Tab1-Aufzhlung2"/>
      <w:lvlText w:val=""/>
      <w:lvlJc w:val="left"/>
      <w:pPr>
        <w:tabs>
          <w:tab w:val="num" w:pos="357"/>
        </w:tabs>
        <w:ind w:left="357" w:hanging="14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020163B"/>
    <w:multiLevelType w:val="multilevel"/>
    <w:tmpl w:val="04070023"/>
    <w:styleLink w:val="ArtikelAbschnitt"/>
    <w:lvl w:ilvl="0">
      <w:start w:val="1"/>
      <w:numFmt w:val="upperRoman"/>
      <w:lvlText w:val="Artikel %1."/>
      <w:lvlJc w:val="left"/>
      <w:pPr>
        <w:tabs>
          <w:tab w:val="num" w:pos="2520"/>
        </w:tabs>
        <w:ind w:left="0" w:firstLine="0"/>
      </w:pPr>
    </w:lvl>
    <w:lvl w:ilvl="1">
      <w:start w:val="1"/>
      <w:numFmt w:val="decimalZero"/>
      <w:isLgl/>
      <w:lvlText w:val="Abschnitt %1.%2"/>
      <w:lvlJc w:val="left"/>
      <w:pPr>
        <w:tabs>
          <w:tab w:val="num" w:pos="32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231804E9"/>
    <w:multiLevelType w:val="hybridMultilevel"/>
    <w:tmpl w:val="39E2E92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318B5633"/>
    <w:multiLevelType w:val="hybridMultilevel"/>
    <w:tmpl w:val="5D54F7C4"/>
    <w:lvl w:ilvl="0" w:tplc="D8605D84">
      <w:start w:val="1"/>
      <w:numFmt w:val="decimal"/>
      <w:pStyle w:val="Nummerierung1"/>
      <w:lvlText w:val="%1."/>
      <w:lvlJc w:val="left"/>
      <w:pPr>
        <w:tabs>
          <w:tab w:val="num" w:pos="360"/>
        </w:tabs>
        <w:ind w:left="357" w:hanging="35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15:restartNumberingAfterBreak="0">
    <w:nsid w:val="384B5CC8"/>
    <w:multiLevelType w:val="hybridMultilevel"/>
    <w:tmpl w:val="604E141E"/>
    <w:lvl w:ilvl="0" w:tplc="6A22303C">
      <w:start w:val="1"/>
      <w:numFmt w:val="bullet"/>
      <w:pStyle w:val="Tab1-Aufzhlung1"/>
      <w:lvlText w:val=""/>
      <w:lvlJc w:val="left"/>
      <w:pPr>
        <w:tabs>
          <w:tab w:val="num" w:pos="210"/>
        </w:tabs>
        <w:ind w:left="210" w:hanging="15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0BF1B58"/>
    <w:multiLevelType w:val="hybridMultilevel"/>
    <w:tmpl w:val="62BAFE88"/>
    <w:lvl w:ilvl="0" w:tplc="FFFFFFFF">
      <w:start w:val="2"/>
      <w:numFmt w:val="bullet"/>
      <w:lvlText w:val="-"/>
      <w:lvlJc w:val="left"/>
      <w:pPr>
        <w:tabs>
          <w:tab w:val="num" w:pos="210"/>
        </w:tabs>
        <w:ind w:left="210" w:hanging="153"/>
      </w:pPr>
      <w:rPr>
        <w:rFonts w:ascii="Arial Narrow" w:eastAsia="Times New Roman" w:hAnsi="Arial Narrow" w:cs="Arial Narrow"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85F1555"/>
    <w:multiLevelType w:val="multilevel"/>
    <w:tmpl w:val="0407001F"/>
    <w:numStyleLink w:val="111111"/>
  </w:abstractNum>
  <w:abstractNum w:abstractNumId="22" w15:restartNumberingAfterBreak="0">
    <w:nsid w:val="488E2160"/>
    <w:multiLevelType w:val="hybridMultilevel"/>
    <w:tmpl w:val="39EA30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B4D000D"/>
    <w:multiLevelType w:val="hybridMultilevel"/>
    <w:tmpl w:val="DD8019E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533B47CF"/>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55DD3B72"/>
    <w:multiLevelType w:val="hybridMultilevel"/>
    <w:tmpl w:val="A686CCD6"/>
    <w:lvl w:ilvl="0" w:tplc="DF5687F8">
      <w:start w:val="1"/>
      <w:numFmt w:val="bullet"/>
      <w:pStyle w:val="Aufzhlung2fortlnach0pt"/>
      <w:lvlText w:val=""/>
      <w:lvlJc w:val="left"/>
      <w:pPr>
        <w:tabs>
          <w:tab w:val="num" w:pos="720"/>
        </w:tabs>
        <w:ind w:left="720" w:hanging="363"/>
      </w:pPr>
      <w:rPr>
        <w:rFonts w:ascii="Symbol" w:hAnsi="Symbol" w:hint="default"/>
        <w:sz w:val="22"/>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B2A2F57"/>
    <w:multiLevelType w:val="hybridMultilevel"/>
    <w:tmpl w:val="F4E0CDB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665C13D3"/>
    <w:multiLevelType w:val="hybridMultilevel"/>
    <w:tmpl w:val="5A3C2982"/>
    <w:lvl w:ilvl="0" w:tplc="A9ACAADA">
      <w:start w:val="1"/>
      <w:numFmt w:val="bullet"/>
      <w:pStyle w:val="Aufzhlung1fortlnach0pt"/>
      <w:lvlText w:val=""/>
      <w:lvlJc w:val="left"/>
      <w:pPr>
        <w:tabs>
          <w:tab w:val="num" w:pos="357"/>
        </w:tabs>
        <w:ind w:left="357" w:hanging="357"/>
      </w:pPr>
      <w:rPr>
        <w:rFonts w:ascii="Symbol" w:hAnsi="Symbol" w:hint="default"/>
        <w:sz w:val="22"/>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D220838"/>
    <w:multiLevelType w:val="hybridMultilevel"/>
    <w:tmpl w:val="25EE71DC"/>
    <w:lvl w:ilvl="0" w:tplc="A524F2AA">
      <w:start w:val="1"/>
      <w:numFmt w:val="bullet"/>
      <w:pStyle w:val="Tab2-Aufzhlung1"/>
      <w:lvlText w:val=""/>
      <w:lvlJc w:val="left"/>
      <w:pPr>
        <w:tabs>
          <w:tab w:val="num" w:pos="210"/>
        </w:tabs>
        <w:ind w:left="210" w:hanging="153"/>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F974410"/>
    <w:multiLevelType w:val="hybridMultilevel"/>
    <w:tmpl w:val="07A23A0C"/>
    <w:lvl w:ilvl="0" w:tplc="A19EA9FA">
      <w:start w:val="1"/>
      <w:numFmt w:val="lowerLetter"/>
      <w:pStyle w:val="Nummerierunga"/>
      <w:lvlText w:val="%1)"/>
      <w:lvlJc w:val="left"/>
      <w:pPr>
        <w:tabs>
          <w:tab w:val="num" w:pos="360"/>
        </w:tabs>
        <w:ind w:left="357" w:hanging="357"/>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730A1C22"/>
    <w:multiLevelType w:val="hybridMultilevel"/>
    <w:tmpl w:val="DAA698D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39B4D21"/>
    <w:multiLevelType w:val="hybridMultilevel"/>
    <w:tmpl w:val="5CCA2A4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7E97A31"/>
    <w:multiLevelType w:val="hybridMultilevel"/>
    <w:tmpl w:val="E9064152"/>
    <w:lvl w:ilvl="0" w:tplc="FB522B1C">
      <w:start w:val="1"/>
      <w:numFmt w:val="bullet"/>
      <w:lvlText w:val=""/>
      <w:lvlJc w:val="left"/>
      <w:pPr>
        <w:tabs>
          <w:tab w:val="num" w:pos="530"/>
        </w:tabs>
        <w:ind w:left="45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AE62940"/>
    <w:multiLevelType w:val="hybridMultilevel"/>
    <w:tmpl w:val="6EF4E080"/>
    <w:lvl w:ilvl="0" w:tplc="14BE003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B1E7902"/>
    <w:multiLevelType w:val="hybridMultilevel"/>
    <w:tmpl w:val="BB62559C"/>
    <w:lvl w:ilvl="0" w:tplc="AEC8CA9A">
      <w:start w:val="1"/>
      <w:numFmt w:val="bullet"/>
      <w:pStyle w:val="Tab2-Aufzhlung2"/>
      <w:lvlText w:val="-"/>
      <w:lvlJc w:val="left"/>
      <w:pPr>
        <w:tabs>
          <w:tab w:val="num" w:pos="357"/>
        </w:tabs>
        <w:ind w:left="357" w:hanging="147"/>
      </w:pPr>
      <w:rPr>
        <w:rFonts w:hint="default"/>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E071E68"/>
    <w:multiLevelType w:val="multilevel"/>
    <w:tmpl w:val="B73C20CE"/>
    <w:lvl w:ilvl="0">
      <w:numFmt w:val="decimal"/>
      <w:pStyle w:val="Verzeichnisberschrift2"/>
      <w:lvlText w:val="%1"/>
      <w:lvlJc w:val="left"/>
      <w:pPr>
        <w:tabs>
          <w:tab w:val="num" w:pos="1321"/>
        </w:tabs>
        <w:ind w:left="1321" w:hanging="1321"/>
      </w:pPr>
      <w:rPr>
        <w:rFonts w:hint="default"/>
        <w:b/>
        <w:i w:val="0"/>
      </w:rPr>
    </w:lvl>
    <w:lvl w:ilvl="1">
      <w:start w:val="1"/>
      <w:numFmt w:val="decimal"/>
      <w:pStyle w:val="Verzeichnisberschrift2"/>
      <w:isLgl/>
      <w:lvlText w:val="%1.%2"/>
      <w:lvlJc w:val="left"/>
      <w:pPr>
        <w:tabs>
          <w:tab w:val="num" w:pos="1321"/>
        </w:tabs>
        <w:ind w:left="1321" w:hanging="1321"/>
      </w:pPr>
      <w:rPr>
        <w:rFonts w:hint="default"/>
        <w:b/>
        <w:i w:val="0"/>
      </w:rPr>
    </w:lvl>
    <w:lvl w:ilvl="2">
      <w:start w:val="1"/>
      <w:numFmt w:val="decimal"/>
      <w:isLgl/>
      <w:lvlText w:val="%1.%2.%3"/>
      <w:lvlJc w:val="left"/>
      <w:pPr>
        <w:tabs>
          <w:tab w:val="num" w:pos="720"/>
        </w:tabs>
        <w:ind w:left="720" w:hanging="720"/>
      </w:pPr>
      <w:rPr>
        <w:rFonts w:hint="default"/>
        <w:b/>
        <w:i w:val="0"/>
      </w:rPr>
    </w:lvl>
    <w:lvl w:ilvl="3">
      <w:start w:val="1"/>
      <w:numFmt w:val="decimal"/>
      <w:lvlRestart w:val="1"/>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num w:numId="1">
    <w:abstractNumId w:val="25"/>
  </w:num>
  <w:num w:numId="2">
    <w:abstractNumId w:val="13"/>
  </w:num>
  <w:num w:numId="3">
    <w:abstractNumId w:val="4"/>
  </w:num>
  <w:num w:numId="4">
    <w:abstractNumId w:val="7"/>
  </w:num>
  <w:num w:numId="5">
    <w:abstractNumId w:val="9"/>
  </w:num>
  <w:num w:numId="6">
    <w:abstractNumId w:val="8"/>
  </w:num>
  <w:num w:numId="7">
    <w:abstractNumId w:val="3"/>
  </w:num>
  <w:num w:numId="8">
    <w:abstractNumId w:val="6"/>
  </w:num>
  <w:num w:numId="9">
    <w:abstractNumId w:val="5"/>
  </w:num>
  <w:num w:numId="10">
    <w:abstractNumId w:val="2"/>
  </w:num>
  <w:num w:numId="11">
    <w:abstractNumId w:val="1"/>
  </w:num>
  <w:num w:numId="12">
    <w:abstractNumId w:val="0"/>
  </w:num>
  <w:num w:numId="13">
    <w:abstractNumId w:val="29"/>
  </w:num>
  <w:num w:numId="14">
    <w:abstractNumId w:val="18"/>
  </w:num>
  <w:num w:numId="15">
    <w:abstractNumId w:val="35"/>
  </w:num>
  <w:num w:numId="16">
    <w:abstractNumId w:val="27"/>
  </w:num>
  <w:num w:numId="17">
    <w:abstractNumId w:val="19"/>
  </w:num>
  <w:num w:numId="18">
    <w:abstractNumId w:val="15"/>
  </w:num>
  <w:num w:numId="19">
    <w:abstractNumId w:val="28"/>
  </w:num>
  <w:num w:numId="20">
    <w:abstractNumId w:val="34"/>
  </w:num>
  <w:num w:numId="21">
    <w:abstractNumId w:val="12"/>
  </w:num>
  <w:num w:numId="22">
    <w:abstractNumId w:val="24"/>
  </w:num>
  <w:num w:numId="23">
    <w:abstractNumId w:val="16"/>
  </w:num>
  <w:num w:numId="24">
    <w:abstractNumId w:val="31"/>
  </w:num>
  <w:num w:numId="25">
    <w:abstractNumId w:val="33"/>
  </w:num>
  <w:num w:numId="26">
    <w:abstractNumId w:val="30"/>
  </w:num>
  <w:num w:numId="27">
    <w:abstractNumId w:val="20"/>
  </w:num>
  <w:num w:numId="28">
    <w:abstractNumId w:val="10"/>
  </w:num>
  <w:num w:numId="29">
    <w:abstractNumId w:val="14"/>
  </w:num>
  <w:num w:numId="30">
    <w:abstractNumId w:val="32"/>
  </w:num>
  <w:num w:numId="31">
    <w:abstractNumId w:val="17"/>
  </w:num>
  <w:num w:numId="32">
    <w:abstractNumId w:val="11"/>
  </w:num>
  <w:num w:numId="33">
    <w:abstractNumId w:val="22"/>
  </w:num>
  <w:num w:numId="34">
    <w:abstractNumId w:val="21"/>
  </w:num>
  <w:num w:numId="35">
    <w:abstractNumId w:val="23"/>
  </w:num>
  <w:num w:numId="36">
    <w:abstractNumId w:val="26"/>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activeWritingStyle w:appName="MSWord" w:lang="de-DE" w:vendorID="64" w:dllVersion="6" w:nlCheck="1" w:checkStyle="0"/>
  <w:activeWritingStyle w:appName="MSWord" w:lang="en-US" w:vendorID="64" w:dllVersion="6" w:nlCheck="1" w:checkStyle="1"/>
  <w:activeWritingStyle w:appName="MSWord" w:lang="de-AT" w:vendorID="64" w:dllVersion="6" w:nlCheck="1" w:checkStyle="0"/>
  <w:activeWritingStyle w:appName="MSWord" w:lang="de-DE" w:vendorID="64" w:dllVersion="0" w:nlCheck="1" w:checkStyle="0"/>
  <w:activeWritingStyle w:appName="MSWord" w:lang="de-AT" w:vendorID="64" w:dllVersion="0" w:nlCheck="1" w:checkStyle="0"/>
  <w:activeWritingStyle w:appName="MSWord" w:lang="en-US" w:vendorID="64" w:dllVersion="0" w:nlCheck="1" w:checkStyle="0"/>
  <w:activeWritingStyle w:appName="MSWord" w:lang="en-GB" w:vendorID="64" w:dllVersion="6" w:nlCheck="1" w:checkStyle="1"/>
  <w:activeWritingStyle w:appName="MSWord" w:lang="de-DE" w:vendorID="64" w:dllVersion="131078" w:nlCheck="1" w:checkStyle="0"/>
  <w:activeWritingStyle w:appName="MSWord" w:lang="de-AT" w:vendorID="64" w:dllVersion="131078" w:nlCheck="1" w:checkStyle="0"/>
  <w:activeWritingStyle w:appName="MSWord" w:lang="en-US" w:vendorID="64" w:dllVersion="131078" w:nlCheck="1" w:checkStyle="1"/>
  <w:activeWritingStyle w:appName="MSWord" w:lang="de-DE" w:vendorID="9" w:dllVersion="512" w:checkStyle="1"/>
  <w:activeWritingStyle w:appName="MSWord" w:lang="it-IT" w:vendorID="3" w:dllVersion="517" w:checkStyle="1"/>
  <w:attachedTemplate r:id="rId1"/>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styleLockQFSet/>
  <w:defaultTabStop w:val="397"/>
  <w:autoHyphenation/>
  <w:hyphenationZone w:val="425"/>
  <w:drawingGridHorizontalSpacing w:val="57"/>
  <w:drawingGridVerticalSpacing w:val="57"/>
  <w:noPunctuationKerning/>
  <w:characterSpacingControl w:val="doNotCompress"/>
  <w:hdrShapeDefaults>
    <o:shapedefaults v:ext="edit" spidmax="164865" o:allowincell="f">
      <o:colormru v:ext="edit" colors="#ff7c80,#ddd,#0b8781,#f1e6db,#e1e5ad"/>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EF1"/>
    <w:rsid w:val="000009E3"/>
    <w:rsid w:val="00001207"/>
    <w:rsid w:val="00001668"/>
    <w:rsid w:val="000023C0"/>
    <w:rsid w:val="000023F4"/>
    <w:rsid w:val="00003048"/>
    <w:rsid w:val="0000332A"/>
    <w:rsid w:val="00003D35"/>
    <w:rsid w:val="0000449A"/>
    <w:rsid w:val="00004E1E"/>
    <w:rsid w:val="00005A69"/>
    <w:rsid w:val="00005A89"/>
    <w:rsid w:val="00006659"/>
    <w:rsid w:val="0000677F"/>
    <w:rsid w:val="00007366"/>
    <w:rsid w:val="00007651"/>
    <w:rsid w:val="0000779C"/>
    <w:rsid w:val="000100BF"/>
    <w:rsid w:val="0001097E"/>
    <w:rsid w:val="000111B2"/>
    <w:rsid w:val="00011775"/>
    <w:rsid w:val="00011957"/>
    <w:rsid w:val="00011F96"/>
    <w:rsid w:val="00012791"/>
    <w:rsid w:val="00013058"/>
    <w:rsid w:val="000132DC"/>
    <w:rsid w:val="00013831"/>
    <w:rsid w:val="00013899"/>
    <w:rsid w:val="000139DD"/>
    <w:rsid w:val="00013B40"/>
    <w:rsid w:val="00014244"/>
    <w:rsid w:val="0001577C"/>
    <w:rsid w:val="00015A18"/>
    <w:rsid w:val="00015B7A"/>
    <w:rsid w:val="00015BAD"/>
    <w:rsid w:val="00016610"/>
    <w:rsid w:val="00016895"/>
    <w:rsid w:val="0001701A"/>
    <w:rsid w:val="00022127"/>
    <w:rsid w:val="00022189"/>
    <w:rsid w:val="000228BC"/>
    <w:rsid w:val="000229C8"/>
    <w:rsid w:val="00023969"/>
    <w:rsid w:val="000244BF"/>
    <w:rsid w:val="000245BD"/>
    <w:rsid w:val="000251F3"/>
    <w:rsid w:val="00025BA5"/>
    <w:rsid w:val="00025F79"/>
    <w:rsid w:val="00026377"/>
    <w:rsid w:val="000275CC"/>
    <w:rsid w:val="00027FFA"/>
    <w:rsid w:val="000308BA"/>
    <w:rsid w:val="00031A14"/>
    <w:rsid w:val="000322A1"/>
    <w:rsid w:val="000338B2"/>
    <w:rsid w:val="00033B25"/>
    <w:rsid w:val="00033CA2"/>
    <w:rsid w:val="000346E4"/>
    <w:rsid w:val="00034A7E"/>
    <w:rsid w:val="00035290"/>
    <w:rsid w:val="000352F1"/>
    <w:rsid w:val="00035E13"/>
    <w:rsid w:val="000366AC"/>
    <w:rsid w:val="000368B4"/>
    <w:rsid w:val="000369CD"/>
    <w:rsid w:val="00040C4C"/>
    <w:rsid w:val="00041225"/>
    <w:rsid w:val="000416D9"/>
    <w:rsid w:val="00041FD3"/>
    <w:rsid w:val="000424C4"/>
    <w:rsid w:val="00042A32"/>
    <w:rsid w:val="00043371"/>
    <w:rsid w:val="00043A23"/>
    <w:rsid w:val="000442A3"/>
    <w:rsid w:val="00044348"/>
    <w:rsid w:val="00044536"/>
    <w:rsid w:val="00044AC6"/>
    <w:rsid w:val="00044F58"/>
    <w:rsid w:val="000452B8"/>
    <w:rsid w:val="00045CFD"/>
    <w:rsid w:val="00045D6A"/>
    <w:rsid w:val="00046352"/>
    <w:rsid w:val="00046EE9"/>
    <w:rsid w:val="00047448"/>
    <w:rsid w:val="000500F0"/>
    <w:rsid w:val="00050E12"/>
    <w:rsid w:val="00051580"/>
    <w:rsid w:val="00051D5D"/>
    <w:rsid w:val="00052771"/>
    <w:rsid w:val="00052EBE"/>
    <w:rsid w:val="000536D9"/>
    <w:rsid w:val="00053AA4"/>
    <w:rsid w:val="00053B32"/>
    <w:rsid w:val="00055172"/>
    <w:rsid w:val="00055488"/>
    <w:rsid w:val="000555CA"/>
    <w:rsid w:val="0005770D"/>
    <w:rsid w:val="00057899"/>
    <w:rsid w:val="000601AD"/>
    <w:rsid w:val="00060761"/>
    <w:rsid w:val="00060F24"/>
    <w:rsid w:val="00061A70"/>
    <w:rsid w:val="00061C46"/>
    <w:rsid w:val="00061E83"/>
    <w:rsid w:val="000620FA"/>
    <w:rsid w:val="00062D13"/>
    <w:rsid w:val="00062DE1"/>
    <w:rsid w:val="00063007"/>
    <w:rsid w:val="000633E9"/>
    <w:rsid w:val="00063C4E"/>
    <w:rsid w:val="00063D33"/>
    <w:rsid w:val="00064A17"/>
    <w:rsid w:val="0006554C"/>
    <w:rsid w:val="000656A3"/>
    <w:rsid w:val="000664A0"/>
    <w:rsid w:val="00066DE3"/>
    <w:rsid w:val="000677F4"/>
    <w:rsid w:val="00067C4D"/>
    <w:rsid w:val="00071D11"/>
    <w:rsid w:val="00072999"/>
    <w:rsid w:val="0007352E"/>
    <w:rsid w:val="00073542"/>
    <w:rsid w:val="00073603"/>
    <w:rsid w:val="000737B6"/>
    <w:rsid w:val="000740A4"/>
    <w:rsid w:val="00074F7E"/>
    <w:rsid w:val="000752B8"/>
    <w:rsid w:val="00075406"/>
    <w:rsid w:val="0007563A"/>
    <w:rsid w:val="00075F44"/>
    <w:rsid w:val="0007653C"/>
    <w:rsid w:val="00076BDE"/>
    <w:rsid w:val="00076BEF"/>
    <w:rsid w:val="00076EA1"/>
    <w:rsid w:val="000773E5"/>
    <w:rsid w:val="00077D73"/>
    <w:rsid w:val="000806BF"/>
    <w:rsid w:val="00080920"/>
    <w:rsid w:val="00080A3B"/>
    <w:rsid w:val="000824CA"/>
    <w:rsid w:val="00082B66"/>
    <w:rsid w:val="0008365A"/>
    <w:rsid w:val="000839C0"/>
    <w:rsid w:val="00083C00"/>
    <w:rsid w:val="000840D6"/>
    <w:rsid w:val="00084107"/>
    <w:rsid w:val="00084557"/>
    <w:rsid w:val="00085032"/>
    <w:rsid w:val="0008544A"/>
    <w:rsid w:val="000856F1"/>
    <w:rsid w:val="00085FEC"/>
    <w:rsid w:val="00086582"/>
    <w:rsid w:val="00086D2E"/>
    <w:rsid w:val="00086DCE"/>
    <w:rsid w:val="00087F4D"/>
    <w:rsid w:val="00090071"/>
    <w:rsid w:val="000901BC"/>
    <w:rsid w:val="00090D5F"/>
    <w:rsid w:val="00091A9C"/>
    <w:rsid w:val="000920C8"/>
    <w:rsid w:val="000929E4"/>
    <w:rsid w:val="0009306F"/>
    <w:rsid w:val="00093BE6"/>
    <w:rsid w:val="00094E1E"/>
    <w:rsid w:val="00094F39"/>
    <w:rsid w:val="000950A5"/>
    <w:rsid w:val="000951F9"/>
    <w:rsid w:val="00095536"/>
    <w:rsid w:val="00096675"/>
    <w:rsid w:val="00096682"/>
    <w:rsid w:val="000969BD"/>
    <w:rsid w:val="000970ED"/>
    <w:rsid w:val="000A08BB"/>
    <w:rsid w:val="000A0EAD"/>
    <w:rsid w:val="000A152D"/>
    <w:rsid w:val="000A16A6"/>
    <w:rsid w:val="000A1EC8"/>
    <w:rsid w:val="000A1ED3"/>
    <w:rsid w:val="000A2085"/>
    <w:rsid w:val="000A232E"/>
    <w:rsid w:val="000A2D8D"/>
    <w:rsid w:val="000A2EAD"/>
    <w:rsid w:val="000A2F02"/>
    <w:rsid w:val="000A3668"/>
    <w:rsid w:val="000A3751"/>
    <w:rsid w:val="000A3ABD"/>
    <w:rsid w:val="000A4101"/>
    <w:rsid w:val="000A4162"/>
    <w:rsid w:val="000A4374"/>
    <w:rsid w:val="000A4EBB"/>
    <w:rsid w:val="000A5C4C"/>
    <w:rsid w:val="000A5C5E"/>
    <w:rsid w:val="000A6073"/>
    <w:rsid w:val="000A6409"/>
    <w:rsid w:val="000A678F"/>
    <w:rsid w:val="000A6A51"/>
    <w:rsid w:val="000A6A5D"/>
    <w:rsid w:val="000A6C67"/>
    <w:rsid w:val="000A6F35"/>
    <w:rsid w:val="000B02AC"/>
    <w:rsid w:val="000B0F0F"/>
    <w:rsid w:val="000B173E"/>
    <w:rsid w:val="000B1A57"/>
    <w:rsid w:val="000B24F3"/>
    <w:rsid w:val="000B352B"/>
    <w:rsid w:val="000B37D3"/>
    <w:rsid w:val="000B3C44"/>
    <w:rsid w:val="000B5257"/>
    <w:rsid w:val="000B525A"/>
    <w:rsid w:val="000B5BA1"/>
    <w:rsid w:val="000B5C0A"/>
    <w:rsid w:val="000B5E0A"/>
    <w:rsid w:val="000B6EA5"/>
    <w:rsid w:val="000B6F44"/>
    <w:rsid w:val="000C00E0"/>
    <w:rsid w:val="000C1A2C"/>
    <w:rsid w:val="000C2362"/>
    <w:rsid w:val="000C30FB"/>
    <w:rsid w:val="000C317A"/>
    <w:rsid w:val="000C3872"/>
    <w:rsid w:val="000C4EBA"/>
    <w:rsid w:val="000C64B1"/>
    <w:rsid w:val="000C64C7"/>
    <w:rsid w:val="000C6C01"/>
    <w:rsid w:val="000C77CF"/>
    <w:rsid w:val="000C7A9E"/>
    <w:rsid w:val="000C7D28"/>
    <w:rsid w:val="000D05F9"/>
    <w:rsid w:val="000D0F2F"/>
    <w:rsid w:val="000D1073"/>
    <w:rsid w:val="000D111C"/>
    <w:rsid w:val="000D13F6"/>
    <w:rsid w:val="000D19E6"/>
    <w:rsid w:val="000D3261"/>
    <w:rsid w:val="000D332B"/>
    <w:rsid w:val="000D3AB0"/>
    <w:rsid w:val="000D519D"/>
    <w:rsid w:val="000D555B"/>
    <w:rsid w:val="000D5B81"/>
    <w:rsid w:val="000D5CD9"/>
    <w:rsid w:val="000D5E9D"/>
    <w:rsid w:val="000D690D"/>
    <w:rsid w:val="000D771A"/>
    <w:rsid w:val="000D7917"/>
    <w:rsid w:val="000E0DF4"/>
    <w:rsid w:val="000E1A46"/>
    <w:rsid w:val="000E23C3"/>
    <w:rsid w:val="000E2667"/>
    <w:rsid w:val="000E2AD7"/>
    <w:rsid w:val="000E301C"/>
    <w:rsid w:val="000E30DD"/>
    <w:rsid w:val="000E36CA"/>
    <w:rsid w:val="000E4C38"/>
    <w:rsid w:val="000E513A"/>
    <w:rsid w:val="000E5E68"/>
    <w:rsid w:val="000E6312"/>
    <w:rsid w:val="000E6F0C"/>
    <w:rsid w:val="000E70F2"/>
    <w:rsid w:val="000E76DA"/>
    <w:rsid w:val="000F08EA"/>
    <w:rsid w:val="000F0999"/>
    <w:rsid w:val="000F0D24"/>
    <w:rsid w:val="000F16BA"/>
    <w:rsid w:val="000F1A47"/>
    <w:rsid w:val="000F1D62"/>
    <w:rsid w:val="000F212A"/>
    <w:rsid w:val="000F2EB8"/>
    <w:rsid w:val="000F4040"/>
    <w:rsid w:val="000F4255"/>
    <w:rsid w:val="000F6021"/>
    <w:rsid w:val="000F6294"/>
    <w:rsid w:val="000F6449"/>
    <w:rsid w:val="000F6726"/>
    <w:rsid w:val="000F6AD9"/>
    <w:rsid w:val="000F6BED"/>
    <w:rsid w:val="000F6D78"/>
    <w:rsid w:val="000F771E"/>
    <w:rsid w:val="000F7787"/>
    <w:rsid w:val="001001B2"/>
    <w:rsid w:val="00100ABF"/>
    <w:rsid w:val="00101393"/>
    <w:rsid w:val="0010147F"/>
    <w:rsid w:val="001017A9"/>
    <w:rsid w:val="001020B5"/>
    <w:rsid w:val="00102154"/>
    <w:rsid w:val="00102449"/>
    <w:rsid w:val="00102636"/>
    <w:rsid w:val="001038B7"/>
    <w:rsid w:val="0010597D"/>
    <w:rsid w:val="00105CD2"/>
    <w:rsid w:val="001060CA"/>
    <w:rsid w:val="00107F9E"/>
    <w:rsid w:val="001106C7"/>
    <w:rsid w:val="00110F29"/>
    <w:rsid w:val="0011115F"/>
    <w:rsid w:val="001111C0"/>
    <w:rsid w:val="0011182E"/>
    <w:rsid w:val="001125C3"/>
    <w:rsid w:val="00112717"/>
    <w:rsid w:val="00112C0F"/>
    <w:rsid w:val="00113CDE"/>
    <w:rsid w:val="001148C2"/>
    <w:rsid w:val="00115B32"/>
    <w:rsid w:val="00116EE1"/>
    <w:rsid w:val="0011786D"/>
    <w:rsid w:val="00117C57"/>
    <w:rsid w:val="001200DB"/>
    <w:rsid w:val="00120B15"/>
    <w:rsid w:val="00121234"/>
    <w:rsid w:val="00121EFC"/>
    <w:rsid w:val="00122B15"/>
    <w:rsid w:val="00122BC1"/>
    <w:rsid w:val="0012323A"/>
    <w:rsid w:val="00123DBD"/>
    <w:rsid w:val="00123F35"/>
    <w:rsid w:val="0012495D"/>
    <w:rsid w:val="00125405"/>
    <w:rsid w:val="001255AD"/>
    <w:rsid w:val="00125D55"/>
    <w:rsid w:val="00126722"/>
    <w:rsid w:val="00126CB6"/>
    <w:rsid w:val="00126E2C"/>
    <w:rsid w:val="00126E3F"/>
    <w:rsid w:val="001274D7"/>
    <w:rsid w:val="00127636"/>
    <w:rsid w:val="00130D64"/>
    <w:rsid w:val="00130E39"/>
    <w:rsid w:val="00131165"/>
    <w:rsid w:val="0013196C"/>
    <w:rsid w:val="00131F16"/>
    <w:rsid w:val="00131FF5"/>
    <w:rsid w:val="0013236C"/>
    <w:rsid w:val="001323A0"/>
    <w:rsid w:val="0013262C"/>
    <w:rsid w:val="001328A0"/>
    <w:rsid w:val="001331FF"/>
    <w:rsid w:val="001339D8"/>
    <w:rsid w:val="001349B4"/>
    <w:rsid w:val="001352D1"/>
    <w:rsid w:val="001357AF"/>
    <w:rsid w:val="00135B1E"/>
    <w:rsid w:val="0013658F"/>
    <w:rsid w:val="00136A48"/>
    <w:rsid w:val="00136CAC"/>
    <w:rsid w:val="001401C9"/>
    <w:rsid w:val="00140816"/>
    <w:rsid w:val="00140859"/>
    <w:rsid w:val="00140B23"/>
    <w:rsid w:val="00140B63"/>
    <w:rsid w:val="0014133D"/>
    <w:rsid w:val="00141996"/>
    <w:rsid w:val="0014245F"/>
    <w:rsid w:val="00142656"/>
    <w:rsid w:val="001427B5"/>
    <w:rsid w:val="001428E6"/>
    <w:rsid w:val="00142D65"/>
    <w:rsid w:val="00142DC1"/>
    <w:rsid w:val="00143047"/>
    <w:rsid w:val="00143220"/>
    <w:rsid w:val="00143300"/>
    <w:rsid w:val="0014349D"/>
    <w:rsid w:val="00143CF4"/>
    <w:rsid w:val="00146626"/>
    <w:rsid w:val="00146879"/>
    <w:rsid w:val="00147B42"/>
    <w:rsid w:val="00147BB6"/>
    <w:rsid w:val="001508E6"/>
    <w:rsid w:val="00150FA0"/>
    <w:rsid w:val="00153FA6"/>
    <w:rsid w:val="001548F9"/>
    <w:rsid w:val="00154DD6"/>
    <w:rsid w:val="00157812"/>
    <w:rsid w:val="00161261"/>
    <w:rsid w:val="00161EE5"/>
    <w:rsid w:val="00162046"/>
    <w:rsid w:val="0016230C"/>
    <w:rsid w:val="001635F7"/>
    <w:rsid w:val="00163D01"/>
    <w:rsid w:val="00163E3E"/>
    <w:rsid w:val="00163F72"/>
    <w:rsid w:val="0016414D"/>
    <w:rsid w:val="00164DB0"/>
    <w:rsid w:val="0016553A"/>
    <w:rsid w:val="00166A51"/>
    <w:rsid w:val="0016705D"/>
    <w:rsid w:val="001679DE"/>
    <w:rsid w:val="00167F56"/>
    <w:rsid w:val="0017067C"/>
    <w:rsid w:val="00170C8F"/>
    <w:rsid w:val="0017120E"/>
    <w:rsid w:val="00172E71"/>
    <w:rsid w:val="00173FFA"/>
    <w:rsid w:val="001740DF"/>
    <w:rsid w:val="0017449B"/>
    <w:rsid w:val="00174FA7"/>
    <w:rsid w:val="0017528C"/>
    <w:rsid w:val="0017558C"/>
    <w:rsid w:val="001760AF"/>
    <w:rsid w:val="001765CA"/>
    <w:rsid w:val="0017672F"/>
    <w:rsid w:val="00176C87"/>
    <w:rsid w:val="001771A7"/>
    <w:rsid w:val="00177372"/>
    <w:rsid w:val="00177921"/>
    <w:rsid w:val="00177ADB"/>
    <w:rsid w:val="00177F01"/>
    <w:rsid w:val="0018137B"/>
    <w:rsid w:val="001816E0"/>
    <w:rsid w:val="00181A63"/>
    <w:rsid w:val="00181BE4"/>
    <w:rsid w:val="00181FB6"/>
    <w:rsid w:val="001838C3"/>
    <w:rsid w:val="001841D7"/>
    <w:rsid w:val="00184BFA"/>
    <w:rsid w:val="00184F9C"/>
    <w:rsid w:val="00185636"/>
    <w:rsid w:val="001860B6"/>
    <w:rsid w:val="001860E5"/>
    <w:rsid w:val="0018632E"/>
    <w:rsid w:val="001863C8"/>
    <w:rsid w:val="001864B4"/>
    <w:rsid w:val="00186C5F"/>
    <w:rsid w:val="00186D0A"/>
    <w:rsid w:val="001905A9"/>
    <w:rsid w:val="00190DA6"/>
    <w:rsid w:val="00191102"/>
    <w:rsid w:val="00191724"/>
    <w:rsid w:val="00192129"/>
    <w:rsid w:val="001927AE"/>
    <w:rsid w:val="00192894"/>
    <w:rsid w:val="00192914"/>
    <w:rsid w:val="001937F6"/>
    <w:rsid w:val="00194789"/>
    <w:rsid w:val="00195588"/>
    <w:rsid w:val="001962ED"/>
    <w:rsid w:val="00196333"/>
    <w:rsid w:val="00196747"/>
    <w:rsid w:val="0019793E"/>
    <w:rsid w:val="001979C9"/>
    <w:rsid w:val="00197B99"/>
    <w:rsid w:val="00197BC0"/>
    <w:rsid w:val="001A001D"/>
    <w:rsid w:val="001A0471"/>
    <w:rsid w:val="001A0A98"/>
    <w:rsid w:val="001A1C4A"/>
    <w:rsid w:val="001A2A90"/>
    <w:rsid w:val="001A407B"/>
    <w:rsid w:val="001A46DA"/>
    <w:rsid w:val="001A49EA"/>
    <w:rsid w:val="001A4DB4"/>
    <w:rsid w:val="001A5A74"/>
    <w:rsid w:val="001A5AA7"/>
    <w:rsid w:val="001A62D8"/>
    <w:rsid w:val="001A7CD0"/>
    <w:rsid w:val="001A7ED0"/>
    <w:rsid w:val="001B0EB0"/>
    <w:rsid w:val="001B1426"/>
    <w:rsid w:val="001B15EC"/>
    <w:rsid w:val="001B236C"/>
    <w:rsid w:val="001B24BF"/>
    <w:rsid w:val="001B2903"/>
    <w:rsid w:val="001B2B9B"/>
    <w:rsid w:val="001B3515"/>
    <w:rsid w:val="001B3518"/>
    <w:rsid w:val="001B363B"/>
    <w:rsid w:val="001B38C7"/>
    <w:rsid w:val="001B40DB"/>
    <w:rsid w:val="001B43C6"/>
    <w:rsid w:val="001B469A"/>
    <w:rsid w:val="001B6199"/>
    <w:rsid w:val="001B69E9"/>
    <w:rsid w:val="001B771B"/>
    <w:rsid w:val="001B777D"/>
    <w:rsid w:val="001B7A5E"/>
    <w:rsid w:val="001C069A"/>
    <w:rsid w:val="001C0B16"/>
    <w:rsid w:val="001C0B44"/>
    <w:rsid w:val="001C10C5"/>
    <w:rsid w:val="001C1564"/>
    <w:rsid w:val="001C20F9"/>
    <w:rsid w:val="001C23C2"/>
    <w:rsid w:val="001C2490"/>
    <w:rsid w:val="001C2598"/>
    <w:rsid w:val="001C2D18"/>
    <w:rsid w:val="001C316D"/>
    <w:rsid w:val="001C3E10"/>
    <w:rsid w:val="001C43FB"/>
    <w:rsid w:val="001C46F6"/>
    <w:rsid w:val="001C5345"/>
    <w:rsid w:val="001C54EC"/>
    <w:rsid w:val="001C58B7"/>
    <w:rsid w:val="001C59B2"/>
    <w:rsid w:val="001C6A8D"/>
    <w:rsid w:val="001C6C56"/>
    <w:rsid w:val="001C6D4D"/>
    <w:rsid w:val="001C7994"/>
    <w:rsid w:val="001D06A8"/>
    <w:rsid w:val="001D11E4"/>
    <w:rsid w:val="001D2175"/>
    <w:rsid w:val="001D352F"/>
    <w:rsid w:val="001D35AB"/>
    <w:rsid w:val="001D3D42"/>
    <w:rsid w:val="001D3E71"/>
    <w:rsid w:val="001D4018"/>
    <w:rsid w:val="001D4477"/>
    <w:rsid w:val="001D4689"/>
    <w:rsid w:val="001D472B"/>
    <w:rsid w:val="001D4B53"/>
    <w:rsid w:val="001D5081"/>
    <w:rsid w:val="001D6365"/>
    <w:rsid w:val="001D6830"/>
    <w:rsid w:val="001D70E1"/>
    <w:rsid w:val="001D7146"/>
    <w:rsid w:val="001D74FF"/>
    <w:rsid w:val="001E1DFB"/>
    <w:rsid w:val="001E24D2"/>
    <w:rsid w:val="001E3BC9"/>
    <w:rsid w:val="001E4543"/>
    <w:rsid w:val="001E56BD"/>
    <w:rsid w:val="001E6343"/>
    <w:rsid w:val="001E63BE"/>
    <w:rsid w:val="001E66EC"/>
    <w:rsid w:val="001E6CC1"/>
    <w:rsid w:val="001F0CED"/>
    <w:rsid w:val="001F1001"/>
    <w:rsid w:val="001F19A8"/>
    <w:rsid w:val="001F1C85"/>
    <w:rsid w:val="001F21D0"/>
    <w:rsid w:val="001F2BA1"/>
    <w:rsid w:val="001F3945"/>
    <w:rsid w:val="001F4106"/>
    <w:rsid w:val="001F47AC"/>
    <w:rsid w:val="001F54B7"/>
    <w:rsid w:val="001F5D17"/>
    <w:rsid w:val="001F70EA"/>
    <w:rsid w:val="001F7120"/>
    <w:rsid w:val="001F733F"/>
    <w:rsid w:val="001F7981"/>
    <w:rsid w:val="001F7A83"/>
    <w:rsid w:val="001F7B6A"/>
    <w:rsid w:val="001F7DBE"/>
    <w:rsid w:val="001F7E5D"/>
    <w:rsid w:val="0020038E"/>
    <w:rsid w:val="00200662"/>
    <w:rsid w:val="00200D97"/>
    <w:rsid w:val="00201F17"/>
    <w:rsid w:val="002020DF"/>
    <w:rsid w:val="00202748"/>
    <w:rsid w:val="00202F19"/>
    <w:rsid w:val="0020366C"/>
    <w:rsid w:val="00203EDB"/>
    <w:rsid w:val="00204AE0"/>
    <w:rsid w:val="0020517E"/>
    <w:rsid w:val="0020585E"/>
    <w:rsid w:val="00205DC0"/>
    <w:rsid w:val="00206700"/>
    <w:rsid w:val="00206960"/>
    <w:rsid w:val="002073B2"/>
    <w:rsid w:val="002079A9"/>
    <w:rsid w:val="002104C1"/>
    <w:rsid w:val="00210719"/>
    <w:rsid w:val="0021075C"/>
    <w:rsid w:val="0021104D"/>
    <w:rsid w:val="002110CF"/>
    <w:rsid w:val="00212A50"/>
    <w:rsid w:val="0021310B"/>
    <w:rsid w:val="00213549"/>
    <w:rsid w:val="00213D28"/>
    <w:rsid w:val="002142C3"/>
    <w:rsid w:val="00215E1F"/>
    <w:rsid w:val="00216034"/>
    <w:rsid w:val="00216C89"/>
    <w:rsid w:val="0021705D"/>
    <w:rsid w:val="00217900"/>
    <w:rsid w:val="00217D50"/>
    <w:rsid w:val="00220946"/>
    <w:rsid w:val="00221283"/>
    <w:rsid w:val="00221407"/>
    <w:rsid w:val="002215BB"/>
    <w:rsid w:val="002226DE"/>
    <w:rsid w:val="00222CFD"/>
    <w:rsid w:val="00222FE4"/>
    <w:rsid w:val="0022303D"/>
    <w:rsid w:val="002237C9"/>
    <w:rsid w:val="00224391"/>
    <w:rsid w:val="00224584"/>
    <w:rsid w:val="00224871"/>
    <w:rsid w:val="00224DB5"/>
    <w:rsid w:val="00224F54"/>
    <w:rsid w:val="00224FCE"/>
    <w:rsid w:val="00224FFE"/>
    <w:rsid w:val="00225AB7"/>
    <w:rsid w:val="002266BF"/>
    <w:rsid w:val="00226ECF"/>
    <w:rsid w:val="002270FC"/>
    <w:rsid w:val="00227350"/>
    <w:rsid w:val="0023067F"/>
    <w:rsid w:val="00230A41"/>
    <w:rsid w:val="00230D7F"/>
    <w:rsid w:val="002319B9"/>
    <w:rsid w:val="00233031"/>
    <w:rsid w:val="002331BC"/>
    <w:rsid w:val="00233565"/>
    <w:rsid w:val="00234391"/>
    <w:rsid w:val="0023509A"/>
    <w:rsid w:val="002351D8"/>
    <w:rsid w:val="00235A0A"/>
    <w:rsid w:val="00236096"/>
    <w:rsid w:val="0023632B"/>
    <w:rsid w:val="0023650E"/>
    <w:rsid w:val="0023653B"/>
    <w:rsid w:val="0023738B"/>
    <w:rsid w:val="00240205"/>
    <w:rsid w:val="00240C68"/>
    <w:rsid w:val="0024112E"/>
    <w:rsid w:val="002411CB"/>
    <w:rsid w:val="002414C2"/>
    <w:rsid w:val="00241C4A"/>
    <w:rsid w:val="00241F16"/>
    <w:rsid w:val="00241F1A"/>
    <w:rsid w:val="00242264"/>
    <w:rsid w:val="00242314"/>
    <w:rsid w:val="00242DE2"/>
    <w:rsid w:val="00242F38"/>
    <w:rsid w:val="00243D18"/>
    <w:rsid w:val="00243D7E"/>
    <w:rsid w:val="00244331"/>
    <w:rsid w:val="0024474B"/>
    <w:rsid w:val="00244C87"/>
    <w:rsid w:val="002460E8"/>
    <w:rsid w:val="0024645F"/>
    <w:rsid w:val="00247832"/>
    <w:rsid w:val="00247981"/>
    <w:rsid w:val="00247D9E"/>
    <w:rsid w:val="00247E71"/>
    <w:rsid w:val="00250877"/>
    <w:rsid w:val="00250E94"/>
    <w:rsid w:val="00251863"/>
    <w:rsid w:val="00251DC6"/>
    <w:rsid w:val="00252194"/>
    <w:rsid w:val="002526BE"/>
    <w:rsid w:val="002529AD"/>
    <w:rsid w:val="00252D75"/>
    <w:rsid w:val="00253B65"/>
    <w:rsid w:val="00253BD1"/>
    <w:rsid w:val="00254345"/>
    <w:rsid w:val="00254D26"/>
    <w:rsid w:val="0025538A"/>
    <w:rsid w:val="00255909"/>
    <w:rsid w:val="00255D9A"/>
    <w:rsid w:val="00255F25"/>
    <w:rsid w:val="002561EB"/>
    <w:rsid w:val="00256297"/>
    <w:rsid w:val="00256FBD"/>
    <w:rsid w:val="00257E7C"/>
    <w:rsid w:val="002601CE"/>
    <w:rsid w:val="00261EF9"/>
    <w:rsid w:val="002620B0"/>
    <w:rsid w:val="00262301"/>
    <w:rsid w:val="00262579"/>
    <w:rsid w:val="00262642"/>
    <w:rsid w:val="002626DF"/>
    <w:rsid w:val="00262A3A"/>
    <w:rsid w:val="00263493"/>
    <w:rsid w:val="00263FAD"/>
    <w:rsid w:val="00264D3E"/>
    <w:rsid w:val="00264DDB"/>
    <w:rsid w:val="002652C9"/>
    <w:rsid w:val="002655BE"/>
    <w:rsid w:val="00265820"/>
    <w:rsid w:val="002658A0"/>
    <w:rsid w:val="00266017"/>
    <w:rsid w:val="00266D4D"/>
    <w:rsid w:val="002676AF"/>
    <w:rsid w:val="00270325"/>
    <w:rsid w:val="00270F5E"/>
    <w:rsid w:val="00271357"/>
    <w:rsid w:val="002719B4"/>
    <w:rsid w:val="00271A2B"/>
    <w:rsid w:val="00272394"/>
    <w:rsid w:val="002724CD"/>
    <w:rsid w:val="00272C44"/>
    <w:rsid w:val="00272D71"/>
    <w:rsid w:val="00273281"/>
    <w:rsid w:val="002736EE"/>
    <w:rsid w:val="00273D9D"/>
    <w:rsid w:val="002748B2"/>
    <w:rsid w:val="00274C1B"/>
    <w:rsid w:val="002756C4"/>
    <w:rsid w:val="00275DC5"/>
    <w:rsid w:val="00276A8E"/>
    <w:rsid w:val="00277A8B"/>
    <w:rsid w:val="00277AD0"/>
    <w:rsid w:val="00280D1C"/>
    <w:rsid w:val="00280EC5"/>
    <w:rsid w:val="002816FA"/>
    <w:rsid w:val="00281B7E"/>
    <w:rsid w:val="00281E7C"/>
    <w:rsid w:val="00281E97"/>
    <w:rsid w:val="0028209C"/>
    <w:rsid w:val="00282877"/>
    <w:rsid w:val="00282BDA"/>
    <w:rsid w:val="0028311E"/>
    <w:rsid w:val="002835A0"/>
    <w:rsid w:val="002839C2"/>
    <w:rsid w:val="00284A06"/>
    <w:rsid w:val="00286306"/>
    <w:rsid w:val="002864D5"/>
    <w:rsid w:val="002866AB"/>
    <w:rsid w:val="0028778F"/>
    <w:rsid w:val="0028788C"/>
    <w:rsid w:val="00287FAB"/>
    <w:rsid w:val="002900B5"/>
    <w:rsid w:val="002906DC"/>
    <w:rsid w:val="00291562"/>
    <w:rsid w:val="00292314"/>
    <w:rsid w:val="0029295B"/>
    <w:rsid w:val="00292A39"/>
    <w:rsid w:val="00292EE6"/>
    <w:rsid w:val="00292F7F"/>
    <w:rsid w:val="00293038"/>
    <w:rsid w:val="002947E4"/>
    <w:rsid w:val="00294CDE"/>
    <w:rsid w:val="00295749"/>
    <w:rsid w:val="00295E1A"/>
    <w:rsid w:val="0029661C"/>
    <w:rsid w:val="00296961"/>
    <w:rsid w:val="00297C69"/>
    <w:rsid w:val="002A076F"/>
    <w:rsid w:val="002A17AC"/>
    <w:rsid w:val="002A231C"/>
    <w:rsid w:val="002A2786"/>
    <w:rsid w:val="002A307E"/>
    <w:rsid w:val="002A4399"/>
    <w:rsid w:val="002A4604"/>
    <w:rsid w:val="002A5DFB"/>
    <w:rsid w:val="002A652B"/>
    <w:rsid w:val="002A6C62"/>
    <w:rsid w:val="002A7146"/>
    <w:rsid w:val="002A74F8"/>
    <w:rsid w:val="002A7976"/>
    <w:rsid w:val="002B0E88"/>
    <w:rsid w:val="002B1125"/>
    <w:rsid w:val="002B12F7"/>
    <w:rsid w:val="002B1CC3"/>
    <w:rsid w:val="002B1CE2"/>
    <w:rsid w:val="002B1CF3"/>
    <w:rsid w:val="002B2532"/>
    <w:rsid w:val="002B3198"/>
    <w:rsid w:val="002B3B85"/>
    <w:rsid w:val="002B3E1A"/>
    <w:rsid w:val="002B3E41"/>
    <w:rsid w:val="002B4D62"/>
    <w:rsid w:val="002B4FE4"/>
    <w:rsid w:val="002B62F6"/>
    <w:rsid w:val="002B6436"/>
    <w:rsid w:val="002B681B"/>
    <w:rsid w:val="002B7199"/>
    <w:rsid w:val="002B7C4C"/>
    <w:rsid w:val="002B7DAF"/>
    <w:rsid w:val="002B7DFB"/>
    <w:rsid w:val="002C0269"/>
    <w:rsid w:val="002C13C4"/>
    <w:rsid w:val="002C1767"/>
    <w:rsid w:val="002C1DD3"/>
    <w:rsid w:val="002C1E0D"/>
    <w:rsid w:val="002C2059"/>
    <w:rsid w:val="002C2C9F"/>
    <w:rsid w:val="002C41AC"/>
    <w:rsid w:val="002C4A3A"/>
    <w:rsid w:val="002C5988"/>
    <w:rsid w:val="002C5CBA"/>
    <w:rsid w:val="002C6238"/>
    <w:rsid w:val="002C6B6E"/>
    <w:rsid w:val="002D0E46"/>
    <w:rsid w:val="002D11B1"/>
    <w:rsid w:val="002D1B67"/>
    <w:rsid w:val="002D1D83"/>
    <w:rsid w:val="002D234B"/>
    <w:rsid w:val="002D2625"/>
    <w:rsid w:val="002D330B"/>
    <w:rsid w:val="002D4283"/>
    <w:rsid w:val="002D44A1"/>
    <w:rsid w:val="002D4529"/>
    <w:rsid w:val="002D55E3"/>
    <w:rsid w:val="002D5783"/>
    <w:rsid w:val="002D5932"/>
    <w:rsid w:val="002D5B7D"/>
    <w:rsid w:val="002D5CED"/>
    <w:rsid w:val="002D5E0B"/>
    <w:rsid w:val="002D723A"/>
    <w:rsid w:val="002D79E2"/>
    <w:rsid w:val="002E01AA"/>
    <w:rsid w:val="002E01F4"/>
    <w:rsid w:val="002E0B57"/>
    <w:rsid w:val="002E0EE3"/>
    <w:rsid w:val="002E0F8B"/>
    <w:rsid w:val="002E14F5"/>
    <w:rsid w:val="002E2600"/>
    <w:rsid w:val="002E2F66"/>
    <w:rsid w:val="002E3804"/>
    <w:rsid w:val="002E3D79"/>
    <w:rsid w:val="002E4881"/>
    <w:rsid w:val="002E5ADE"/>
    <w:rsid w:val="002E5E30"/>
    <w:rsid w:val="002E6070"/>
    <w:rsid w:val="002E6D0C"/>
    <w:rsid w:val="002E784A"/>
    <w:rsid w:val="002E7A5A"/>
    <w:rsid w:val="002F0BFF"/>
    <w:rsid w:val="002F0E83"/>
    <w:rsid w:val="002F2F77"/>
    <w:rsid w:val="002F35B7"/>
    <w:rsid w:val="002F5539"/>
    <w:rsid w:val="002F5A78"/>
    <w:rsid w:val="002F5BE6"/>
    <w:rsid w:val="002F76E2"/>
    <w:rsid w:val="002F7ED8"/>
    <w:rsid w:val="00301585"/>
    <w:rsid w:val="0030165B"/>
    <w:rsid w:val="00301BD8"/>
    <w:rsid w:val="003020D9"/>
    <w:rsid w:val="00302C9E"/>
    <w:rsid w:val="00302E21"/>
    <w:rsid w:val="00303D6F"/>
    <w:rsid w:val="00304079"/>
    <w:rsid w:val="0030467F"/>
    <w:rsid w:val="00304C05"/>
    <w:rsid w:val="00305032"/>
    <w:rsid w:val="0030556F"/>
    <w:rsid w:val="003056B3"/>
    <w:rsid w:val="00307AA1"/>
    <w:rsid w:val="00307DC1"/>
    <w:rsid w:val="003105C8"/>
    <w:rsid w:val="00310701"/>
    <w:rsid w:val="00310C1C"/>
    <w:rsid w:val="003110C7"/>
    <w:rsid w:val="003113B3"/>
    <w:rsid w:val="00311A29"/>
    <w:rsid w:val="0031298B"/>
    <w:rsid w:val="00312ABC"/>
    <w:rsid w:val="0031340A"/>
    <w:rsid w:val="00313B3E"/>
    <w:rsid w:val="003152AA"/>
    <w:rsid w:val="003165A5"/>
    <w:rsid w:val="00317962"/>
    <w:rsid w:val="0032003A"/>
    <w:rsid w:val="00320AF5"/>
    <w:rsid w:val="00321370"/>
    <w:rsid w:val="00321C7E"/>
    <w:rsid w:val="00321E0C"/>
    <w:rsid w:val="00322B6F"/>
    <w:rsid w:val="0032344F"/>
    <w:rsid w:val="00323EA9"/>
    <w:rsid w:val="00324133"/>
    <w:rsid w:val="00324D3C"/>
    <w:rsid w:val="00324D8F"/>
    <w:rsid w:val="003260EE"/>
    <w:rsid w:val="0032678A"/>
    <w:rsid w:val="003267AC"/>
    <w:rsid w:val="0032729F"/>
    <w:rsid w:val="003276BC"/>
    <w:rsid w:val="00327CFA"/>
    <w:rsid w:val="00327D6C"/>
    <w:rsid w:val="00330245"/>
    <w:rsid w:val="0033063B"/>
    <w:rsid w:val="00331040"/>
    <w:rsid w:val="00331E63"/>
    <w:rsid w:val="003325AA"/>
    <w:rsid w:val="00332A56"/>
    <w:rsid w:val="00332B4E"/>
    <w:rsid w:val="00333E1A"/>
    <w:rsid w:val="00333E38"/>
    <w:rsid w:val="00334CBD"/>
    <w:rsid w:val="0033534A"/>
    <w:rsid w:val="003361A7"/>
    <w:rsid w:val="00336213"/>
    <w:rsid w:val="0033665A"/>
    <w:rsid w:val="0033761F"/>
    <w:rsid w:val="00337FE3"/>
    <w:rsid w:val="003407DA"/>
    <w:rsid w:val="0034121E"/>
    <w:rsid w:val="003418EB"/>
    <w:rsid w:val="00341E24"/>
    <w:rsid w:val="003421B1"/>
    <w:rsid w:val="003421EA"/>
    <w:rsid w:val="00343A0F"/>
    <w:rsid w:val="00343CE2"/>
    <w:rsid w:val="00343E1F"/>
    <w:rsid w:val="00344A37"/>
    <w:rsid w:val="00345570"/>
    <w:rsid w:val="003457F6"/>
    <w:rsid w:val="003465F4"/>
    <w:rsid w:val="00350A10"/>
    <w:rsid w:val="003517E5"/>
    <w:rsid w:val="003518F2"/>
    <w:rsid w:val="00351F04"/>
    <w:rsid w:val="00351FEA"/>
    <w:rsid w:val="003526B8"/>
    <w:rsid w:val="003539AC"/>
    <w:rsid w:val="0035446C"/>
    <w:rsid w:val="003549E4"/>
    <w:rsid w:val="00354B32"/>
    <w:rsid w:val="003557E3"/>
    <w:rsid w:val="00355CD4"/>
    <w:rsid w:val="0035701E"/>
    <w:rsid w:val="00357300"/>
    <w:rsid w:val="00357448"/>
    <w:rsid w:val="00357B20"/>
    <w:rsid w:val="003607B3"/>
    <w:rsid w:val="00360B7C"/>
    <w:rsid w:val="0036101C"/>
    <w:rsid w:val="00362599"/>
    <w:rsid w:val="0036362D"/>
    <w:rsid w:val="00363AC6"/>
    <w:rsid w:val="00363CB1"/>
    <w:rsid w:val="00363FF0"/>
    <w:rsid w:val="00364131"/>
    <w:rsid w:val="00364169"/>
    <w:rsid w:val="00364C5E"/>
    <w:rsid w:val="003656E9"/>
    <w:rsid w:val="00366830"/>
    <w:rsid w:val="00366A8B"/>
    <w:rsid w:val="00366E55"/>
    <w:rsid w:val="0036701D"/>
    <w:rsid w:val="0036704C"/>
    <w:rsid w:val="00367439"/>
    <w:rsid w:val="003679AB"/>
    <w:rsid w:val="00367BCF"/>
    <w:rsid w:val="00367D49"/>
    <w:rsid w:val="00370E87"/>
    <w:rsid w:val="00371452"/>
    <w:rsid w:val="003719A2"/>
    <w:rsid w:val="0037232A"/>
    <w:rsid w:val="00372346"/>
    <w:rsid w:val="00372433"/>
    <w:rsid w:val="00372C77"/>
    <w:rsid w:val="003730DC"/>
    <w:rsid w:val="0037392B"/>
    <w:rsid w:val="00373BAA"/>
    <w:rsid w:val="003740F8"/>
    <w:rsid w:val="00374998"/>
    <w:rsid w:val="003759A1"/>
    <w:rsid w:val="00375B1A"/>
    <w:rsid w:val="003773FD"/>
    <w:rsid w:val="0038034D"/>
    <w:rsid w:val="00380BD3"/>
    <w:rsid w:val="003813FD"/>
    <w:rsid w:val="00381E89"/>
    <w:rsid w:val="003820AE"/>
    <w:rsid w:val="00383089"/>
    <w:rsid w:val="00383980"/>
    <w:rsid w:val="00383A47"/>
    <w:rsid w:val="003840D1"/>
    <w:rsid w:val="003902DB"/>
    <w:rsid w:val="003904EB"/>
    <w:rsid w:val="0039059B"/>
    <w:rsid w:val="00391603"/>
    <w:rsid w:val="00391E02"/>
    <w:rsid w:val="00392DA8"/>
    <w:rsid w:val="00392E41"/>
    <w:rsid w:val="00392FF0"/>
    <w:rsid w:val="00393A3B"/>
    <w:rsid w:val="003947AF"/>
    <w:rsid w:val="0039491F"/>
    <w:rsid w:val="00394AB6"/>
    <w:rsid w:val="00394ABB"/>
    <w:rsid w:val="00395718"/>
    <w:rsid w:val="00395999"/>
    <w:rsid w:val="00395A89"/>
    <w:rsid w:val="00395C12"/>
    <w:rsid w:val="00395D5D"/>
    <w:rsid w:val="00396536"/>
    <w:rsid w:val="00396BDB"/>
    <w:rsid w:val="00397FF1"/>
    <w:rsid w:val="003A1877"/>
    <w:rsid w:val="003A1EF4"/>
    <w:rsid w:val="003A1F42"/>
    <w:rsid w:val="003A2413"/>
    <w:rsid w:val="003A2484"/>
    <w:rsid w:val="003A2F5A"/>
    <w:rsid w:val="003A2FFC"/>
    <w:rsid w:val="003A57A9"/>
    <w:rsid w:val="003A754C"/>
    <w:rsid w:val="003A762E"/>
    <w:rsid w:val="003B0EFA"/>
    <w:rsid w:val="003B14A0"/>
    <w:rsid w:val="003B21A4"/>
    <w:rsid w:val="003B2958"/>
    <w:rsid w:val="003B2B6E"/>
    <w:rsid w:val="003B3283"/>
    <w:rsid w:val="003B3E64"/>
    <w:rsid w:val="003B4428"/>
    <w:rsid w:val="003B4452"/>
    <w:rsid w:val="003B5520"/>
    <w:rsid w:val="003B5ACE"/>
    <w:rsid w:val="003B6099"/>
    <w:rsid w:val="003B6A00"/>
    <w:rsid w:val="003B6B6A"/>
    <w:rsid w:val="003B71D9"/>
    <w:rsid w:val="003B7D36"/>
    <w:rsid w:val="003C063B"/>
    <w:rsid w:val="003C0B10"/>
    <w:rsid w:val="003C1C59"/>
    <w:rsid w:val="003C28A6"/>
    <w:rsid w:val="003C3390"/>
    <w:rsid w:val="003C3AB8"/>
    <w:rsid w:val="003C3D98"/>
    <w:rsid w:val="003C46ED"/>
    <w:rsid w:val="003C4E10"/>
    <w:rsid w:val="003C5A37"/>
    <w:rsid w:val="003C5B39"/>
    <w:rsid w:val="003C5D81"/>
    <w:rsid w:val="003C6188"/>
    <w:rsid w:val="003C6D54"/>
    <w:rsid w:val="003C7430"/>
    <w:rsid w:val="003C750C"/>
    <w:rsid w:val="003C7F6A"/>
    <w:rsid w:val="003D090C"/>
    <w:rsid w:val="003D13B4"/>
    <w:rsid w:val="003D1A87"/>
    <w:rsid w:val="003D24F4"/>
    <w:rsid w:val="003D2C5D"/>
    <w:rsid w:val="003D309A"/>
    <w:rsid w:val="003D3269"/>
    <w:rsid w:val="003D4495"/>
    <w:rsid w:val="003D462C"/>
    <w:rsid w:val="003D49FD"/>
    <w:rsid w:val="003D500E"/>
    <w:rsid w:val="003D505A"/>
    <w:rsid w:val="003D5129"/>
    <w:rsid w:val="003D5AF1"/>
    <w:rsid w:val="003D676B"/>
    <w:rsid w:val="003D6BF1"/>
    <w:rsid w:val="003D7301"/>
    <w:rsid w:val="003E14D6"/>
    <w:rsid w:val="003E166F"/>
    <w:rsid w:val="003E2A46"/>
    <w:rsid w:val="003E2A79"/>
    <w:rsid w:val="003E4823"/>
    <w:rsid w:val="003E4DE8"/>
    <w:rsid w:val="003E4FD9"/>
    <w:rsid w:val="003E5DCB"/>
    <w:rsid w:val="003E65E4"/>
    <w:rsid w:val="003E693A"/>
    <w:rsid w:val="003E6AC9"/>
    <w:rsid w:val="003E7595"/>
    <w:rsid w:val="003F002B"/>
    <w:rsid w:val="003F0B87"/>
    <w:rsid w:val="003F1435"/>
    <w:rsid w:val="003F18E5"/>
    <w:rsid w:val="003F1B93"/>
    <w:rsid w:val="003F2005"/>
    <w:rsid w:val="003F256E"/>
    <w:rsid w:val="003F3626"/>
    <w:rsid w:val="003F3E03"/>
    <w:rsid w:val="003F3E78"/>
    <w:rsid w:val="003F4108"/>
    <w:rsid w:val="003F4495"/>
    <w:rsid w:val="003F51FA"/>
    <w:rsid w:val="003F62DF"/>
    <w:rsid w:val="003F6AA3"/>
    <w:rsid w:val="003F6C61"/>
    <w:rsid w:val="004004F9"/>
    <w:rsid w:val="0040147D"/>
    <w:rsid w:val="004017FC"/>
    <w:rsid w:val="00401936"/>
    <w:rsid w:val="00401C97"/>
    <w:rsid w:val="00401E9D"/>
    <w:rsid w:val="004021D8"/>
    <w:rsid w:val="00402420"/>
    <w:rsid w:val="00402961"/>
    <w:rsid w:val="00402B2D"/>
    <w:rsid w:val="00402BC2"/>
    <w:rsid w:val="004039D7"/>
    <w:rsid w:val="00403A15"/>
    <w:rsid w:val="00404DF4"/>
    <w:rsid w:val="004055CA"/>
    <w:rsid w:val="0040603B"/>
    <w:rsid w:val="00406297"/>
    <w:rsid w:val="004063F7"/>
    <w:rsid w:val="00406B34"/>
    <w:rsid w:val="0040708C"/>
    <w:rsid w:val="00407228"/>
    <w:rsid w:val="00407C7E"/>
    <w:rsid w:val="0041022F"/>
    <w:rsid w:val="004102CE"/>
    <w:rsid w:val="00410400"/>
    <w:rsid w:val="00410AB7"/>
    <w:rsid w:val="004111AE"/>
    <w:rsid w:val="0041144B"/>
    <w:rsid w:val="0041156D"/>
    <w:rsid w:val="00412ACB"/>
    <w:rsid w:val="00412B86"/>
    <w:rsid w:val="00412DF1"/>
    <w:rsid w:val="00412E46"/>
    <w:rsid w:val="00412ED2"/>
    <w:rsid w:val="004135C7"/>
    <w:rsid w:val="004136AA"/>
    <w:rsid w:val="004141AC"/>
    <w:rsid w:val="0041441B"/>
    <w:rsid w:val="004147E9"/>
    <w:rsid w:val="0041602D"/>
    <w:rsid w:val="004164AD"/>
    <w:rsid w:val="00416FF1"/>
    <w:rsid w:val="00417429"/>
    <w:rsid w:val="004175A7"/>
    <w:rsid w:val="00417AE3"/>
    <w:rsid w:val="00417CF8"/>
    <w:rsid w:val="00420116"/>
    <w:rsid w:val="0042070C"/>
    <w:rsid w:val="004209A7"/>
    <w:rsid w:val="00420B25"/>
    <w:rsid w:val="00420CF3"/>
    <w:rsid w:val="004220AF"/>
    <w:rsid w:val="00423922"/>
    <w:rsid w:val="00424061"/>
    <w:rsid w:val="00424849"/>
    <w:rsid w:val="00426753"/>
    <w:rsid w:val="00427904"/>
    <w:rsid w:val="00427B22"/>
    <w:rsid w:val="00427C90"/>
    <w:rsid w:val="0043000F"/>
    <w:rsid w:val="00430300"/>
    <w:rsid w:val="004306CD"/>
    <w:rsid w:val="0043085B"/>
    <w:rsid w:val="004312F0"/>
    <w:rsid w:val="00431385"/>
    <w:rsid w:val="004334F7"/>
    <w:rsid w:val="00434441"/>
    <w:rsid w:val="0043460D"/>
    <w:rsid w:val="00434A3A"/>
    <w:rsid w:val="00434BCD"/>
    <w:rsid w:val="00434F54"/>
    <w:rsid w:val="00434FFF"/>
    <w:rsid w:val="00435D7E"/>
    <w:rsid w:val="00435DF9"/>
    <w:rsid w:val="00436748"/>
    <w:rsid w:val="004368A2"/>
    <w:rsid w:val="00436F37"/>
    <w:rsid w:val="004374C1"/>
    <w:rsid w:val="00437548"/>
    <w:rsid w:val="00437601"/>
    <w:rsid w:val="00437ADD"/>
    <w:rsid w:val="004403D7"/>
    <w:rsid w:val="0044111E"/>
    <w:rsid w:val="0044172F"/>
    <w:rsid w:val="0044176E"/>
    <w:rsid w:val="004417A6"/>
    <w:rsid w:val="004419A7"/>
    <w:rsid w:val="00441FF0"/>
    <w:rsid w:val="004423D3"/>
    <w:rsid w:val="00442A8B"/>
    <w:rsid w:val="00442D61"/>
    <w:rsid w:val="00444796"/>
    <w:rsid w:val="0044536B"/>
    <w:rsid w:val="00445BD5"/>
    <w:rsid w:val="0044651D"/>
    <w:rsid w:val="00446B5D"/>
    <w:rsid w:val="004473DE"/>
    <w:rsid w:val="00450E10"/>
    <w:rsid w:val="00451532"/>
    <w:rsid w:val="00452A70"/>
    <w:rsid w:val="00453014"/>
    <w:rsid w:val="00454A1D"/>
    <w:rsid w:val="00455290"/>
    <w:rsid w:val="004553FD"/>
    <w:rsid w:val="004558B7"/>
    <w:rsid w:val="00456BDB"/>
    <w:rsid w:val="0045793F"/>
    <w:rsid w:val="00460FC7"/>
    <w:rsid w:val="00461126"/>
    <w:rsid w:val="00461EDF"/>
    <w:rsid w:val="0046203E"/>
    <w:rsid w:val="00463153"/>
    <w:rsid w:val="0046360A"/>
    <w:rsid w:val="00463B14"/>
    <w:rsid w:val="00463E7D"/>
    <w:rsid w:val="00464B5D"/>
    <w:rsid w:val="00464E49"/>
    <w:rsid w:val="004657B6"/>
    <w:rsid w:val="00465E39"/>
    <w:rsid w:val="00466380"/>
    <w:rsid w:val="00466922"/>
    <w:rsid w:val="004669C6"/>
    <w:rsid w:val="00466E12"/>
    <w:rsid w:val="00467393"/>
    <w:rsid w:val="00467434"/>
    <w:rsid w:val="0046748E"/>
    <w:rsid w:val="00467823"/>
    <w:rsid w:val="00467E95"/>
    <w:rsid w:val="00470F96"/>
    <w:rsid w:val="0047184F"/>
    <w:rsid w:val="00471CEC"/>
    <w:rsid w:val="00471E7D"/>
    <w:rsid w:val="00471F17"/>
    <w:rsid w:val="00472033"/>
    <w:rsid w:val="0047257C"/>
    <w:rsid w:val="004727D0"/>
    <w:rsid w:val="00472CA4"/>
    <w:rsid w:val="00472CB2"/>
    <w:rsid w:val="00473E32"/>
    <w:rsid w:val="004745CE"/>
    <w:rsid w:val="00474713"/>
    <w:rsid w:val="00474E6C"/>
    <w:rsid w:val="00475033"/>
    <w:rsid w:val="00475105"/>
    <w:rsid w:val="00475237"/>
    <w:rsid w:val="00475C5F"/>
    <w:rsid w:val="00475E1C"/>
    <w:rsid w:val="00475FCE"/>
    <w:rsid w:val="0047655D"/>
    <w:rsid w:val="004768D2"/>
    <w:rsid w:val="0047744F"/>
    <w:rsid w:val="004774D6"/>
    <w:rsid w:val="00477667"/>
    <w:rsid w:val="00477E88"/>
    <w:rsid w:val="004814B8"/>
    <w:rsid w:val="0048194D"/>
    <w:rsid w:val="0048209A"/>
    <w:rsid w:val="004821C5"/>
    <w:rsid w:val="004826DB"/>
    <w:rsid w:val="004827AC"/>
    <w:rsid w:val="00482BB5"/>
    <w:rsid w:val="00482E37"/>
    <w:rsid w:val="00483D7C"/>
    <w:rsid w:val="00484403"/>
    <w:rsid w:val="00484826"/>
    <w:rsid w:val="00485936"/>
    <w:rsid w:val="0048597B"/>
    <w:rsid w:val="00485C1E"/>
    <w:rsid w:val="00485D2F"/>
    <w:rsid w:val="00485D70"/>
    <w:rsid w:val="00486991"/>
    <w:rsid w:val="00486C92"/>
    <w:rsid w:val="0048717C"/>
    <w:rsid w:val="0048778F"/>
    <w:rsid w:val="00487A14"/>
    <w:rsid w:val="00487B21"/>
    <w:rsid w:val="004916D5"/>
    <w:rsid w:val="004926C5"/>
    <w:rsid w:val="004926E1"/>
    <w:rsid w:val="0049273C"/>
    <w:rsid w:val="00492CC1"/>
    <w:rsid w:val="00493671"/>
    <w:rsid w:val="004936FC"/>
    <w:rsid w:val="0049418B"/>
    <w:rsid w:val="0049486C"/>
    <w:rsid w:val="004959ED"/>
    <w:rsid w:val="004959F4"/>
    <w:rsid w:val="004960B5"/>
    <w:rsid w:val="00497E47"/>
    <w:rsid w:val="00497F0E"/>
    <w:rsid w:val="00497F63"/>
    <w:rsid w:val="004A03C8"/>
    <w:rsid w:val="004A03CA"/>
    <w:rsid w:val="004A0424"/>
    <w:rsid w:val="004A0F56"/>
    <w:rsid w:val="004A10B5"/>
    <w:rsid w:val="004A1E23"/>
    <w:rsid w:val="004A1F74"/>
    <w:rsid w:val="004A2227"/>
    <w:rsid w:val="004A264A"/>
    <w:rsid w:val="004A2951"/>
    <w:rsid w:val="004A2FFF"/>
    <w:rsid w:val="004A39E7"/>
    <w:rsid w:val="004A40DF"/>
    <w:rsid w:val="004A476E"/>
    <w:rsid w:val="004A478D"/>
    <w:rsid w:val="004A4F75"/>
    <w:rsid w:val="004A5517"/>
    <w:rsid w:val="004A5AFA"/>
    <w:rsid w:val="004A5B47"/>
    <w:rsid w:val="004A6A9C"/>
    <w:rsid w:val="004B04F6"/>
    <w:rsid w:val="004B0C5C"/>
    <w:rsid w:val="004B10B1"/>
    <w:rsid w:val="004B18F4"/>
    <w:rsid w:val="004B1928"/>
    <w:rsid w:val="004B1E31"/>
    <w:rsid w:val="004B1EB9"/>
    <w:rsid w:val="004B2387"/>
    <w:rsid w:val="004B28DE"/>
    <w:rsid w:val="004B2D28"/>
    <w:rsid w:val="004B37AD"/>
    <w:rsid w:val="004B37FE"/>
    <w:rsid w:val="004B380E"/>
    <w:rsid w:val="004B3A3C"/>
    <w:rsid w:val="004B4228"/>
    <w:rsid w:val="004B4477"/>
    <w:rsid w:val="004B45A0"/>
    <w:rsid w:val="004B5AC7"/>
    <w:rsid w:val="004B5B56"/>
    <w:rsid w:val="004B5B71"/>
    <w:rsid w:val="004B5D8E"/>
    <w:rsid w:val="004B60C8"/>
    <w:rsid w:val="004C0644"/>
    <w:rsid w:val="004C17CC"/>
    <w:rsid w:val="004C1B16"/>
    <w:rsid w:val="004C1BF2"/>
    <w:rsid w:val="004C1C9C"/>
    <w:rsid w:val="004C2735"/>
    <w:rsid w:val="004C34A2"/>
    <w:rsid w:val="004C450A"/>
    <w:rsid w:val="004C489D"/>
    <w:rsid w:val="004C4EEF"/>
    <w:rsid w:val="004C53EE"/>
    <w:rsid w:val="004C57EB"/>
    <w:rsid w:val="004C5F37"/>
    <w:rsid w:val="004C62E6"/>
    <w:rsid w:val="004C62E8"/>
    <w:rsid w:val="004C7194"/>
    <w:rsid w:val="004C7BA2"/>
    <w:rsid w:val="004D07DB"/>
    <w:rsid w:val="004D1396"/>
    <w:rsid w:val="004D1861"/>
    <w:rsid w:val="004D21B8"/>
    <w:rsid w:val="004D2488"/>
    <w:rsid w:val="004D32C9"/>
    <w:rsid w:val="004D33A5"/>
    <w:rsid w:val="004D36CC"/>
    <w:rsid w:val="004D43E8"/>
    <w:rsid w:val="004D4B60"/>
    <w:rsid w:val="004D68E5"/>
    <w:rsid w:val="004D7752"/>
    <w:rsid w:val="004E0014"/>
    <w:rsid w:val="004E09AC"/>
    <w:rsid w:val="004E09DF"/>
    <w:rsid w:val="004E0AFF"/>
    <w:rsid w:val="004E0EDE"/>
    <w:rsid w:val="004E1DB5"/>
    <w:rsid w:val="004E2397"/>
    <w:rsid w:val="004E256F"/>
    <w:rsid w:val="004E298B"/>
    <w:rsid w:val="004E5AED"/>
    <w:rsid w:val="004E650C"/>
    <w:rsid w:val="004E6EDE"/>
    <w:rsid w:val="004E7183"/>
    <w:rsid w:val="004E73D3"/>
    <w:rsid w:val="004E7B99"/>
    <w:rsid w:val="004F1788"/>
    <w:rsid w:val="004F2848"/>
    <w:rsid w:val="004F2A5E"/>
    <w:rsid w:val="004F307F"/>
    <w:rsid w:val="004F3E35"/>
    <w:rsid w:val="004F48A2"/>
    <w:rsid w:val="004F5C9C"/>
    <w:rsid w:val="004F5F71"/>
    <w:rsid w:val="004F622B"/>
    <w:rsid w:val="004F64BD"/>
    <w:rsid w:val="004F64D3"/>
    <w:rsid w:val="004F687D"/>
    <w:rsid w:val="004F75D2"/>
    <w:rsid w:val="004F75D4"/>
    <w:rsid w:val="004F7C01"/>
    <w:rsid w:val="0050020C"/>
    <w:rsid w:val="00501576"/>
    <w:rsid w:val="005016C1"/>
    <w:rsid w:val="005018B6"/>
    <w:rsid w:val="0050277D"/>
    <w:rsid w:val="00502E44"/>
    <w:rsid w:val="00502F38"/>
    <w:rsid w:val="0050310C"/>
    <w:rsid w:val="005037F6"/>
    <w:rsid w:val="00503F10"/>
    <w:rsid w:val="005041BB"/>
    <w:rsid w:val="005055F1"/>
    <w:rsid w:val="005056F6"/>
    <w:rsid w:val="00505AF2"/>
    <w:rsid w:val="00505ED5"/>
    <w:rsid w:val="00505F52"/>
    <w:rsid w:val="005061EA"/>
    <w:rsid w:val="00506D09"/>
    <w:rsid w:val="0050700E"/>
    <w:rsid w:val="0050734A"/>
    <w:rsid w:val="005073A9"/>
    <w:rsid w:val="00507477"/>
    <w:rsid w:val="00507721"/>
    <w:rsid w:val="00507C53"/>
    <w:rsid w:val="00507CD1"/>
    <w:rsid w:val="00507E73"/>
    <w:rsid w:val="00507FCB"/>
    <w:rsid w:val="00510154"/>
    <w:rsid w:val="0051044A"/>
    <w:rsid w:val="0051144C"/>
    <w:rsid w:val="00512595"/>
    <w:rsid w:val="0051268E"/>
    <w:rsid w:val="0051293A"/>
    <w:rsid w:val="00512CC6"/>
    <w:rsid w:val="00513109"/>
    <w:rsid w:val="00513366"/>
    <w:rsid w:val="00513BD2"/>
    <w:rsid w:val="00514213"/>
    <w:rsid w:val="0051429B"/>
    <w:rsid w:val="005144B2"/>
    <w:rsid w:val="0051523E"/>
    <w:rsid w:val="00515CF0"/>
    <w:rsid w:val="00516485"/>
    <w:rsid w:val="005164EA"/>
    <w:rsid w:val="005165F1"/>
    <w:rsid w:val="005167C8"/>
    <w:rsid w:val="00517B39"/>
    <w:rsid w:val="00520360"/>
    <w:rsid w:val="0052074C"/>
    <w:rsid w:val="005208C6"/>
    <w:rsid w:val="00520AF7"/>
    <w:rsid w:val="005211DA"/>
    <w:rsid w:val="0052166A"/>
    <w:rsid w:val="00521B73"/>
    <w:rsid w:val="0052266A"/>
    <w:rsid w:val="00523D72"/>
    <w:rsid w:val="0052409B"/>
    <w:rsid w:val="005241F8"/>
    <w:rsid w:val="005243A2"/>
    <w:rsid w:val="005243C9"/>
    <w:rsid w:val="00524A57"/>
    <w:rsid w:val="005250D0"/>
    <w:rsid w:val="0052512A"/>
    <w:rsid w:val="00525693"/>
    <w:rsid w:val="00525966"/>
    <w:rsid w:val="005259AB"/>
    <w:rsid w:val="00525F93"/>
    <w:rsid w:val="0052609E"/>
    <w:rsid w:val="0052696A"/>
    <w:rsid w:val="00526B5C"/>
    <w:rsid w:val="00526F3A"/>
    <w:rsid w:val="00527193"/>
    <w:rsid w:val="005276C3"/>
    <w:rsid w:val="00527A1C"/>
    <w:rsid w:val="00527A7D"/>
    <w:rsid w:val="00527D07"/>
    <w:rsid w:val="00530884"/>
    <w:rsid w:val="00530B8C"/>
    <w:rsid w:val="00530CE9"/>
    <w:rsid w:val="0053123E"/>
    <w:rsid w:val="00531CCF"/>
    <w:rsid w:val="005329B2"/>
    <w:rsid w:val="00532EF6"/>
    <w:rsid w:val="005334E3"/>
    <w:rsid w:val="00533835"/>
    <w:rsid w:val="00534488"/>
    <w:rsid w:val="005346E0"/>
    <w:rsid w:val="00534976"/>
    <w:rsid w:val="00535150"/>
    <w:rsid w:val="005357C2"/>
    <w:rsid w:val="005359F4"/>
    <w:rsid w:val="00535C9C"/>
    <w:rsid w:val="00535E94"/>
    <w:rsid w:val="00536814"/>
    <w:rsid w:val="0053690C"/>
    <w:rsid w:val="005375B9"/>
    <w:rsid w:val="00540A5E"/>
    <w:rsid w:val="00540B99"/>
    <w:rsid w:val="00540C1D"/>
    <w:rsid w:val="00540D58"/>
    <w:rsid w:val="00543641"/>
    <w:rsid w:val="00543787"/>
    <w:rsid w:val="0054390C"/>
    <w:rsid w:val="00544090"/>
    <w:rsid w:val="00544234"/>
    <w:rsid w:val="0054504F"/>
    <w:rsid w:val="00545908"/>
    <w:rsid w:val="00545A8C"/>
    <w:rsid w:val="00546B7A"/>
    <w:rsid w:val="0054722A"/>
    <w:rsid w:val="00547E38"/>
    <w:rsid w:val="00550AEF"/>
    <w:rsid w:val="00550CDB"/>
    <w:rsid w:val="005517E2"/>
    <w:rsid w:val="005522EE"/>
    <w:rsid w:val="00552F8B"/>
    <w:rsid w:val="0055350F"/>
    <w:rsid w:val="00553CCA"/>
    <w:rsid w:val="005541D4"/>
    <w:rsid w:val="00554B85"/>
    <w:rsid w:val="0055577D"/>
    <w:rsid w:val="00555C73"/>
    <w:rsid w:val="00556B19"/>
    <w:rsid w:val="00556C53"/>
    <w:rsid w:val="00557025"/>
    <w:rsid w:val="00557707"/>
    <w:rsid w:val="00560A37"/>
    <w:rsid w:val="00561291"/>
    <w:rsid w:val="005618ED"/>
    <w:rsid w:val="00561D69"/>
    <w:rsid w:val="00561F5B"/>
    <w:rsid w:val="0056264D"/>
    <w:rsid w:val="00562D4C"/>
    <w:rsid w:val="00562FB4"/>
    <w:rsid w:val="0056457C"/>
    <w:rsid w:val="00564A4A"/>
    <w:rsid w:val="00564EA2"/>
    <w:rsid w:val="00565AC0"/>
    <w:rsid w:val="005660EA"/>
    <w:rsid w:val="00566828"/>
    <w:rsid w:val="00567F49"/>
    <w:rsid w:val="00570735"/>
    <w:rsid w:val="00570D67"/>
    <w:rsid w:val="00570E4F"/>
    <w:rsid w:val="00571ABA"/>
    <w:rsid w:val="0057300E"/>
    <w:rsid w:val="00573D57"/>
    <w:rsid w:val="005740DC"/>
    <w:rsid w:val="0057457F"/>
    <w:rsid w:val="00574BFB"/>
    <w:rsid w:val="00575BCB"/>
    <w:rsid w:val="00576BCD"/>
    <w:rsid w:val="00576C1A"/>
    <w:rsid w:val="0057722A"/>
    <w:rsid w:val="00577532"/>
    <w:rsid w:val="00577733"/>
    <w:rsid w:val="00580561"/>
    <w:rsid w:val="00581064"/>
    <w:rsid w:val="00581EEA"/>
    <w:rsid w:val="00582139"/>
    <w:rsid w:val="005823AD"/>
    <w:rsid w:val="00582732"/>
    <w:rsid w:val="00583A72"/>
    <w:rsid w:val="00583B04"/>
    <w:rsid w:val="005844BE"/>
    <w:rsid w:val="00584540"/>
    <w:rsid w:val="005847A2"/>
    <w:rsid w:val="0058501B"/>
    <w:rsid w:val="00585EA8"/>
    <w:rsid w:val="005860B3"/>
    <w:rsid w:val="00586744"/>
    <w:rsid w:val="00586AE8"/>
    <w:rsid w:val="00586DB6"/>
    <w:rsid w:val="00587184"/>
    <w:rsid w:val="005871CE"/>
    <w:rsid w:val="00587207"/>
    <w:rsid w:val="00587EE7"/>
    <w:rsid w:val="00590B37"/>
    <w:rsid w:val="00591795"/>
    <w:rsid w:val="00591DED"/>
    <w:rsid w:val="00592321"/>
    <w:rsid w:val="00592716"/>
    <w:rsid w:val="00592A21"/>
    <w:rsid w:val="00592D10"/>
    <w:rsid w:val="00593369"/>
    <w:rsid w:val="005934D5"/>
    <w:rsid w:val="0059383E"/>
    <w:rsid w:val="005948B7"/>
    <w:rsid w:val="00595B1A"/>
    <w:rsid w:val="00596169"/>
    <w:rsid w:val="0059630B"/>
    <w:rsid w:val="005971FB"/>
    <w:rsid w:val="0059787A"/>
    <w:rsid w:val="00597903"/>
    <w:rsid w:val="00597D05"/>
    <w:rsid w:val="00597FCA"/>
    <w:rsid w:val="005A0148"/>
    <w:rsid w:val="005A0AB1"/>
    <w:rsid w:val="005A141A"/>
    <w:rsid w:val="005A18B3"/>
    <w:rsid w:val="005A1947"/>
    <w:rsid w:val="005A22ED"/>
    <w:rsid w:val="005A247A"/>
    <w:rsid w:val="005A2A9D"/>
    <w:rsid w:val="005A2D13"/>
    <w:rsid w:val="005A4224"/>
    <w:rsid w:val="005A43FD"/>
    <w:rsid w:val="005A45CA"/>
    <w:rsid w:val="005A500D"/>
    <w:rsid w:val="005A5562"/>
    <w:rsid w:val="005A5AF7"/>
    <w:rsid w:val="005A5E85"/>
    <w:rsid w:val="005A6355"/>
    <w:rsid w:val="005A7525"/>
    <w:rsid w:val="005A775A"/>
    <w:rsid w:val="005B0449"/>
    <w:rsid w:val="005B0906"/>
    <w:rsid w:val="005B0BAE"/>
    <w:rsid w:val="005B1381"/>
    <w:rsid w:val="005B1E0E"/>
    <w:rsid w:val="005B212D"/>
    <w:rsid w:val="005B2F70"/>
    <w:rsid w:val="005B31F7"/>
    <w:rsid w:val="005B33B9"/>
    <w:rsid w:val="005B3891"/>
    <w:rsid w:val="005B4AC3"/>
    <w:rsid w:val="005B5356"/>
    <w:rsid w:val="005B5DB4"/>
    <w:rsid w:val="005B5F71"/>
    <w:rsid w:val="005B6A09"/>
    <w:rsid w:val="005B7B55"/>
    <w:rsid w:val="005B7D2F"/>
    <w:rsid w:val="005B7DFB"/>
    <w:rsid w:val="005C0256"/>
    <w:rsid w:val="005C07EF"/>
    <w:rsid w:val="005C0B04"/>
    <w:rsid w:val="005C0BE8"/>
    <w:rsid w:val="005C1625"/>
    <w:rsid w:val="005C1DBB"/>
    <w:rsid w:val="005C2FA0"/>
    <w:rsid w:val="005C480F"/>
    <w:rsid w:val="005C490D"/>
    <w:rsid w:val="005C6634"/>
    <w:rsid w:val="005C70FA"/>
    <w:rsid w:val="005C7130"/>
    <w:rsid w:val="005C7273"/>
    <w:rsid w:val="005C7351"/>
    <w:rsid w:val="005C786A"/>
    <w:rsid w:val="005D035C"/>
    <w:rsid w:val="005D0DB4"/>
    <w:rsid w:val="005D1330"/>
    <w:rsid w:val="005D1E8D"/>
    <w:rsid w:val="005D1FB2"/>
    <w:rsid w:val="005D22E2"/>
    <w:rsid w:val="005D2CAE"/>
    <w:rsid w:val="005D3770"/>
    <w:rsid w:val="005D3BD0"/>
    <w:rsid w:val="005D3C92"/>
    <w:rsid w:val="005D3FC9"/>
    <w:rsid w:val="005D4939"/>
    <w:rsid w:val="005D4A0B"/>
    <w:rsid w:val="005D4DE4"/>
    <w:rsid w:val="005D6105"/>
    <w:rsid w:val="005D68AF"/>
    <w:rsid w:val="005D70BC"/>
    <w:rsid w:val="005D7AC4"/>
    <w:rsid w:val="005D7D47"/>
    <w:rsid w:val="005E0309"/>
    <w:rsid w:val="005E049C"/>
    <w:rsid w:val="005E11E0"/>
    <w:rsid w:val="005E11F0"/>
    <w:rsid w:val="005E19D2"/>
    <w:rsid w:val="005E1E3C"/>
    <w:rsid w:val="005E20DE"/>
    <w:rsid w:val="005E2271"/>
    <w:rsid w:val="005E290A"/>
    <w:rsid w:val="005E3AD1"/>
    <w:rsid w:val="005E3CE9"/>
    <w:rsid w:val="005E472D"/>
    <w:rsid w:val="005E4ED8"/>
    <w:rsid w:val="005E582D"/>
    <w:rsid w:val="005E58C1"/>
    <w:rsid w:val="005E5B3E"/>
    <w:rsid w:val="005E5C9F"/>
    <w:rsid w:val="005E5CE7"/>
    <w:rsid w:val="005E63E9"/>
    <w:rsid w:val="005E6537"/>
    <w:rsid w:val="005E6F16"/>
    <w:rsid w:val="005F02BF"/>
    <w:rsid w:val="005F0971"/>
    <w:rsid w:val="005F117E"/>
    <w:rsid w:val="005F2B8C"/>
    <w:rsid w:val="005F3215"/>
    <w:rsid w:val="005F3751"/>
    <w:rsid w:val="005F3DDB"/>
    <w:rsid w:val="005F421C"/>
    <w:rsid w:val="005F4C9B"/>
    <w:rsid w:val="005F5A95"/>
    <w:rsid w:val="005F5CE5"/>
    <w:rsid w:val="005F63B2"/>
    <w:rsid w:val="005F6662"/>
    <w:rsid w:val="005F66FB"/>
    <w:rsid w:val="005F67BC"/>
    <w:rsid w:val="005F6AA7"/>
    <w:rsid w:val="00600C15"/>
    <w:rsid w:val="00601D4F"/>
    <w:rsid w:val="00601FEE"/>
    <w:rsid w:val="0060217A"/>
    <w:rsid w:val="00602F90"/>
    <w:rsid w:val="0060353F"/>
    <w:rsid w:val="00603C44"/>
    <w:rsid w:val="006045B7"/>
    <w:rsid w:val="0060546B"/>
    <w:rsid w:val="00605812"/>
    <w:rsid w:val="00606769"/>
    <w:rsid w:val="00607238"/>
    <w:rsid w:val="006074F0"/>
    <w:rsid w:val="00607E14"/>
    <w:rsid w:val="00610929"/>
    <w:rsid w:val="00612190"/>
    <w:rsid w:val="00612FFD"/>
    <w:rsid w:val="00613053"/>
    <w:rsid w:val="00616D04"/>
    <w:rsid w:val="00616EAE"/>
    <w:rsid w:val="00616FBE"/>
    <w:rsid w:val="00617322"/>
    <w:rsid w:val="00617F25"/>
    <w:rsid w:val="00620036"/>
    <w:rsid w:val="00620AD4"/>
    <w:rsid w:val="00621B27"/>
    <w:rsid w:val="00621BC8"/>
    <w:rsid w:val="0062279D"/>
    <w:rsid w:val="00622C49"/>
    <w:rsid w:val="00622D20"/>
    <w:rsid w:val="006239C2"/>
    <w:rsid w:val="00624283"/>
    <w:rsid w:val="00624ABF"/>
    <w:rsid w:val="00624E85"/>
    <w:rsid w:val="006253A7"/>
    <w:rsid w:val="0062669D"/>
    <w:rsid w:val="00627C75"/>
    <w:rsid w:val="00631DA4"/>
    <w:rsid w:val="006320D5"/>
    <w:rsid w:val="00632A1B"/>
    <w:rsid w:val="0063312F"/>
    <w:rsid w:val="006343A1"/>
    <w:rsid w:val="00634776"/>
    <w:rsid w:val="00636359"/>
    <w:rsid w:val="00636EB9"/>
    <w:rsid w:val="006379D7"/>
    <w:rsid w:val="00641735"/>
    <w:rsid w:val="0064240C"/>
    <w:rsid w:val="00642D26"/>
    <w:rsid w:val="00642D2F"/>
    <w:rsid w:val="00644109"/>
    <w:rsid w:val="006445A5"/>
    <w:rsid w:val="00644B38"/>
    <w:rsid w:val="00644E60"/>
    <w:rsid w:val="00645AD7"/>
    <w:rsid w:val="0064600C"/>
    <w:rsid w:val="00646247"/>
    <w:rsid w:val="00646E91"/>
    <w:rsid w:val="00646ED3"/>
    <w:rsid w:val="006473D1"/>
    <w:rsid w:val="00651165"/>
    <w:rsid w:val="0065188E"/>
    <w:rsid w:val="00651C38"/>
    <w:rsid w:val="00652A46"/>
    <w:rsid w:val="00653950"/>
    <w:rsid w:val="00653E89"/>
    <w:rsid w:val="0065406D"/>
    <w:rsid w:val="00654260"/>
    <w:rsid w:val="006545D3"/>
    <w:rsid w:val="00656002"/>
    <w:rsid w:val="006566AF"/>
    <w:rsid w:val="00656A15"/>
    <w:rsid w:val="00657213"/>
    <w:rsid w:val="0065766D"/>
    <w:rsid w:val="00660477"/>
    <w:rsid w:val="006608D4"/>
    <w:rsid w:val="00660CCE"/>
    <w:rsid w:val="006614CF"/>
    <w:rsid w:val="00661737"/>
    <w:rsid w:val="00661FB8"/>
    <w:rsid w:val="006624FD"/>
    <w:rsid w:val="00662BA3"/>
    <w:rsid w:val="0066307C"/>
    <w:rsid w:val="00663864"/>
    <w:rsid w:val="00663F3E"/>
    <w:rsid w:val="006643E4"/>
    <w:rsid w:val="00665A4C"/>
    <w:rsid w:val="00665D27"/>
    <w:rsid w:val="00665EB9"/>
    <w:rsid w:val="006663D2"/>
    <w:rsid w:val="00666FCC"/>
    <w:rsid w:val="00667449"/>
    <w:rsid w:val="00667660"/>
    <w:rsid w:val="0067087D"/>
    <w:rsid w:val="006713FD"/>
    <w:rsid w:val="00671406"/>
    <w:rsid w:val="006716B8"/>
    <w:rsid w:val="006722A8"/>
    <w:rsid w:val="0067298A"/>
    <w:rsid w:val="00672FFB"/>
    <w:rsid w:val="006755BE"/>
    <w:rsid w:val="006758C6"/>
    <w:rsid w:val="00676F89"/>
    <w:rsid w:val="006774DA"/>
    <w:rsid w:val="00677504"/>
    <w:rsid w:val="00677F53"/>
    <w:rsid w:val="00682001"/>
    <w:rsid w:val="00682052"/>
    <w:rsid w:val="0068303C"/>
    <w:rsid w:val="00683D01"/>
    <w:rsid w:val="00686400"/>
    <w:rsid w:val="00686B0A"/>
    <w:rsid w:val="00690686"/>
    <w:rsid w:val="00690F47"/>
    <w:rsid w:val="00691862"/>
    <w:rsid w:val="0069223D"/>
    <w:rsid w:val="006922E7"/>
    <w:rsid w:val="00692ABB"/>
    <w:rsid w:val="00692ED9"/>
    <w:rsid w:val="006938E1"/>
    <w:rsid w:val="00693C78"/>
    <w:rsid w:val="00694454"/>
    <w:rsid w:val="00694964"/>
    <w:rsid w:val="00695867"/>
    <w:rsid w:val="006966F8"/>
    <w:rsid w:val="00696944"/>
    <w:rsid w:val="00696E9B"/>
    <w:rsid w:val="00697B07"/>
    <w:rsid w:val="006A0A57"/>
    <w:rsid w:val="006A17D5"/>
    <w:rsid w:val="006A17D8"/>
    <w:rsid w:val="006A1D17"/>
    <w:rsid w:val="006A3453"/>
    <w:rsid w:val="006A3566"/>
    <w:rsid w:val="006A35C9"/>
    <w:rsid w:val="006A36ED"/>
    <w:rsid w:val="006A3A9F"/>
    <w:rsid w:val="006A4AE0"/>
    <w:rsid w:val="006A5F2F"/>
    <w:rsid w:val="006A6746"/>
    <w:rsid w:val="006A67D1"/>
    <w:rsid w:val="006A7059"/>
    <w:rsid w:val="006A73E3"/>
    <w:rsid w:val="006A77D9"/>
    <w:rsid w:val="006A7EC7"/>
    <w:rsid w:val="006B064B"/>
    <w:rsid w:val="006B0D75"/>
    <w:rsid w:val="006B0DE4"/>
    <w:rsid w:val="006B1A2C"/>
    <w:rsid w:val="006B1DC9"/>
    <w:rsid w:val="006B2747"/>
    <w:rsid w:val="006B2A11"/>
    <w:rsid w:val="006B2B54"/>
    <w:rsid w:val="006B3367"/>
    <w:rsid w:val="006B375F"/>
    <w:rsid w:val="006B3972"/>
    <w:rsid w:val="006B3DEB"/>
    <w:rsid w:val="006B4588"/>
    <w:rsid w:val="006B495A"/>
    <w:rsid w:val="006B495B"/>
    <w:rsid w:val="006B52D9"/>
    <w:rsid w:val="006B58AE"/>
    <w:rsid w:val="006B6086"/>
    <w:rsid w:val="006B6152"/>
    <w:rsid w:val="006B63B7"/>
    <w:rsid w:val="006B67C5"/>
    <w:rsid w:val="006B7229"/>
    <w:rsid w:val="006B76A9"/>
    <w:rsid w:val="006C0403"/>
    <w:rsid w:val="006C0720"/>
    <w:rsid w:val="006C0D76"/>
    <w:rsid w:val="006C34F8"/>
    <w:rsid w:val="006C4763"/>
    <w:rsid w:val="006C483D"/>
    <w:rsid w:val="006C4A3C"/>
    <w:rsid w:val="006C6285"/>
    <w:rsid w:val="006C6D68"/>
    <w:rsid w:val="006C6DDE"/>
    <w:rsid w:val="006C75CE"/>
    <w:rsid w:val="006C761B"/>
    <w:rsid w:val="006D05A8"/>
    <w:rsid w:val="006D0B2C"/>
    <w:rsid w:val="006D1622"/>
    <w:rsid w:val="006D1A0A"/>
    <w:rsid w:val="006D3062"/>
    <w:rsid w:val="006D33E0"/>
    <w:rsid w:val="006D36B8"/>
    <w:rsid w:val="006D424C"/>
    <w:rsid w:val="006D44D8"/>
    <w:rsid w:val="006D496C"/>
    <w:rsid w:val="006D4B2C"/>
    <w:rsid w:val="006D4B71"/>
    <w:rsid w:val="006D4F0E"/>
    <w:rsid w:val="006D5023"/>
    <w:rsid w:val="006D52A0"/>
    <w:rsid w:val="006D5DB7"/>
    <w:rsid w:val="006D5E9D"/>
    <w:rsid w:val="006D69FF"/>
    <w:rsid w:val="006D7455"/>
    <w:rsid w:val="006D75AA"/>
    <w:rsid w:val="006D7633"/>
    <w:rsid w:val="006D7E9A"/>
    <w:rsid w:val="006E0C5F"/>
    <w:rsid w:val="006E1285"/>
    <w:rsid w:val="006E1944"/>
    <w:rsid w:val="006E19BB"/>
    <w:rsid w:val="006E24EC"/>
    <w:rsid w:val="006E3339"/>
    <w:rsid w:val="006E3953"/>
    <w:rsid w:val="006E39B3"/>
    <w:rsid w:val="006E3C61"/>
    <w:rsid w:val="006E3CCD"/>
    <w:rsid w:val="006E3CE9"/>
    <w:rsid w:val="006E4028"/>
    <w:rsid w:val="006E420A"/>
    <w:rsid w:val="006E49BF"/>
    <w:rsid w:val="006E52AE"/>
    <w:rsid w:val="006E5BDB"/>
    <w:rsid w:val="006E691F"/>
    <w:rsid w:val="006F0157"/>
    <w:rsid w:val="006F0363"/>
    <w:rsid w:val="006F0EE0"/>
    <w:rsid w:val="006F16F3"/>
    <w:rsid w:val="006F1710"/>
    <w:rsid w:val="006F1831"/>
    <w:rsid w:val="006F29E4"/>
    <w:rsid w:val="006F399C"/>
    <w:rsid w:val="006F39B7"/>
    <w:rsid w:val="006F3C90"/>
    <w:rsid w:val="006F47DE"/>
    <w:rsid w:val="006F4E50"/>
    <w:rsid w:val="006F59C5"/>
    <w:rsid w:val="006F5B19"/>
    <w:rsid w:val="006F61B6"/>
    <w:rsid w:val="006F63C8"/>
    <w:rsid w:val="006F6501"/>
    <w:rsid w:val="006F726E"/>
    <w:rsid w:val="006F777F"/>
    <w:rsid w:val="0070188C"/>
    <w:rsid w:val="00701F75"/>
    <w:rsid w:val="007021A2"/>
    <w:rsid w:val="00702972"/>
    <w:rsid w:val="00702B2B"/>
    <w:rsid w:val="00703F27"/>
    <w:rsid w:val="00704690"/>
    <w:rsid w:val="00704AB5"/>
    <w:rsid w:val="00704F42"/>
    <w:rsid w:val="00705034"/>
    <w:rsid w:val="0070599D"/>
    <w:rsid w:val="00706493"/>
    <w:rsid w:val="00707138"/>
    <w:rsid w:val="00707440"/>
    <w:rsid w:val="00707888"/>
    <w:rsid w:val="00707C7D"/>
    <w:rsid w:val="00710305"/>
    <w:rsid w:val="007104DC"/>
    <w:rsid w:val="00710E58"/>
    <w:rsid w:val="00711A29"/>
    <w:rsid w:val="00711BDB"/>
    <w:rsid w:val="0071285F"/>
    <w:rsid w:val="00712CB6"/>
    <w:rsid w:val="00713D78"/>
    <w:rsid w:val="00713E73"/>
    <w:rsid w:val="00714114"/>
    <w:rsid w:val="00714136"/>
    <w:rsid w:val="00714245"/>
    <w:rsid w:val="007148B9"/>
    <w:rsid w:val="00715CFE"/>
    <w:rsid w:val="00715DA4"/>
    <w:rsid w:val="00716240"/>
    <w:rsid w:val="007178AB"/>
    <w:rsid w:val="00717F26"/>
    <w:rsid w:val="007201A1"/>
    <w:rsid w:val="00720848"/>
    <w:rsid w:val="00720EB7"/>
    <w:rsid w:val="0072110B"/>
    <w:rsid w:val="0072136A"/>
    <w:rsid w:val="00721B96"/>
    <w:rsid w:val="00721F03"/>
    <w:rsid w:val="00722411"/>
    <w:rsid w:val="007226EA"/>
    <w:rsid w:val="00722892"/>
    <w:rsid w:val="00723D0B"/>
    <w:rsid w:val="00724029"/>
    <w:rsid w:val="007240D2"/>
    <w:rsid w:val="0072412D"/>
    <w:rsid w:val="007247E2"/>
    <w:rsid w:val="00724A7A"/>
    <w:rsid w:val="0072526F"/>
    <w:rsid w:val="0072596C"/>
    <w:rsid w:val="007261F3"/>
    <w:rsid w:val="00726385"/>
    <w:rsid w:val="00726A9F"/>
    <w:rsid w:val="00726FA5"/>
    <w:rsid w:val="007270DB"/>
    <w:rsid w:val="0072750E"/>
    <w:rsid w:val="007276CE"/>
    <w:rsid w:val="00727D5B"/>
    <w:rsid w:val="0073071C"/>
    <w:rsid w:val="00730AC0"/>
    <w:rsid w:val="00730C99"/>
    <w:rsid w:val="00730DE6"/>
    <w:rsid w:val="0073113C"/>
    <w:rsid w:val="007314CE"/>
    <w:rsid w:val="007319BE"/>
    <w:rsid w:val="00731BBA"/>
    <w:rsid w:val="00731E28"/>
    <w:rsid w:val="0073275F"/>
    <w:rsid w:val="00732BF0"/>
    <w:rsid w:val="00732FF9"/>
    <w:rsid w:val="00733264"/>
    <w:rsid w:val="00733A5E"/>
    <w:rsid w:val="00733E40"/>
    <w:rsid w:val="0073423B"/>
    <w:rsid w:val="00734310"/>
    <w:rsid w:val="00734873"/>
    <w:rsid w:val="0073492D"/>
    <w:rsid w:val="00734E7D"/>
    <w:rsid w:val="00735B5C"/>
    <w:rsid w:val="00735F1A"/>
    <w:rsid w:val="0073614D"/>
    <w:rsid w:val="00736404"/>
    <w:rsid w:val="00736EA9"/>
    <w:rsid w:val="007375B3"/>
    <w:rsid w:val="00737946"/>
    <w:rsid w:val="00737BC2"/>
    <w:rsid w:val="007406DA"/>
    <w:rsid w:val="0074093B"/>
    <w:rsid w:val="007409BD"/>
    <w:rsid w:val="00740D94"/>
    <w:rsid w:val="00741112"/>
    <w:rsid w:val="00741FFF"/>
    <w:rsid w:val="00742229"/>
    <w:rsid w:val="0074238A"/>
    <w:rsid w:val="00742C16"/>
    <w:rsid w:val="0074466E"/>
    <w:rsid w:val="00744E15"/>
    <w:rsid w:val="00744F86"/>
    <w:rsid w:val="00744F94"/>
    <w:rsid w:val="00745A97"/>
    <w:rsid w:val="00745B7E"/>
    <w:rsid w:val="00746256"/>
    <w:rsid w:val="007465F0"/>
    <w:rsid w:val="0074729E"/>
    <w:rsid w:val="007478AB"/>
    <w:rsid w:val="00747E45"/>
    <w:rsid w:val="00750832"/>
    <w:rsid w:val="00750DD4"/>
    <w:rsid w:val="00751ABC"/>
    <w:rsid w:val="0075324B"/>
    <w:rsid w:val="007534C0"/>
    <w:rsid w:val="0075397F"/>
    <w:rsid w:val="00753FF2"/>
    <w:rsid w:val="007544F8"/>
    <w:rsid w:val="007547A1"/>
    <w:rsid w:val="007552B8"/>
    <w:rsid w:val="00755604"/>
    <w:rsid w:val="0075567E"/>
    <w:rsid w:val="00757E46"/>
    <w:rsid w:val="0076131E"/>
    <w:rsid w:val="00761584"/>
    <w:rsid w:val="00761743"/>
    <w:rsid w:val="00761FBC"/>
    <w:rsid w:val="00761FC9"/>
    <w:rsid w:val="00762AAD"/>
    <w:rsid w:val="007635D5"/>
    <w:rsid w:val="007638C6"/>
    <w:rsid w:val="00763A53"/>
    <w:rsid w:val="00763AF2"/>
    <w:rsid w:val="007649A2"/>
    <w:rsid w:val="00764F90"/>
    <w:rsid w:val="0076513F"/>
    <w:rsid w:val="007651D1"/>
    <w:rsid w:val="00765AB7"/>
    <w:rsid w:val="00766825"/>
    <w:rsid w:val="007671CD"/>
    <w:rsid w:val="00767CF3"/>
    <w:rsid w:val="00767F5E"/>
    <w:rsid w:val="00767FF9"/>
    <w:rsid w:val="0077090C"/>
    <w:rsid w:val="00770D7D"/>
    <w:rsid w:val="0077189F"/>
    <w:rsid w:val="0077196D"/>
    <w:rsid w:val="0077199F"/>
    <w:rsid w:val="00772B3A"/>
    <w:rsid w:val="00773B42"/>
    <w:rsid w:val="00773C1C"/>
    <w:rsid w:val="00774385"/>
    <w:rsid w:val="00774C9F"/>
    <w:rsid w:val="007753BB"/>
    <w:rsid w:val="0077564E"/>
    <w:rsid w:val="0077567B"/>
    <w:rsid w:val="007762F8"/>
    <w:rsid w:val="00776419"/>
    <w:rsid w:val="007779E4"/>
    <w:rsid w:val="00777AEF"/>
    <w:rsid w:val="00781217"/>
    <w:rsid w:val="00782310"/>
    <w:rsid w:val="007823D0"/>
    <w:rsid w:val="00783274"/>
    <w:rsid w:val="00783886"/>
    <w:rsid w:val="0078432E"/>
    <w:rsid w:val="00784477"/>
    <w:rsid w:val="00784B68"/>
    <w:rsid w:val="00784C77"/>
    <w:rsid w:val="00784F1F"/>
    <w:rsid w:val="00784F6D"/>
    <w:rsid w:val="0078661E"/>
    <w:rsid w:val="00786B87"/>
    <w:rsid w:val="0078733B"/>
    <w:rsid w:val="007906CF"/>
    <w:rsid w:val="007907E8"/>
    <w:rsid w:val="00790841"/>
    <w:rsid w:val="0079086A"/>
    <w:rsid w:val="007909B8"/>
    <w:rsid w:val="00790B23"/>
    <w:rsid w:val="00790BCA"/>
    <w:rsid w:val="00791101"/>
    <w:rsid w:val="00791588"/>
    <w:rsid w:val="007916DC"/>
    <w:rsid w:val="00791C2D"/>
    <w:rsid w:val="00791FB3"/>
    <w:rsid w:val="00792671"/>
    <w:rsid w:val="00792D54"/>
    <w:rsid w:val="00792F72"/>
    <w:rsid w:val="0079347F"/>
    <w:rsid w:val="00793E3A"/>
    <w:rsid w:val="0079455E"/>
    <w:rsid w:val="007945A9"/>
    <w:rsid w:val="0079489E"/>
    <w:rsid w:val="007959AF"/>
    <w:rsid w:val="00795C98"/>
    <w:rsid w:val="00796929"/>
    <w:rsid w:val="00797404"/>
    <w:rsid w:val="007A0243"/>
    <w:rsid w:val="007A0330"/>
    <w:rsid w:val="007A0C29"/>
    <w:rsid w:val="007A1A23"/>
    <w:rsid w:val="007A3B75"/>
    <w:rsid w:val="007A3E84"/>
    <w:rsid w:val="007A45F8"/>
    <w:rsid w:val="007A4611"/>
    <w:rsid w:val="007A4F84"/>
    <w:rsid w:val="007A58C3"/>
    <w:rsid w:val="007A5C0E"/>
    <w:rsid w:val="007A6798"/>
    <w:rsid w:val="007A6A2B"/>
    <w:rsid w:val="007A6B2F"/>
    <w:rsid w:val="007A731A"/>
    <w:rsid w:val="007A77D8"/>
    <w:rsid w:val="007A7E11"/>
    <w:rsid w:val="007A7FB2"/>
    <w:rsid w:val="007B0891"/>
    <w:rsid w:val="007B0E07"/>
    <w:rsid w:val="007B0F69"/>
    <w:rsid w:val="007B112F"/>
    <w:rsid w:val="007B14B2"/>
    <w:rsid w:val="007B270D"/>
    <w:rsid w:val="007B2943"/>
    <w:rsid w:val="007B2AA1"/>
    <w:rsid w:val="007B3720"/>
    <w:rsid w:val="007B3BFF"/>
    <w:rsid w:val="007B3D57"/>
    <w:rsid w:val="007B5CBE"/>
    <w:rsid w:val="007B706A"/>
    <w:rsid w:val="007B7200"/>
    <w:rsid w:val="007B7456"/>
    <w:rsid w:val="007B748B"/>
    <w:rsid w:val="007B788B"/>
    <w:rsid w:val="007B7A1C"/>
    <w:rsid w:val="007B7D78"/>
    <w:rsid w:val="007B7DE8"/>
    <w:rsid w:val="007C05BB"/>
    <w:rsid w:val="007C06C0"/>
    <w:rsid w:val="007C2A8C"/>
    <w:rsid w:val="007C3D3C"/>
    <w:rsid w:val="007C4859"/>
    <w:rsid w:val="007C528D"/>
    <w:rsid w:val="007C52ED"/>
    <w:rsid w:val="007C64E4"/>
    <w:rsid w:val="007C6653"/>
    <w:rsid w:val="007C6744"/>
    <w:rsid w:val="007D1637"/>
    <w:rsid w:val="007D222C"/>
    <w:rsid w:val="007D2813"/>
    <w:rsid w:val="007D2AC0"/>
    <w:rsid w:val="007D34DF"/>
    <w:rsid w:val="007D34E9"/>
    <w:rsid w:val="007D3B4C"/>
    <w:rsid w:val="007D457F"/>
    <w:rsid w:val="007D4D48"/>
    <w:rsid w:val="007D4D5A"/>
    <w:rsid w:val="007D51D9"/>
    <w:rsid w:val="007D521B"/>
    <w:rsid w:val="007D6AE4"/>
    <w:rsid w:val="007D7861"/>
    <w:rsid w:val="007E049E"/>
    <w:rsid w:val="007E0A03"/>
    <w:rsid w:val="007E0ABB"/>
    <w:rsid w:val="007E10B0"/>
    <w:rsid w:val="007E16C8"/>
    <w:rsid w:val="007E1D4B"/>
    <w:rsid w:val="007E269B"/>
    <w:rsid w:val="007E2CCE"/>
    <w:rsid w:val="007E2D4D"/>
    <w:rsid w:val="007E300E"/>
    <w:rsid w:val="007E3B56"/>
    <w:rsid w:val="007E42B3"/>
    <w:rsid w:val="007E467F"/>
    <w:rsid w:val="007E5011"/>
    <w:rsid w:val="007E5B4D"/>
    <w:rsid w:val="007E5DA9"/>
    <w:rsid w:val="007E6100"/>
    <w:rsid w:val="007E6E0D"/>
    <w:rsid w:val="007E6F73"/>
    <w:rsid w:val="007E7D89"/>
    <w:rsid w:val="007F019F"/>
    <w:rsid w:val="007F0856"/>
    <w:rsid w:val="007F167C"/>
    <w:rsid w:val="007F1E6C"/>
    <w:rsid w:val="007F2558"/>
    <w:rsid w:val="007F25E4"/>
    <w:rsid w:val="007F283C"/>
    <w:rsid w:val="007F340E"/>
    <w:rsid w:val="007F3BF6"/>
    <w:rsid w:val="007F42D2"/>
    <w:rsid w:val="007F5EC4"/>
    <w:rsid w:val="007F5FEE"/>
    <w:rsid w:val="007F6BE1"/>
    <w:rsid w:val="007F7579"/>
    <w:rsid w:val="007F7832"/>
    <w:rsid w:val="007F79AB"/>
    <w:rsid w:val="00800465"/>
    <w:rsid w:val="00800EF8"/>
    <w:rsid w:val="0080129F"/>
    <w:rsid w:val="00801B9F"/>
    <w:rsid w:val="00801EE0"/>
    <w:rsid w:val="00802409"/>
    <w:rsid w:val="00802BCB"/>
    <w:rsid w:val="00802D59"/>
    <w:rsid w:val="00803271"/>
    <w:rsid w:val="00804073"/>
    <w:rsid w:val="00805354"/>
    <w:rsid w:val="0080640B"/>
    <w:rsid w:val="0080644E"/>
    <w:rsid w:val="008064AD"/>
    <w:rsid w:val="00806CFD"/>
    <w:rsid w:val="008073BE"/>
    <w:rsid w:val="008108F7"/>
    <w:rsid w:val="00812968"/>
    <w:rsid w:val="00812A2F"/>
    <w:rsid w:val="00812E37"/>
    <w:rsid w:val="00813051"/>
    <w:rsid w:val="00813127"/>
    <w:rsid w:val="0081326B"/>
    <w:rsid w:val="00813E7B"/>
    <w:rsid w:val="00814297"/>
    <w:rsid w:val="0081430A"/>
    <w:rsid w:val="00814464"/>
    <w:rsid w:val="00814B05"/>
    <w:rsid w:val="00814B7A"/>
    <w:rsid w:val="00814B96"/>
    <w:rsid w:val="00814E0E"/>
    <w:rsid w:val="00815353"/>
    <w:rsid w:val="00815D62"/>
    <w:rsid w:val="0081610C"/>
    <w:rsid w:val="00816327"/>
    <w:rsid w:val="00816F8A"/>
    <w:rsid w:val="008178AD"/>
    <w:rsid w:val="00817952"/>
    <w:rsid w:val="0082033F"/>
    <w:rsid w:val="0082179D"/>
    <w:rsid w:val="00822D16"/>
    <w:rsid w:val="008245EC"/>
    <w:rsid w:val="00824790"/>
    <w:rsid w:val="00824860"/>
    <w:rsid w:val="00824880"/>
    <w:rsid w:val="0082493E"/>
    <w:rsid w:val="00825058"/>
    <w:rsid w:val="00825EC2"/>
    <w:rsid w:val="0082664C"/>
    <w:rsid w:val="00826956"/>
    <w:rsid w:val="008271CC"/>
    <w:rsid w:val="00827883"/>
    <w:rsid w:val="0083001E"/>
    <w:rsid w:val="0083021D"/>
    <w:rsid w:val="00830B89"/>
    <w:rsid w:val="0083107C"/>
    <w:rsid w:val="008310D3"/>
    <w:rsid w:val="0083156E"/>
    <w:rsid w:val="00831A61"/>
    <w:rsid w:val="00831B85"/>
    <w:rsid w:val="00831BAA"/>
    <w:rsid w:val="00831F03"/>
    <w:rsid w:val="008328B9"/>
    <w:rsid w:val="008332C5"/>
    <w:rsid w:val="0083348D"/>
    <w:rsid w:val="00833770"/>
    <w:rsid w:val="00833926"/>
    <w:rsid w:val="00833AC7"/>
    <w:rsid w:val="00834010"/>
    <w:rsid w:val="0083448D"/>
    <w:rsid w:val="008346DA"/>
    <w:rsid w:val="008349F1"/>
    <w:rsid w:val="00834B8D"/>
    <w:rsid w:val="00834F12"/>
    <w:rsid w:val="00835442"/>
    <w:rsid w:val="00835B9F"/>
    <w:rsid w:val="00836071"/>
    <w:rsid w:val="008360EB"/>
    <w:rsid w:val="00836836"/>
    <w:rsid w:val="00837615"/>
    <w:rsid w:val="0084008E"/>
    <w:rsid w:val="00840986"/>
    <w:rsid w:val="00840EE2"/>
    <w:rsid w:val="00841339"/>
    <w:rsid w:val="008416D6"/>
    <w:rsid w:val="00841D85"/>
    <w:rsid w:val="00841D89"/>
    <w:rsid w:val="00841E63"/>
    <w:rsid w:val="008421EA"/>
    <w:rsid w:val="00843164"/>
    <w:rsid w:val="00843496"/>
    <w:rsid w:val="00843ABC"/>
    <w:rsid w:val="00843B2E"/>
    <w:rsid w:val="008449F1"/>
    <w:rsid w:val="0084565F"/>
    <w:rsid w:val="008457D2"/>
    <w:rsid w:val="00846A0F"/>
    <w:rsid w:val="00847049"/>
    <w:rsid w:val="0084790C"/>
    <w:rsid w:val="00847AD6"/>
    <w:rsid w:val="0085011D"/>
    <w:rsid w:val="00850C05"/>
    <w:rsid w:val="00850F78"/>
    <w:rsid w:val="00850FAC"/>
    <w:rsid w:val="008516FD"/>
    <w:rsid w:val="008521E6"/>
    <w:rsid w:val="008525F9"/>
    <w:rsid w:val="008527EC"/>
    <w:rsid w:val="00852EE9"/>
    <w:rsid w:val="00852F17"/>
    <w:rsid w:val="008542AD"/>
    <w:rsid w:val="00854968"/>
    <w:rsid w:val="00854CEB"/>
    <w:rsid w:val="00855076"/>
    <w:rsid w:val="008555A4"/>
    <w:rsid w:val="008556B1"/>
    <w:rsid w:val="00855749"/>
    <w:rsid w:val="00856801"/>
    <w:rsid w:val="0085742E"/>
    <w:rsid w:val="00857B84"/>
    <w:rsid w:val="00857BE6"/>
    <w:rsid w:val="00860027"/>
    <w:rsid w:val="00860162"/>
    <w:rsid w:val="008601C0"/>
    <w:rsid w:val="008604D8"/>
    <w:rsid w:val="00860CE1"/>
    <w:rsid w:val="008610D7"/>
    <w:rsid w:val="008612AA"/>
    <w:rsid w:val="00861656"/>
    <w:rsid w:val="008619D1"/>
    <w:rsid w:val="00861ED3"/>
    <w:rsid w:val="00863917"/>
    <w:rsid w:val="00863BD8"/>
    <w:rsid w:val="00863C0F"/>
    <w:rsid w:val="008640B2"/>
    <w:rsid w:val="00864455"/>
    <w:rsid w:val="008646C5"/>
    <w:rsid w:val="00864755"/>
    <w:rsid w:val="008654D9"/>
    <w:rsid w:val="00865B7E"/>
    <w:rsid w:val="00865E63"/>
    <w:rsid w:val="00866169"/>
    <w:rsid w:val="008667CF"/>
    <w:rsid w:val="008669F8"/>
    <w:rsid w:val="00866BB3"/>
    <w:rsid w:val="00867975"/>
    <w:rsid w:val="00867E8F"/>
    <w:rsid w:val="0087098E"/>
    <w:rsid w:val="00870B6C"/>
    <w:rsid w:val="00871A0C"/>
    <w:rsid w:val="00871C46"/>
    <w:rsid w:val="00872C90"/>
    <w:rsid w:val="00873C68"/>
    <w:rsid w:val="008740BD"/>
    <w:rsid w:val="00875BE5"/>
    <w:rsid w:val="008762AD"/>
    <w:rsid w:val="008764D5"/>
    <w:rsid w:val="0087653A"/>
    <w:rsid w:val="00876DFB"/>
    <w:rsid w:val="0087774C"/>
    <w:rsid w:val="008812BF"/>
    <w:rsid w:val="00881921"/>
    <w:rsid w:val="00881DE7"/>
    <w:rsid w:val="00881F2C"/>
    <w:rsid w:val="0088298E"/>
    <w:rsid w:val="00882B01"/>
    <w:rsid w:val="00882DD5"/>
    <w:rsid w:val="00883908"/>
    <w:rsid w:val="0088400F"/>
    <w:rsid w:val="0088475B"/>
    <w:rsid w:val="00884CF8"/>
    <w:rsid w:val="00885277"/>
    <w:rsid w:val="00885C7E"/>
    <w:rsid w:val="00885F49"/>
    <w:rsid w:val="008864BD"/>
    <w:rsid w:val="008866F0"/>
    <w:rsid w:val="00886D4F"/>
    <w:rsid w:val="00887332"/>
    <w:rsid w:val="0088780A"/>
    <w:rsid w:val="00887BF7"/>
    <w:rsid w:val="00887EC9"/>
    <w:rsid w:val="008904EE"/>
    <w:rsid w:val="0089071C"/>
    <w:rsid w:val="00890BE9"/>
    <w:rsid w:val="008917DD"/>
    <w:rsid w:val="00891B48"/>
    <w:rsid w:val="00891B58"/>
    <w:rsid w:val="0089207F"/>
    <w:rsid w:val="008923BB"/>
    <w:rsid w:val="008929B7"/>
    <w:rsid w:val="00892FC2"/>
    <w:rsid w:val="0089356D"/>
    <w:rsid w:val="00894523"/>
    <w:rsid w:val="00894539"/>
    <w:rsid w:val="00894AEA"/>
    <w:rsid w:val="00896960"/>
    <w:rsid w:val="008974DB"/>
    <w:rsid w:val="00897FA0"/>
    <w:rsid w:val="008A04A9"/>
    <w:rsid w:val="008A0A50"/>
    <w:rsid w:val="008A151C"/>
    <w:rsid w:val="008A1763"/>
    <w:rsid w:val="008A1A2E"/>
    <w:rsid w:val="008A1C7A"/>
    <w:rsid w:val="008A1DD1"/>
    <w:rsid w:val="008A232E"/>
    <w:rsid w:val="008A2C9A"/>
    <w:rsid w:val="008A2F3F"/>
    <w:rsid w:val="008A451B"/>
    <w:rsid w:val="008A48EE"/>
    <w:rsid w:val="008A5C45"/>
    <w:rsid w:val="008A65AA"/>
    <w:rsid w:val="008A6B78"/>
    <w:rsid w:val="008A6BF4"/>
    <w:rsid w:val="008A700A"/>
    <w:rsid w:val="008A71CF"/>
    <w:rsid w:val="008A7632"/>
    <w:rsid w:val="008A7A08"/>
    <w:rsid w:val="008B033D"/>
    <w:rsid w:val="008B0344"/>
    <w:rsid w:val="008B0AF7"/>
    <w:rsid w:val="008B0AF8"/>
    <w:rsid w:val="008B136D"/>
    <w:rsid w:val="008B2AE1"/>
    <w:rsid w:val="008B3464"/>
    <w:rsid w:val="008B395A"/>
    <w:rsid w:val="008B3D1E"/>
    <w:rsid w:val="008B4189"/>
    <w:rsid w:val="008B4BF4"/>
    <w:rsid w:val="008B668C"/>
    <w:rsid w:val="008B716A"/>
    <w:rsid w:val="008B744A"/>
    <w:rsid w:val="008B789A"/>
    <w:rsid w:val="008B7EDC"/>
    <w:rsid w:val="008C03CC"/>
    <w:rsid w:val="008C149D"/>
    <w:rsid w:val="008C23D0"/>
    <w:rsid w:val="008C2746"/>
    <w:rsid w:val="008C3E41"/>
    <w:rsid w:val="008C47A8"/>
    <w:rsid w:val="008C5E17"/>
    <w:rsid w:val="008C6336"/>
    <w:rsid w:val="008C69F9"/>
    <w:rsid w:val="008C6D76"/>
    <w:rsid w:val="008C6E86"/>
    <w:rsid w:val="008C6F88"/>
    <w:rsid w:val="008C7784"/>
    <w:rsid w:val="008C77F3"/>
    <w:rsid w:val="008C7903"/>
    <w:rsid w:val="008C7C11"/>
    <w:rsid w:val="008D061C"/>
    <w:rsid w:val="008D075B"/>
    <w:rsid w:val="008D0A21"/>
    <w:rsid w:val="008D0E5A"/>
    <w:rsid w:val="008D1B92"/>
    <w:rsid w:val="008D1F62"/>
    <w:rsid w:val="008D25B1"/>
    <w:rsid w:val="008D2A2D"/>
    <w:rsid w:val="008D30DC"/>
    <w:rsid w:val="008D39AC"/>
    <w:rsid w:val="008D3C04"/>
    <w:rsid w:val="008D3F97"/>
    <w:rsid w:val="008D5BFF"/>
    <w:rsid w:val="008D60D0"/>
    <w:rsid w:val="008D64F0"/>
    <w:rsid w:val="008D6B73"/>
    <w:rsid w:val="008D728A"/>
    <w:rsid w:val="008E0741"/>
    <w:rsid w:val="008E0B42"/>
    <w:rsid w:val="008E1977"/>
    <w:rsid w:val="008E26A0"/>
    <w:rsid w:val="008E33A4"/>
    <w:rsid w:val="008E3B8D"/>
    <w:rsid w:val="008E3CD5"/>
    <w:rsid w:val="008E4644"/>
    <w:rsid w:val="008E51D2"/>
    <w:rsid w:val="008E52E7"/>
    <w:rsid w:val="008E580C"/>
    <w:rsid w:val="008E5DD2"/>
    <w:rsid w:val="008E5F8B"/>
    <w:rsid w:val="008E624C"/>
    <w:rsid w:val="008E66C9"/>
    <w:rsid w:val="008E69B1"/>
    <w:rsid w:val="008E708D"/>
    <w:rsid w:val="008F0078"/>
    <w:rsid w:val="008F0090"/>
    <w:rsid w:val="008F2801"/>
    <w:rsid w:val="008F2F63"/>
    <w:rsid w:val="008F368F"/>
    <w:rsid w:val="008F3732"/>
    <w:rsid w:val="008F3AD8"/>
    <w:rsid w:val="008F44D1"/>
    <w:rsid w:val="008F45CB"/>
    <w:rsid w:val="008F4603"/>
    <w:rsid w:val="008F4A7E"/>
    <w:rsid w:val="008F5573"/>
    <w:rsid w:val="008F5681"/>
    <w:rsid w:val="008F69F4"/>
    <w:rsid w:val="008F794C"/>
    <w:rsid w:val="00900974"/>
    <w:rsid w:val="00901350"/>
    <w:rsid w:val="009014EE"/>
    <w:rsid w:val="009019BD"/>
    <w:rsid w:val="009028E4"/>
    <w:rsid w:val="00902D25"/>
    <w:rsid w:val="009040B1"/>
    <w:rsid w:val="009042F0"/>
    <w:rsid w:val="009055A0"/>
    <w:rsid w:val="00905FAF"/>
    <w:rsid w:val="009062D4"/>
    <w:rsid w:val="00906653"/>
    <w:rsid w:val="009067D8"/>
    <w:rsid w:val="00906D17"/>
    <w:rsid w:val="00906E00"/>
    <w:rsid w:val="009070CA"/>
    <w:rsid w:val="0090718A"/>
    <w:rsid w:val="009071AD"/>
    <w:rsid w:val="0090779C"/>
    <w:rsid w:val="00907F0E"/>
    <w:rsid w:val="009112A5"/>
    <w:rsid w:val="009114FE"/>
    <w:rsid w:val="009119BE"/>
    <w:rsid w:val="009120BF"/>
    <w:rsid w:val="00912262"/>
    <w:rsid w:val="009122B1"/>
    <w:rsid w:val="009125D7"/>
    <w:rsid w:val="009130FD"/>
    <w:rsid w:val="009135B0"/>
    <w:rsid w:val="00913698"/>
    <w:rsid w:val="00913A8A"/>
    <w:rsid w:val="00914435"/>
    <w:rsid w:val="009146A9"/>
    <w:rsid w:val="00916823"/>
    <w:rsid w:val="00916AC6"/>
    <w:rsid w:val="00917180"/>
    <w:rsid w:val="00917A1D"/>
    <w:rsid w:val="00917B2F"/>
    <w:rsid w:val="009206EC"/>
    <w:rsid w:val="00921554"/>
    <w:rsid w:val="00922F24"/>
    <w:rsid w:val="009234E8"/>
    <w:rsid w:val="009239FD"/>
    <w:rsid w:val="00924B4B"/>
    <w:rsid w:val="00925EA3"/>
    <w:rsid w:val="00925F3C"/>
    <w:rsid w:val="0092698D"/>
    <w:rsid w:val="0092706D"/>
    <w:rsid w:val="0092750C"/>
    <w:rsid w:val="009275E0"/>
    <w:rsid w:val="00927A98"/>
    <w:rsid w:val="00927E34"/>
    <w:rsid w:val="00930E27"/>
    <w:rsid w:val="0093135C"/>
    <w:rsid w:val="009315A6"/>
    <w:rsid w:val="00931A15"/>
    <w:rsid w:val="00931AFB"/>
    <w:rsid w:val="00931B93"/>
    <w:rsid w:val="00931F74"/>
    <w:rsid w:val="009326E6"/>
    <w:rsid w:val="0093287E"/>
    <w:rsid w:val="00932A9D"/>
    <w:rsid w:val="00934B09"/>
    <w:rsid w:val="00934B53"/>
    <w:rsid w:val="00934EE7"/>
    <w:rsid w:val="0093563E"/>
    <w:rsid w:val="009359AA"/>
    <w:rsid w:val="00936384"/>
    <w:rsid w:val="00936914"/>
    <w:rsid w:val="009369D6"/>
    <w:rsid w:val="009370A9"/>
    <w:rsid w:val="009378CC"/>
    <w:rsid w:val="00940380"/>
    <w:rsid w:val="00940B8E"/>
    <w:rsid w:val="00940BD2"/>
    <w:rsid w:val="00940E73"/>
    <w:rsid w:val="00940FD3"/>
    <w:rsid w:val="0094119B"/>
    <w:rsid w:val="0094179B"/>
    <w:rsid w:val="009424D0"/>
    <w:rsid w:val="009433E9"/>
    <w:rsid w:val="009437EA"/>
    <w:rsid w:val="009439EE"/>
    <w:rsid w:val="00944989"/>
    <w:rsid w:val="009449E1"/>
    <w:rsid w:val="00944C01"/>
    <w:rsid w:val="00944D13"/>
    <w:rsid w:val="009451CA"/>
    <w:rsid w:val="00945E81"/>
    <w:rsid w:val="009465DB"/>
    <w:rsid w:val="009467AB"/>
    <w:rsid w:val="009468BB"/>
    <w:rsid w:val="00947024"/>
    <w:rsid w:val="009471CC"/>
    <w:rsid w:val="009472A4"/>
    <w:rsid w:val="009472D2"/>
    <w:rsid w:val="00947362"/>
    <w:rsid w:val="009474C8"/>
    <w:rsid w:val="00947DF4"/>
    <w:rsid w:val="00950624"/>
    <w:rsid w:val="009509CD"/>
    <w:rsid w:val="00950A22"/>
    <w:rsid w:val="00950B9C"/>
    <w:rsid w:val="009510BA"/>
    <w:rsid w:val="00951464"/>
    <w:rsid w:val="0095251F"/>
    <w:rsid w:val="00952996"/>
    <w:rsid w:val="00952AD4"/>
    <w:rsid w:val="00953076"/>
    <w:rsid w:val="0095345D"/>
    <w:rsid w:val="00953B37"/>
    <w:rsid w:val="00953BF6"/>
    <w:rsid w:val="00954586"/>
    <w:rsid w:val="0095503D"/>
    <w:rsid w:val="0095580A"/>
    <w:rsid w:val="00956054"/>
    <w:rsid w:val="009565EF"/>
    <w:rsid w:val="00956620"/>
    <w:rsid w:val="00956AED"/>
    <w:rsid w:val="00956C10"/>
    <w:rsid w:val="00957503"/>
    <w:rsid w:val="00960179"/>
    <w:rsid w:val="00960184"/>
    <w:rsid w:val="00960D67"/>
    <w:rsid w:val="009621D0"/>
    <w:rsid w:val="009621F1"/>
    <w:rsid w:val="0096275F"/>
    <w:rsid w:val="009634A8"/>
    <w:rsid w:val="00963B98"/>
    <w:rsid w:val="00963EAA"/>
    <w:rsid w:val="00963F38"/>
    <w:rsid w:val="009642D1"/>
    <w:rsid w:val="0096516E"/>
    <w:rsid w:val="009657E0"/>
    <w:rsid w:val="009668A6"/>
    <w:rsid w:val="00966DA3"/>
    <w:rsid w:val="00966DAA"/>
    <w:rsid w:val="00967368"/>
    <w:rsid w:val="00967585"/>
    <w:rsid w:val="009703AD"/>
    <w:rsid w:val="0097103D"/>
    <w:rsid w:val="00971A92"/>
    <w:rsid w:val="00972A04"/>
    <w:rsid w:val="00972BA4"/>
    <w:rsid w:val="00972C0C"/>
    <w:rsid w:val="009734C0"/>
    <w:rsid w:val="00973643"/>
    <w:rsid w:val="0097371F"/>
    <w:rsid w:val="0097406E"/>
    <w:rsid w:val="009744AC"/>
    <w:rsid w:val="00975B41"/>
    <w:rsid w:val="009768EF"/>
    <w:rsid w:val="00976FB9"/>
    <w:rsid w:val="009801D0"/>
    <w:rsid w:val="0098083E"/>
    <w:rsid w:val="00980CB2"/>
    <w:rsid w:val="00980F49"/>
    <w:rsid w:val="00981C64"/>
    <w:rsid w:val="0098233B"/>
    <w:rsid w:val="00983876"/>
    <w:rsid w:val="00983D9C"/>
    <w:rsid w:val="00985315"/>
    <w:rsid w:val="009860E9"/>
    <w:rsid w:val="00986DCF"/>
    <w:rsid w:val="0099023B"/>
    <w:rsid w:val="00990A71"/>
    <w:rsid w:val="00990B49"/>
    <w:rsid w:val="00990C07"/>
    <w:rsid w:val="00990F51"/>
    <w:rsid w:val="009912CF"/>
    <w:rsid w:val="00991464"/>
    <w:rsid w:val="00991A63"/>
    <w:rsid w:val="009936BE"/>
    <w:rsid w:val="00993D0C"/>
    <w:rsid w:val="00993E3F"/>
    <w:rsid w:val="009957FE"/>
    <w:rsid w:val="009963B9"/>
    <w:rsid w:val="0099705F"/>
    <w:rsid w:val="009974AB"/>
    <w:rsid w:val="0099770C"/>
    <w:rsid w:val="00997942"/>
    <w:rsid w:val="00997CE8"/>
    <w:rsid w:val="009A16A3"/>
    <w:rsid w:val="009A22F8"/>
    <w:rsid w:val="009A2482"/>
    <w:rsid w:val="009A2685"/>
    <w:rsid w:val="009A2D5F"/>
    <w:rsid w:val="009A3593"/>
    <w:rsid w:val="009A38AD"/>
    <w:rsid w:val="009A3C8E"/>
    <w:rsid w:val="009A3E6E"/>
    <w:rsid w:val="009A4976"/>
    <w:rsid w:val="009A544C"/>
    <w:rsid w:val="009A5651"/>
    <w:rsid w:val="009A623B"/>
    <w:rsid w:val="009A64A5"/>
    <w:rsid w:val="009A678D"/>
    <w:rsid w:val="009A6A6D"/>
    <w:rsid w:val="009A6FD6"/>
    <w:rsid w:val="009B0357"/>
    <w:rsid w:val="009B0830"/>
    <w:rsid w:val="009B0FBB"/>
    <w:rsid w:val="009B11EF"/>
    <w:rsid w:val="009B1AA4"/>
    <w:rsid w:val="009B1BB0"/>
    <w:rsid w:val="009B1F7D"/>
    <w:rsid w:val="009B3A03"/>
    <w:rsid w:val="009B4642"/>
    <w:rsid w:val="009B5B85"/>
    <w:rsid w:val="009B5BFF"/>
    <w:rsid w:val="009B6C1F"/>
    <w:rsid w:val="009B7826"/>
    <w:rsid w:val="009C0218"/>
    <w:rsid w:val="009C0F1F"/>
    <w:rsid w:val="009C122D"/>
    <w:rsid w:val="009C181C"/>
    <w:rsid w:val="009C18A4"/>
    <w:rsid w:val="009C2444"/>
    <w:rsid w:val="009C2F98"/>
    <w:rsid w:val="009C3C0E"/>
    <w:rsid w:val="009C491D"/>
    <w:rsid w:val="009C54F9"/>
    <w:rsid w:val="009C6198"/>
    <w:rsid w:val="009C62FA"/>
    <w:rsid w:val="009C64A0"/>
    <w:rsid w:val="009C6C25"/>
    <w:rsid w:val="009D05F3"/>
    <w:rsid w:val="009D0777"/>
    <w:rsid w:val="009D12B3"/>
    <w:rsid w:val="009D146F"/>
    <w:rsid w:val="009D1B26"/>
    <w:rsid w:val="009D1BEC"/>
    <w:rsid w:val="009D2130"/>
    <w:rsid w:val="009D248D"/>
    <w:rsid w:val="009D3B41"/>
    <w:rsid w:val="009D3D94"/>
    <w:rsid w:val="009D4BE1"/>
    <w:rsid w:val="009D5306"/>
    <w:rsid w:val="009D5715"/>
    <w:rsid w:val="009D5B1A"/>
    <w:rsid w:val="009D6982"/>
    <w:rsid w:val="009E0006"/>
    <w:rsid w:val="009E0929"/>
    <w:rsid w:val="009E12A8"/>
    <w:rsid w:val="009E1673"/>
    <w:rsid w:val="009E1ADE"/>
    <w:rsid w:val="009E2B63"/>
    <w:rsid w:val="009E321A"/>
    <w:rsid w:val="009E3872"/>
    <w:rsid w:val="009E392B"/>
    <w:rsid w:val="009E4684"/>
    <w:rsid w:val="009E4BE9"/>
    <w:rsid w:val="009E4F39"/>
    <w:rsid w:val="009E5461"/>
    <w:rsid w:val="009E625E"/>
    <w:rsid w:val="009E6279"/>
    <w:rsid w:val="009E656E"/>
    <w:rsid w:val="009E65F3"/>
    <w:rsid w:val="009E7055"/>
    <w:rsid w:val="009F00BA"/>
    <w:rsid w:val="009F023B"/>
    <w:rsid w:val="009F033A"/>
    <w:rsid w:val="009F0BA5"/>
    <w:rsid w:val="009F0D28"/>
    <w:rsid w:val="009F11BC"/>
    <w:rsid w:val="009F166A"/>
    <w:rsid w:val="009F20E4"/>
    <w:rsid w:val="009F2B1D"/>
    <w:rsid w:val="009F2EA2"/>
    <w:rsid w:val="009F3E60"/>
    <w:rsid w:val="009F3F7D"/>
    <w:rsid w:val="009F4186"/>
    <w:rsid w:val="009F6782"/>
    <w:rsid w:val="009F7023"/>
    <w:rsid w:val="009F7604"/>
    <w:rsid w:val="009F7A51"/>
    <w:rsid w:val="009F7E39"/>
    <w:rsid w:val="00A00391"/>
    <w:rsid w:val="00A0087F"/>
    <w:rsid w:val="00A00A37"/>
    <w:rsid w:val="00A0141B"/>
    <w:rsid w:val="00A015BE"/>
    <w:rsid w:val="00A01D57"/>
    <w:rsid w:val="00A028EB"/>
    <w:rsid w:val="00A03245"/>
    <w:rsid w:val="00A0336C"/>
    <w:rsid w:val="00A03EA4"/>
    <w:rsid w:val="00A04854"/>
    <w:rsid w:val="00A056C9"/>
    <w:rsid w:val="00A05BDB"/>
    <w:rsid w:val="00A05D40"/>
    <w:rsid w:val="00A06DAB"/>
    <w:rsid w:val="00A07073"/>
    <w:rsid w:val="00A0726A"/>
    <w:rsid w:val="00A077E7"/>
    <w:rsid w:val="00A07F8B"/>
    <w:rsid w:val="00A10E4D"/>
    <w:rsid w:val="00A115A6"/>
    <w:rsid w:val="00A12238"/>
    <w:rsid w:val="00A12BEB"/>
    <w:rsid w:val="00A12CD1"/>
    <w:rsid w:val="00A12FEB"/>
    <w:rsid w:val="00A13358"/>
    <w:rsid w:val="00A134B3"/>
    <w:rsid w:val="00A142A8"/>
    <w:rsid w:val="00A1445B"/>
    <w:rsid w:val="00A14895"/>
    <w:rsid w:val="00A14A9C"/>
    <w:rsid w:val="00A15061"/>
    <w:rsid w:val="00A150BF"/>
    <w:rsid w:val="00A15557"/>
    <w:rsid w:val="00A163CE"/>
    <w:rsid w:val="00A166B3"/>
    <w:rsid w:val="00A16C6D"/>
    <w:rsid w:val="00A16DE7"/>
    <w:rsid w:val="00A16F23"/>
    <w:rsid w:val="00A17463"/>
    <w:rsid w:val="00A17E34"/>
    <w:rsid w:val="00A21566"/>
    <w:rsid w:val="00A21C7D"/>
    <w:rsid w:val="00A22CA0"/>
    <w:rsid w:val="00A236E1"/>
    <w:rsid w:val="00A23A1E"/>
    <w:rsid w:val="00A23B84"/>
    <w:rsid w:val="00A23DD0"/>
    <w:rsid w:val="00A23E84"/>
    <w:rsid w:val="00A2401F"/>
    <w:rsid w:val="00A24071"/>
    <w:rsid w:val="00A24284"/>
    <w:rsid w:val="00A24771"/>
    <w:rsid w:val="00A24C39"/>
    <w:rsid w:val="00A25BE0"/>
    <w:rsid w:val="00A262B2"/>
    <w:rsid w:val="00A26B90"/>
    <w:rsid w:val="00A26C42"/>
    <w:rsid w:val="00A26D12"/>
    <w:rsid w:val="00A27A59"/>
    <w:rsid w:val="00A30B80"/>
    <w:rsid w:val="00A318AD"/>
    <w:rsid w:val="00A31922"/>
    <w:rsid w:val="00A31BC8"/>
    <w:rsid w:val="00A32243"/>
    <w:rsid w:val="00A33285"/>
    <w:rsid w:val="00A33652"/>
    <w:rsid w:val="00A344E2"/>
    <w:rsid w:val="00A34931"/>
    <w:rsid w:val="00A35088"/>
    <w:rsid w:val="00A35201"/>
    <w:rsid w:val="00A35761"/>
    <w:rsid w:val="00A35798"/>
    <w:rsid w:val="00A36E28"/>
    <w:rsid w:val="00A36F97"/>
    <w:rsid w:val="00A37848"/>
    <w:rsid w:val="00A401FD"/>
    <w:rsid w:val="00A406ED"/>
    <w:rsid w:val="00A40775"/>
    <w:rsid w:val="00A40802"/>
    <w:rsid w:val="00A40EDD"/>
    <w:rsid w:val="00A4136B"/>
    <w:rsid w:val="00A413B8"/>
    <w:rsid w:val="00A4203F"/>
    <w:rsid w:val="00A422D4"/>
    <w:rsid w:val="00A42492"/>
    <w:rsid w:val="00A42709"/>
    <w:rsid w:val="00A4285C"/>
    <w:rsid w:val="00A43775"/>
    <w:rsid w:val="00A43CB1"/>
    <w:rsid w:val="00A43ED8"/>
    <w:rsid w:val="00A43F0C"/>
    <w:rsid w:val="00A44338"/>
    <w:rsid w:val="00A444F5"/>
    <w:rsid w:val="00A4467D"/>
    <w:rsid w:val="00A44A27"/>
    <w:rsid w:val="00A44ABE"/>
    <w:rsid w:val="00A44E01"/>
    <w:rsid w:val="00A45130"/>
    <w:rsid w:val="00A45715"/>
    <w:rsid w:val="00A45AD9"/>
    <w:rsid w:val="00A46B45"/>
    <w:rsid w:val="00A46BD6"/>
    <w:rsid w:val="00A46C86"/>
    <w:rsid w:val="00A46DD4"/>
    <w:rsid w:val="00A46E96"/>
    <w:rsid w:val="00A473B9"/>
    <w:rsid w:val="00A503DB"/>
    <w:rsid w:val="00A5075A"/>
    <w:rsid w:val="00A507C3"/>
    <w:rsid w:val="00A50939"/>
    <w:rsid w:val="00A50995"/>
    <w:rsid w:val="00A50DD7"/>
    <w:rsid w:val="00A51341"/>
    <w:rsid w:val="00A5145F"/>
    <w:rsid w:val="00A5238B"/>
    <w:rsid w:val="00A53098"/>
    <w:rsid w:val="00A53762"/>
    <w:rsid w:val="00A53D93"/>
    <w:rsid w:val="00A5430B"/>
    <w:rsid w:val="00A546FF"/>
    <w:rsid w:val="00A548DE"/>
    <w:rsid w:val="00A54C0E"/>
    <w:rsid w:val="00A55280"/>
    <w:rsid w:val="00A55409"/>
    <w:rsid w:val="00A55554"/>
    <w:rsid w:val="00A55556"/>
    <w:rsid w:val="00A559E6"/>
    <w:rsid w:val="00A56E7E"/>
    <w:rsid w:val="00A5723A"/>
    <w:rsid w:val="00A57380"/>
    <w:rsid w:val="00A575A1"/>
    <w:rsid w:val="00A578CE"/>
    <w:rsid w:val="00A57D02"/>
    <w:rsid w:val="00A60558"/>
    <w:rsid w:val="00A608A9"/>
    <w:rsid w:val="00A60A74"/>
    <w:rsid w:val="00A618DC"/>
    <w:rsid w:val="00A62045"/>
    <w:rsid w:val="00A624B6"/>
    <w:rsid w:val="00A625C1"/>
    <w:rsid w:val="00A62644"/>
    <w:rsid w:val="00A62746"/>
    <w:rsid w:val="00A6380B"/>
    <w:rsid w:val="00A63FA0"/>
    <w:rsid w:val="00A642C5"/>
    <w:rsid w:val="00A64845"/>
    <w:rsid w:val="00A64A82"/>
    <w:rsid w:val="00A654CD"/>
    <w:rsid w:val="00A656B2"/>
    <w:rsid w:val="00A65BF1"/>
    <w:rsid w:val="00A65CC7"/>
    <w:rsid w:val="00A66A6F"/>
    <w:rsid w:val="00A66B77"/>
    <w:rsid w:val="00A66E62"/>
    <w:rsid w:val="00A6793E"/>
    <w:rsid w:val="00A7058C"/>
    <w:rsid w:val="00A7092E"/>
    <w:rsid w:val="00A70EEC"/>
    <w:rsid w:val="00A71AE1"/>
    <w:rsid w:val="00A71D12"/>
    <w:rsid w:val="00A72179"/>
    <w:rsid w:val="00A725B3"/>
    <w:rsid w:val="00A72965"/>
    <w:rsid w:val="00A7301B"/>
    <w:rsid w:val="00A73670"/>
    <w:rsid w:val="00A73F7D"/>
    <w:rsid w:val="00A751B3"/>
    <w:rsid w:val="00A75499"/>
    <w:rsid w:val="00A759AB"/>
    <w:rsid w:val="00A75B7A"/>
    <w:rsid w:val="00A75E20"/>
    <w:rsid w:val="00A77057"/>
    <w:rsid w:val="00A778E6"/>
    <w:rsid w:val="00A77CBE"/>
    <w:rsid w:val="00A80160"/>
    <w:rsid w:val="00A80946"/>
    <w:rsid w:val="00A8094B"/>
    <w:rsid w:val="00A80BA7"/>
    <w:rsid w:val="00A822C8"/>
    <w:rsid w:val="00A82AB0"/>
    <w:rsid w:val="00A832DC"/>
    <w:rsid w:val="00A839DB"/>
    <w:rsid w:val="00A83A20"/>
    <w:rsid w:val="00A83D42"/>
    <w:rsid w:val="00A83DA7"/>
    <w:rsid w:val="00A83DE4"/>
    <w:rsid w:val="00A84B41"/>
    <w:rsid w:val="00A859E2"/>
    <w:rsid w:val="00A85C1F"/>
    <w:rsid w:val="00A87410"/>
    <w:rsid w:val="00A8790A"/>
    <w:rsid w:val="00A87CE1"/>
    <w:rsid w:val="00A905E5"/>
    <w:rsid w:val="00A90E4A"/>
    <w:rsid w:val="00A91A12"/>
    <w:rsid w:val="00A92A28"/>
    <w:rsid w:val="00A92D3F"/>
    <w:rsid w:val="00A92E50"/>
    <w:rsid w:val="00A9337A"/>
    <w:rsid w:val="00A9382A"/>
    <w:rsid w:val="00A93FA6"/>
    <w:rsid w:val="00A940A2"/>
    <w:rsid w:val="00A94B9A"/>
    <w:rsid w:val="00A9500E"/>
    <w:rsid w:val="00A9564F"/>
    <w:rsid w:val="00A963AC"/>
    <w:rsid w:val="00A967F8"/>
    <w:rsid w:val="00A96888"/>
    <w:rsid w:val="00A97680"/>
    <w:rsid w:val="00A97952"/>
    <w:rsid w:val="00A97C2B"/>
    <w:rsid w:val="00A97C94"/>
    <w:rsid w:val="00AA0229"/>
    <w:rsid w:val="00AA0C72"/>
    <w:rsid w:val="00AA14EF"/>
    <w:rsid w:val="00AA15A1"/>
    <w:rsid w:val="00AA1F2C"/>
    <w:rsid w:val="00AA5152"/>
    <w:rsid w:val="00AA6627"/>
    <w:rsid w:val="00AA6851"/>
    <w:rsid w:val="00AA6BBF"/>
    <w:rsid w:val="00AA6CB2"/>
    <w:rsid w:val="00AA7180"/>
    <w:rsid w:val="00AA7518"/>
    <w:rsid w:val="00AB0914"/>
    <w:rsid w:val="00AB1008"/>
    <w:rsid w:val="00AB11C9"/>
    <w:rsid w:val="00AB1F40"/>
    <w:rsid w:val="00AB24B4"/>
    <w:rsid w:val="00AB289E"/>
    <w:rsid w:val="00AB2FE3"/>
    <w:rsid w:val="00AB38A2"/>
    <w:rsid w:val="00AB42FE"/>
    <w:rsid w:val="00AB5AF1"/>
    <w:rsid w:val="00AB6133"/>
    <w:rsid w:val="00AB689D"/>
    <w:rsid w:val="00AB6B91"/>
    <w:rsid w:val="00AC1F68"/>
    <w:rsid w:val="00AC2E45"/>
    <w:rsid w:val="00AC3F4B"/>
    <w:rsid w:val="00AC3FA7"/>
    <w:rsid w:val="00AC41D6"/>
    <w:rsid w:val="00AC45EC"/>
    <w:rsid w:val="00AC566C"/>
    <w:rsid w:val="00AC5A96"/>
    <w:rsid w:val="00AC5C26"/>
    <w:rsid w:val="00AC6523"/>
    <w:rsid w:val="00AC6637"/>
    <w:rsid w:val="00AC6B20"/>
    <w:rsid w:val="00AC6CBC"/>
    <w:rsid w:val="00AC6D48"/>
    <w:rsid w:val="00AC77D1"/>
    <w:rsid w:val="00AC78FA"/>
    <w:rsid w:val="00AD06F0"/>
    <w:rsid w:val="00AD0E43"/>
    <w:rsid w:val="00AD1B25"/>
    <w:rsid w:val="00AD1D17"/>
    <w:rsid w:val="00AD1E63"/>
    <w:rsid w:val="00AD2185"/>
    <w:rsid w:val="00AD2BC1"/>
    <w:rsid w:val="00AD33AC"/>
    <w:rsid w:val="00AD384A"/>
    <w:rsid w:val="00AD39FD"/>
    <w:rsid w:val="00AD3A93"/>
    <w:rsid w:val="00AD3C25"/>
    <w:rsid w:val="00AD4170"/>
    <w:rsid w:val="00AD41C7"/>
    <w:rsid w:val="00AD6353"/>
    <w:rsid w:val="00AD6D4F"/>
    <w:rsid w:val="00AE173C"/>
    <w:rsid w:val="00AE2277"/>
    <w:rsid w:val="00AE228E"/>
    <w:rsid w:val="00AE2D5C"/>
    <w:rsid w:val="00AE3FBA"/>
    <w:rsid w:val="00AE4456"/>
    <w:rsid w:val="00AE449E"/>
    <w:rsid w:val="00AE44D0"/>
    <w:rsid w:val="00AE54EE"/>
    <w:rsid w:val="00AE785F"/>
    <w:rsid w:val="00AE7B77"/>
    <w:rsid w:val="00AE7F29"/>
    <w:rsid w:val="00AF1570"/>
    <w:rsid w:val="00AF1C69"/>
    <w:rsid w:val="00AF1EC0"/>
    <w:rsid w:val="00AF1F29"/>
    <w:rsid w:val="00AF28EF"/>
    <w:rsid w:val="00AF3160"/>
    <w:rsid w:val="00AF3523"/>
    <w:rsid w:val="00AF36B2"/>
    <w:rsid w:val="00AF3810"/>
    <w:rsid w:val="00AF3EB7"/>
    <w:rsid w:val="00AF480D"/>
    <w:rsid w:val="00AF4FEF"/>
    <w:rsid w:val="00AF55A8"/>
    <w:rsid w:val="00AF5B6C"/>
    <w:rsid w:val="00AF5BD4"/>
    <w:rsid w:val="00AF5F49"/>
    <w:rsid w:val="00AF614B"/>
    <w:rsid w:val="00AF73B1"/>
    <w:rsid w:val="00AF7C57"/>
    <w:rsid w:val="00B00DDD"/>
    <w:rsid w:val="00B01BD0"/>
    <w:rsid w:val="00B024FB"/>
    <w:rsid w:val="00B0282A"/>
    <w:rsid w:val="00B02CE2"/>
    <w:rsid w:val="00B02E60"/>
    <w:rsid w:val="00B035AB"/>
    <w:rsid w:val="00B03A8E"/>
    <w:rsid w:val="00B052B6"/>
    <w:rsid w:val="00B05631"/>
    <w:rsid w:val="00B067C6"/>
    <w:rsid w:val="00B06A07"/>
    <w:rsid w:val="00B072F1"/>
    <w:rsid w:val="00B07483"/>
    <w:rsid w:val="00B07513"/>
    <w:rsid w:val="00B07699"/>
    <w:rsid w:val="00B07E74"/>
    <w:rsid w:val="00B1173B"/>
    <w:rsid w:val="00B11AEC"/>
    <w:rsid w:val="00B127EF"/>
    <w:rsid w:val="00B12E20"/>
    <w:rsid w:val="00B148AD"/>
    <w:rsid w:val="00B14EDA"/>
    <w:rsid w:val="00B1635F"/>
    <w:rsid w:val="00B16E4B"/>
    <w:rsid w:val="00B16F44"/>
    <w:rsid w:val="00B16FE3"/>
    <w:rsid w:val="00B1765B"/>
    <w:rsid w:val="00B17E4B"/>
    <w:rsid w:val="00B210D3"/>
    <w:rsid w:val="00B211C6"/>
    <w:rsid w:val="00B21843"/>
    <w:rsid w:val="00B21F90"/>
    <w:rsid w:val="00B22745"/>
    <w:rsid w:val="00B22BAE"/>
    <w:rsid w:val="00B23526"/>
    <w:rsid w:val="00B23722"/>
    <w:rsid w:val="00B23B49"/>
    <w:rsid w:val="00B23CBD"/>
    <w:rsid w:val="00B240A1"/>
    <w:rsid w:val="00B24C15"/>
    <w:rsid w:val="00B24F77"/>
    <w:rsid w:val="00B257DF"/>
    <w:rsid w:val="00B25A90"/>
    <w:rsid w:val="00B25D7B"/>
    <w:rsid w:val="00B25DA8"/>
    <w:rsid w:val="00B25EFA"/>
    <w:rsid w:val="00B25F64"/>
    <w:rsid w:val="00B27339"/>
    <w:rsid w:val="00B2777B"/>
    <w:rsid w:val="00B306FF"/>
    <w:rsid w:val="00B320BE"/>
    <w:rsid w:val="00B32115"/>
    <w:rsid w:val="00B326AF"/>
    <w:rsid w:val="00B32BCB"/>
    <w:rsid w:val="00B33D27"/>
    <w:rsid w:val="00B3425C"/>
    <w:rsid w:val="00B34834"/>
    <w:rsid w:val="00B34DB0"/>
    <w:rsid w:val="00B34F2A"/>
    <w:rsid w:val="00B35048"/>
    <w:rsid w:val="00B366BA"/>
    <w:rsid w:val="00B3710F"/>
    <w:rsid w:val="00B3713B"/>
    <w:rsid w:val="00B40C3E"/>
    <w:rsid w:val="00B40DAA"/>
    <w:rsid w:val="00B41F07"/>
    <w:rsid w:val="00B436E0"/>
    <w:rsid w:val="00B443B2"/>
    <w:rsid w:val="00B4488A"/>
    <w:rsid w:val="00B44B1D"/>
    <w:rsid w:val="00B46864"/>
    <w:rsid w:val="00B477CF"/>
    <w:rsid w:val="00B50210"/>
    <w:rsid w:val="00B50539"/>
    <w:rsid w:val="00B50FB0"/>
    <w:rsid w:val="00B51468"/>
    <w:rsid w:val="00B514AD"/>
    <w:rsid w:val="00B516B5"/>
    <w:rsid w:val="00B517D2"/>
    <w:rsid w:val="00B51A82"/>
    <w:rsid w:val="00B5230B"/>
    <w:rsid w:val="00B52388"/>
    <w:rsid w:val="00B528E9"/>
    <w:rsid w:val="00B52A56"/>
    <w:rsid w:val="00B52BCE"/>
    <w:rsid w:val="00B5459B"/>
    <w:rsid w:val="00B54743"/>
    <w:rsid w:val="00B5502C"/>
    <w:rsid w:val="00B552A1"/>
    <w:rsid w:val="00B55651"/>
    <w:rsid w:val="00B55713"/>
    <w:rsid w:val="00B55D8F"/>
    <w:rsid w:val="00B57938"/>
    <w:rsid w:val="00B57A23"/>
    <w:rsid w:val="00B57A53"/>
    <w:rsid w:val="00B57D9C"/>
    <w:rsid w:val="00B60E17"/>
    <w:rsid w:val="00B60E7C"/>
    <w:rsid w:val="00B60FC6"/>
    <w:rsid w:val="00B610DA"/>
    <w:rsid w:val="00B62017"/>
    <w:rsid w:val="00B62069"/>
    <w:rsid w:val="00B625A3"/>
    <w:rsid w:val="00B625B3"/>
    <w:rsid w:val="00B62C9C"/>
    <w:rsid w:val="00B63DC7"/>
    <w:rsid w:val="00B6404D"/>
    <w:rsid w:val="00B64C23"/>
    <w:rsid w:val="00B65432"/>
    <w:rsid w:val="00B655A8"/>
    <w:rsid w:val="00B65A59"/>
    <w:rsid w:val="00B66194"/>
    <w:rsid w:val="00B668E8"/>
    <w:rsid w:val="00B66F76"/>
    <w:rsid w:val="00B66F9B"/>
    <w:rsid w:val="00B67320"/>
    <w:rsid w:val="00B67EC9"/>
    <w:rsid w:val="00B7037F"/>
    <w:rsid w:val="00B708F4"/>
    <w:rsid w:val="00B70F19"/>
    <w:rsid w:val="00B70F74"/>
    <w:rsid w:val="00B71155"/>
    <w:rsid w:val="00B7123D"/>
    <w:rsid w:val="00B7177D"/>
    <w:rsid w:val="00B717D9"/>
    <w:rsid w:val="00B72609"/>
    <w:rsid w:val="00B727DD"/>
    <w:rsid w:val="00B728DA"/>
    <w:rsid w:val="00B73E19"/>
    <w:rsid w:val="00B74030"/>
    <w:rsid w:val="00B7408A"/>
    <w:rsid w:val="00B74646"/>
    <w:rsid w:val="00B7465F"/>
    <w:rsid w:val="00B74A1E"/>
    <w:rsid w:val="00B74BB1"/>
    <w:rsid w:val="00B74C17"/>
    <w:rsid w:val="00B74DD8"/>
    <w:rsid w:val="00B75073"/>
    <w:rsid w:val="00B7574A"/>
    <w:rsid w:val="00B75AE8"/>
    <w:rsid w:val="00B75F58"/>
    <w:rsid w:val="00B76095"/>
    <w:rsid w:val="00B760A6"/>
    <w:rsid w:val="00B76C12"/>
    <w:rsid w:val="00B773D4"/>
    <w:rsid w:val="00B778D4"/>
    <w:rsid w:val="00B8019C"/>
    <w:rsid w:val="00B81AE4"/>
    <w:rsid w:val="00B824AC"/>
    <w:rsid w:val="00B824F9"/>
    <w:rsid w:val="00B828EC"/>
    <w:rsid w:val="00B8297C"/>
    <w:rsid w:val="00B82C8E"/>
    <w:rsid w:val="00B830B2"/>
    <w:rsid w:val="00B84FE9"/>
    <w:rsid w:val="00B85267"/>
    <w:rsid w:val="00B85836"/>
    <w:rsid w:val="00B85A4F"/>
    <w:rsid w:val="00B85D62"/>
    <w:rsid w:val="00B86639"/>
    <w:rsid w:val="00B86A42"/>
    <w:rsid w:val="00B878DB"/>
    <w:rsid w:val="00B902C1"/>
    <w:rsid w:val="00B904E3"/>
    <w:rsid w:val="00B90BDB"/>
    <w:rsid w:val="00B90E08"/>
    <w:rsid w:val="00B90E47"/>
    <w:rsid w:val="00B91E7B"/>
    <w:rsid w:val="00B920E0"/>
    <w:rsid w:val="00B921BD"/>
    <w:rsid w:val="00B924C9"/>
    <w:rsid w:val="00B9342A"/>
    <w:rsid w:val="00B938DB"/>
    <w:rsid w:val="00B93F44"/>
    <w:rsid w:val="00B946F6"/>
    <w:rsid w:val="00B94FF2"/>
    <w:rsid w:val="00B9503D"/>
    <w:rsid w:val="00B95547"/>
    <w:rsid w:val="00B95CF5"/>
    <w:rsid w:val="00B95F42"/>
    <w:rsid w:val="00B962B1"/>
    <w:rsid w:val="00B968DD"/>
    <w:rsid w:val="00B977E7"/>
    <w:rsid w:val="00BA001F"/>
    <w:rsid w:val="00BA01DA"/>
    <w:rsid w:val="00BA0552"/>
    <w:rsid w:val="00BA07A7"/>
    <w:rsid w:val="00BA0C3A"/>
    <w:rsid w:val="00BA3250"/>
    <w:rsid w:val="00BA3BD8"/>
    <w:rsid w:val="00BA5815"/>
    <w:rsid w:val="00BA5832"/>
    <w:rsid w:val="00BA59EC"/>
    <w:rsid w:val="00BA5A77"/>
    <w:rsid w:val="00BA5DEA"/>
    <w:rsid w:val="00BA6814"/>
    <w:rsid w:val="00BA6A55"/>
    <w:rsid w:val="00BA77B4"/>
    <w:rsid w:val="00BA7FFD"/>
    <w:rsid w:val="00BB0E89"/>
    <w:rsid w:val="00BB0FE9"/>
    <w:rsid w:val="00BB1084"/>
    <w:rsid w:val="00BB165A"/>
    <w:rsid w:val="00BB23EA"/>
    <w:rsid w:val="00BB30A9"/>
    <w:rsid w:val="00BB38B6"/>
    <w:rsid w:val="00BB3D89"/>
    <w:rsid w:val="00BB3F28"/>
    <w:rsid w:val="00BB3FA1"/>
    <w:rsid w:val="00BB445C"/>
    <w:rsid w:val="00BB45C3"/>
    <w:rsid w:val="00BB4CDD"/>
    <w:rsid w:val="00BB64AD"/>
    <w:rsid w:val="00BB685E"/>
    <w:rsid w:val="00BC0080"/>
    <w:rsid w:val="00BC012B"/>
    <w:rsid w:val="00BC13C1"/>
    <w:rsid w:val="00BC17DC"/>
    <w:rsid w:val="00BC19FD"/>
    <w:rsid w:val="00BC1AB2"/>
    <w:rsid w:val="00BC2146"/>
    <w:rsid w:val="00BC3620"/>
    <w:rsid w:val="00BC4E83"/>
    <w:rsid w:val="00BC5006"/>
    <w:rsid w:val="00BC5EB7"/>
    <w:rsid w:val="00BC6069"/>
    <w:rsid w:val="00BC6A85"/>
    <w:rsid w:val="00BC6D32"/>
    <w:rsid w:val="00BC6EEC"/>
    <w:rsid w:val="00BC72D2"/>
    <w:rsid w:val="00BD0062"/>
    <w:rsid w:val="00BD1363"/>
    <w:rsid w:val="00BD13F6"/>
    <w:rsid w:val="00BD1BCA"/>
    <w:rsid w:val="00BD1FC8"/>
    <w:rsid w:val="00BD26EB"/>
    <w:rsid w:val="00BD2A3C"/>
    <w:rsid w:val="00BD314B"/>
    <w:rsid w:val="00BD36C6"/>
    <w:rsid w:val="00BD44D4"/>
    <w:rsid w:val="00BD4A43"/>
    <w:rsid w:val="00BD4A8B"/>
    <w:rsid w:val="00BD5671"/>
    <w:rsid w:val="00BD5807"/>
    <w:rsid w:val="00BD6217"/>
    <w:rsid w:val="00BD6298"/>
    <w:rsid w:val="00BD6795"/>
    <w:rsid w:val="00BD6F86"/>
    <w:rsid w:val="00BD6F8D"/>
    <w:rsid w:val="00BD716B"/>
    <w:rsid w:val="00BD778E"/>
    <w:rsid w:val="00BE024D"/>
    <w:rsid w:val="00BE036A"/>
    <w:rsid w:val="00BE0645"/>
    <w:rsid w:val="00BE157B"/>
    <w:rsid w:val="00BE1781"/>
    <w:rsid w:val="00BE258E"/>
    <w:rsid w:val="00BE25DC"/>
    <w:rsid w:val="00BE3EA0"/>
    <w:rsid w:val="00BE3FA7"/>
    <w:rsid w:val="00BE5F0B"/>
    <w:rsid w:val="00BE64A4"/>
    <w:rsid w:val="00BE6882"/>
    <w:rsid w:val="00BF04CD"/>
    <w:rsid w:val="00BF10F2"/>
    <w:rsid w:val="00BF135A"/>
    <w:rsid w:val="00BF27C9"/>
    <w:rsid w:val="00BF2D26"/>
    <w:rsid w:val="00BF2F20"/>
    <w:rsid w:val="00BF35F2"/>
    <w:rsid w:val="00BF37D9"/>
    <w:rsid w:val="00BF44DC"/>
    <w:rsid w:val="00BF4AF8"/>
    <w:rsid w:val="00BF4B30"/>
    <w:rsid w:val="00BF4B33"/>
    <w:rsid w:val="00BF4FF8"/>
    <w:rsid w:val="00BF5304"/>
    <w:rsid w:val="00BF560D"/>
    <w:rsid w:val="00BF58F8"/>
    <w:rsid w:val="00BF61B7"/>
    <w:rsid w:val="00BF6F38"/>
    <w:rsid w:val="00BF717C"/>
    <w:rsid w:val="00BF7F0E"/>
    <w:rsid w:val="00C01311"/>
    <w:rsid w:val="00C01315"/>
    <w:rsid w:val="00C0149A"/>
    <w:rsid w:val="00C018D2"/>
    <w:rsid w:val="00C02281"/>
    <w:rsid w:val="00C0283C"/>
    <w:rsid w:val="00C031E2"/>
    <w:rsid w:val="00C03FCF"/>
    <w:rsid w:val="00C04080"/>
    <w:rsid w:val="00C053FE"/>
    <w:rsid w:val="00C05BF2"/>
    <w:rsid w:val="00C06AF7"/>
    <w:rsid w:val="00C06E7D"/>
    <w:rsid w:val="00C072A6"/>
    <w:rsid w:val="00C07466"/>
    <w:rsid w:val="00C078F0"/>
    <w:rsid w:val="00C07C8F"/>
    <w:rsid w:val="00C07E7D"/>
    <w:rsid w:val="00C104C1"/>
    <w:rsid w:val="00C11377"/>
    <w:rsid w:val="00C11F89"/>
    <w:rsid w:val="00C11F93"/>
    <w:rsid w:val="00C12236"/>
    <w:rsid w:val="00C1249B"/>
    <w:rsid w:val="00C12F6E"/>
    <w:rsid w:val="00C130A8"/>
    <w:rsid w:val="00C1442C"/>
    <w:rsid w:val="00C1476F"/>
    <w:rsid w:val="00C15CCF"/>
    <w:rsid w:val="00C161CE"/>
    <w:rsid w:val="00C16699"/>
    <w:rsid w:val="00C166B1"/>
    <w:rsid w:val="00C17550"/>
    <w:rsid w:val="00C17A76"/>
    <w:rsid w:val="00C20329"/>
    <w:rsid w:val="00C20BDF"/>
    <w:rsid w:val="00C215A4"/>
    <w:rsid w:val="00C2276A"/>
    <w:rsid w:val="00C233EA"/>
    <w:rsid w:val="00C24325"/>
    <w:rsid w:val="00C2463D"/>
    <w:rsid w:val="00C24735"/>
    <w:rsid w:val="00C24750"/>
    <w:rsid w:val="00C25220"/>
    <w:rsid w:val="00C2629B"/>
    <w:rsid w:val="00C267A5"/>
    <w:rsid w:val="00C276A8"/>
    <w:rsid w:val="00C3019A"/>
    <w:rsid w:val="00C305F7"/>
    <w:rsid w:val="00C312FF"/>
    <w:rsid w:val="00C31A38"/>
    <w:rsid w:val="00C31D8A"/>
    <w:rsid w:val="00C320BA"/>
    <w:rsid w:val="00C3217F"/>
    <w:rsid w:val="00C32C02"/>
    <w:rsid w:val="00C32D09"/>
    <w:rsid w:val="00C32DC2"/>
    <w:rsid w:val="00C3362C"/>
    <w:rsid w:val="00C34585"/>
    <w:rsid w:val="00C34B67"/>
    <w:rsid w:val="00C3513E"/>
    <w:rsid w:val="00C35379"/>
    <w:rsid w:val="00C35400"/>
    <w:rsid w:val="00C35B16"/>
    <w:rsid w:val="00C35BA6"/>
    <w:rsid w:val="00C35FB3"/>
    <w:rsid w:val="00C36A91"/>
    <w:rsid w:val="00C36AA7"/>
    <w:rsid w:val="00C36C78"/>
    <w:rsid w:val="00C36F04"/>
    <w:rsid w:val="00C40688"/>
    <w:rsid w:val="00C42213"/>
    <w:rsid w:val="00C43043"/>
    <w:rsid w:val="00C442CB"/>
    <w:rsid w:val="00C447A8"/>
    <w:rsid w:val="00C4491A"/>
    <w:rsid w:val="00C45539"/>
    <w:rsid w:val="00C45B74"/>
    <w:rsid w:val="00C45C28"/>
    <w:rsid w:val="00C460DA"/>
    <w:rsid w:val="00C46196"/>
    <w:rsid w:val="00C47736"/>
    <w:rsid w:val="00C50771"/>
    <w:rsid w:val="00C50C9F"/>
    <w:rsid w:val="00C521F8"/>
    <w:rsid w:val="00C529F0"/>
    <w:rsid w:val="00C52E35"/>
    <w:rsid w:val="00C53394"/>
    <w:rsid w:val="00C53EFF"/>
    <w:rsid w:val="00C55411"/>
    <w:rsid w:val="00C567ED"/>
    <w:rsid w:val="00C57EDB"/>
    <w:rsid w:val="00C60580"/>
    <w:rsid w:val="00C60653"/>
    <w:rsid w:val="00C61AEA"/>
    <w:rsid w:val="00C61D82"/>
    <w:rsid w:val="00C62302"/>
    <w:rsid w:val="00C6266C"/>
    <w:rsid w:val="00C630EC"/>
    <w:rsid w:val="00C6325C"/>
    <w:rsid w:val="00C63380"/>
    <w:rsid w:val="00C63FB8"/>
    <w:rsid w:val="00C64259"/>
    <w:rsid w:val="00C64B58"/>
    <w:rsid w:val="00C658F8"/>
    <w:rsid w:val="00C663DC"/>
    <w:rsid w:val="00C66774"/>
    <w:rsid w:val="00C669DD"/>
    <w:rsid w:val="00C66D73"/>
    <w:rsid w:val="00C66E46"/>
    <w:rsid w:val="00C675F9"/>
    <w:rsid w:val="00C67A31"/>
    <w:rsid w:val="00C67AC2"/>
    <w:rsid w:val="00C70047"/>
    <w:rsid w:val="00C70C2E"/>
    <w:rsid w:val="00C715C2"/>
    <w:rsid w:val="00C72077"/>
    <w:rsid w:val="00C7217B"/>
    <w:rsid w:val="00C72281"/>
    <w:rsid w:val="00C72D5F"/>
    <w:rsid w:val="00C7309A"/>
    <w:rsid w:val="00C7340B"/>
    <w:rsid w:val="00C735E1"/>
    <w:rsid w:val="00C73C4A"/>
    <w:rsid w:val="00C75B89"/>
    <w:rsid w:val="00C762BA"/>
    <w:rsid w:val="00C76FC1"/>
    <w:rsid w:val="00C7735D"/>
    <w:rsid w:val="00C77389"/>
    <w:rsid w:val="00C7767B"/>
    <w:rsid w:val="00C804CB"/>
    <w:rsid w:val="00C80FF9"/>
    <w:rsid w:val="00C81B89"/>
    <w:rsid w:val="00C820CE"/>
    <w:rsid w:val="00C822B0"/>
    <w:rsid w:val="00C82912"/>
    <w:rsid w:val="00C82DD7"/>
    <w:rsid w:val="00C83199"/>
    <w:rsid w:val="00C843A8"/>
    <w:rsid w:val="00C8674A"/>
    <w:rsid w:val="00C86E6A"/>
    <w:rsid w:val="00C87D02"/>
    <w:rsid w:val="00C87F26"/>
    <w:rsid w:val="00C9077E"/>
    <w:rsid w:val="00C91040"/>
    <w:rsid w:val="00C91757"/>
    <w:rsid w:val="00C917F8"/>
    <w:rsid w:val="00C91821"/>
    <w:rsid w:val="00C91F02"/>
    <w:rsid w:val="00C92FE1"/>
    <w:rsid w:val="00C935A6"/>
    <w:rsid w:val="00C937BF"/>
    <w:rsid w:val="00C93836"/>
    <w:rsid w:val="00C938CF"/>
    <w:rsid w:val="00C93D00"/>
    <w:rsid w:val="00C9400A"/>
    <w:rsid w:val="00C94627"/>
    <w:rsid w:val="00C94F66"/>
    <w:rsid w:val="00C95374"/>
    <w:rsid w:val="00C96015"/>
    <w:rsid w:val="00C965B1"/>
    <w:rsid w:val="00C96DA1"/>
    <w:rsid w:val="00C972C5"/>
    <w:rsid w:val="00C9772A"/>
    <w:rsid w:val="00CA0C57"/>
    <w:rsid w:val="00CA0DD3"/>
    <w:rsid w:val="00CA1243"/>
    <w:rsid w:val="00CA15A2"/>
    <w:rsid w:val="00CA1AEF"/>
    <w:rsid w:val="00CA2085"/>
    <w:rsid w:val="00CA2694"/>
    <w:rsid w:val="00CA3803"/>
    <w:rsid w:val="00CA3DA0"/>
    <w:rsid w:val="00CA3F2F"/>
    <w:rsid w:val="00CA406A"/>
    <w:rsid w:val="00CA42AE"/>
    <w:rsid w:val="00CA43B7"/>
    <w:rsid w:val="00CA45BC"/>
    <w:rsid w:val="00CA4682"/>
    <w:rsid w:val="00CA50A8"/>
    <w:rsid w:val="00CA51D5"/>
    <w:rsid w:val="00CA5BEE"/>
    <w:rsid w:val="00CA63BF"/>
    <w:rsid w:val="00CA6652"/>
    <w:rsid w:val="00CA70B0"/>
    <w:rsid w:val="00CA7C84"/>
    <w:rsid w:val="00CB054A"/>
    <w:rsid w:val="00CB058A"/>
    <w:rsid w:val="00CB0E48"/>
    <w:rsid w:val="00CB1639"/>
    <w:rsid w:val="00CB2006"/>
    <w:rsid w:val="00CB20FC"/>
    <w:rsid w:val="00CB2119"/>
    <w:rsid w:val="00CB257B"/>
    <w:rsid w:val="00CB3A6F"/>
    <w:rsid w:val="00CB45DA"/>
    <w:rsid w:val="00CB52CD"/>
    <w:rsid w:val="00CB56A2"/>
    <w:rsid w:val="00CB5707"/>
    <w:rsid w:val="00CB6595"/>
    <w:rsid w:val="00CB6DC3"/>
    <w:rsid w:val="00CC0369"/>
    <w:rsid w:val="00CC0CB1"/>
    <w:rsid w:val="00CC12B8"/>
    <w:rsid w:val="00CC1722"/>
    <w:rsid w:val="00CC1C44"/>
    <w:rsid w:val="00CC2466"/>
    <w:rsid w:val="00CC3248"/>
    <w:rsid w:val="00CC39C8"/>
    <w:rsid w:val="00CC3BA1"/>
    <w:rsid w:val="00CC3DCA"/>
    <w:rsid w:val="00CC53A6"/>
    <w:rsid w:val="00CC6236"/>
    <w:rsid w:val="00CC623E"/>
    <w:rsid w:val="00CC65DC"/>
    <w:rsid w:val="00CC6D2F"/>
    <w:rsid w:val="00CD01B0"/>
    <w:rsid w:val="00CD0835"/>
    <w:rsid w:val="00CD33F7"/>
    <w:rsid w:val="00CD359D"/>
    <w:rsid w:val="00CD473A"/>
    <w:rsid w:val="00CD4ACB"/>
    <w:rsid w:val="00CD5258"/>
    <w:rsid w:val="00CD55E5"/>
    <w:rsid w:val="00CD7EB0"/>
    <w:rsid w:val="00CE018C"/>
    <w:rsid w:val="00CE05B4"/>
    <w:rsid w:val="00CE2A29"/>
    <w:rsid w:val="00CE4093"/>
    <w:rsid w:val="00CE5B7D"/>
    <w:rsid w:val="00CE60DC"/>
    <w:rsid w:val="00CE62A7"/>
    <w:rsid w:val="00CE6D6F"/>
    <w:rsid w:val="00CE7630"/>
    <w:rsid w:val="00CF0DF3"/>
    <w:rsid w:val="00CF1185"/>
    <w:rsid w:val="00CF1477"/>
    <w:rsid w:val="00CF14C8"/>
    <w:rsid w:val="00CF191E"/>
    <w:rsid w:val="00CF1EEE"/>
    <w:rsid w:val="00CF25DF"/>
    <w:rsid w:val="00CF2FE5"/>
    <w:rsid w:val="00CF368F"/>
    <w:rsid w:val="00CF3AEA"/>
    <w:rsid w:val="00CF3E70"/>
    <w:rsid w:val="00CF3E79"/>
    <w:rsid w:val="00CF4101"/>
    <w:rsid w:val="00CF450D"/>
    <w:rsid w:val="00CF4DD3"/>
    <w:rsid w:val="00CF51B5"/>
    <w:rsid w:val="00CF5C3A"/>
    <w:rsid w:val="00CF5D1C"/>
    <w:rsid w:val="00CF6436"/>
    <w:rsid w:val="00CF6B83"/>
    <w:rsid w:val="00CF70E3"/>
    <w:rsid w:val="00CF7809"/>
    <w:rsid w:val="00CF7E83"/>
    <w:rsid w:val="00CF7FD3"/>
    <w:rsid w:val="00D02420"/>
    <w:rsid w:val="00D025BD"/>
    <w:rsid w:val="00D0284A"/>
    <w:rsid w:val="00D02996"/>
    <w:rsid w:val="00D02B39"/>
    <w:rsid w:val="00D03CB3"/>
    <w:rsid w:val="00D03F19"/>
    <w:rsid w:val="00D04436"/>
    <w:rsid w:val="00D0485C"/>
    <w:rsid w:val="00D049E5"/>
    <w:rsid w:val="00D057A0"/>
    <w:rsid w:val="00D06001"/>
    <w:rsid w:val="00D060DE"/>
    <w:rsid w:val="00D0644F"/>
    <w:rsid w:val="00D06452"/>
    <w:rsid w:val="00D0697C"/>
    <w:rsid w:val="00D072E9"/>
    <w:rsid w:val="00D07405"/>
    <w:rsid w:val="00D07547"/>
    <w:rsid w:val="00D07E65"/>
    <w:rsid w:val="00D10757"/>
    <w:rsid w:val="00D1109D"/>
    <w:rsid w:val="00D1117E"/>
    <w:rsid w:val="00D1124E"/>
    <w:rsid w:val="00D116D0"/>
    <w:rsid w:val="00D11A08"/>
    <w:rsid w:val="00D12330"/>
    <w:rsid w:val="00D133F5"/>
    <w:rsid w:val="00D13520"/>
    <w:rsid w:val="00D138BF"/>
    <w:rsid w:val="00D15D61"/>
    <w:rsid w:val="00D1606B"/>
    <w:rsid w:val="00D164D4"/>
    <w:rsid w:val="00D16A76"/>
    <w:rsid w:val="00D16ADF"/>
    <w:rsid w:val="00D16E36"/>
    <w:rsid w:val="00D1750A"/>
    <w:rsid w:val="00D21047"/>
    <w:rsid w:val="00D211BE"/>
    <w:rsid w:val="00D21877"/>
    <w:rsid w:val="00D233F0"/>
    <w:rsid w:val="00D23564"/>
    <w:rsid w:val="00D23A75"/>
    <w:rsid w:val="00D23CE6"/>
    <w:rsid w:val="00D23E71"/>
    <w:rsid w:val="00D2425D"/>
    <w:rsid w:val="00D242F4"/>
    <w:rsid w:val="00D2434E"/>
    <w:rsid w:val="00D24A41"/>
    <w:rsid w:val="00D24D66"/>
    <w:rsid w:val="00D255E3"/>
    <w:rsid w:val="00D25C8F"/>
    <w:rsid w:val="00D26302"/>
    <w:rsid w:val="00D263D1"/>
    <w:rsid w:val="00D27213"/>
    <w:rsid w:val="00D2781A"/>
    <w:rsid w:val="00D2786A"/>
    <w:rsid w:val="00D30B86"/>
    <w:rsid w:val="00D310EC"/>
    <w:rsid w:val="00D3128F"/>
    <w:rsid w:val="00D3185B"/>
    <w:rsid w:val="00D31C6D"/>
    <w:rsid w:val="00D322B4"/>
    <w:rsid w:val="00D34564"/>
    <w:rsid w:val="00D35B85"/>
    <w:rsid w:val="00D3613B"/>
    <w:rsid w:val="00D369DB"/>
    <w:rsid w:val="00D36FAD"/>
    <w:rsid w:val="00D37888"/>
    <w:rsid w:val="00D407B3"/>
    <w:rsid w:val="00D40AC9"/>
    <w:rsid w:val="00D4146F"/>
    <w:rsid w:val="00D4217A"/>
    <w:rsid w:val="00D430E7"/>
    <w:rsid w:val="00D433E8"/>
    <w:rsid w:val="00D44222"/>
    <w:rsid w:val="00D444A1"/>
    <w:rsid w:val="00D44DF8"/>
    <w:rsid w:val="00D45A4A"/>
    <w:rsid w:val="00D465C0"/>
    <w:rsid w:val="00D46DE2"/>
    <w:rsid w:val="00D4741D"/>
    <w:rsid w:val="00D47D1B"/>
    <w:rsid w:val="00D50CFB"/>
    <w:rsid w:val="00D517CD"/>
    <w:rsid w:val="00D51973"/>
    <w:rsid w:val="00D51AF0"/>
    <w:rsid w:val="00D51F92"/>
    <w:rsid w:val="00D52488"/>
    <w:rsid w:val="00D526B9"/>
    <w:rsid w:val="00D52894"/>
    <w:rsid w:val="00D52B85"/>
    <w:rsid w:val="00D52BA6"/>
    <w:rsid w:val="00D530B9"/>
    <w:rsid w:val="00D5363A"/>
    <w:rsid w:val="00D538B9"/>
    <w:rsid w:val="00D53FE5"/>
    <w:rsid w:val="00D544CC"/>
    <w:rsid w:val="00D54EAE"/>
    <w:rsid w:val="00D556E6"/>
    <w:rsid w:val="00D55AA4"/>
    <w:rsid w:val="00D55F00"/>
    <w:rsid w:val="00D566F0"/>
    <w:rsid w:val="00D56CD7"/>
    <w:rsid w:val="00D5753C"/>
    <w:rsid w:val="00D57CE1"/>
    <w:rsid w:val="00D6011E"/>
    <w:rsid w:val="00D621F3"/>
    <w:rsid w:val="00D6371D"/>
    <w:rsid w:val="00D63D4D"/>
    <w:rsid w:val="00D63DFC"/>
    <w:rsid w:val="00D64809"/>
    <w:rsid w:val="00D6578C"/>
    <w:rsid w:val="00D657EA"/>
    <w:rsid w:val="00D65DC3"/>
    <w:rsid w:val="00D65F5F"/>
    <w:rsid w:val="00D665C1"/>
    <w:rsid w:val="00D6769C"/>
    <w:rsid w:val="00D70019"/>
    <w:rsid w:val="00D701A6"/>
    <w:rsid w:val="00D70671"/>
    <w:rsid w:val="00D70A67"/>
    <w:rsid w:val="00D70C1D"/>
    <w:rsid w:val="00D70CF1"/>
    <w:rsid w:val="00D70D35"/>
    <w:rsid w:val="00D71012"/>
    <w:rsid w:val="00D71782"/>
    <w:rsid w:val="00D72930"/>
    <w:rsid w:val="00D73482"/>
    <w:rsid w:val="00D736BC"/>
    <w:rsid w:val="00D737C8"/>
    <w:rsid w:val="00D73993"/>
    <w:rsid w:val="00D73BFC"/>
    <w:rsid w:val="00D74B5B"/>
    <w:rsid w:val="00D764AA"/>
    <w:rsid w:val="00D76606"/>
    <w:rsid w:val="00D76689"/>
    <w:rsid w:val="00D77380"/>
    <w:rsid w:val="00D7747A"/>
    <w:rsid w:val="00D77CC6"/>
    <w:rsid w:val="00D77FAD"/>
    <w:rsid w:val="00D801E5"/>
    <w:rsid w:val="00D807C2"/>
    <w:rsid w:val="00D80DA5"/>
    <w:rsid w:val="00D810F0"/>
    <w:rsid w:val="00D81140"/>
    <w:rsid w:val="00D81871"/>
    <w:rsid w:val="00D82591"/>
    <w:rsid w:val="00D82AA5"/>
    <w:rsid w:val="00D8312B"/>
    <w:rsid w:val="00D83176"/>
    <w:rsid w:val="00D83E3D"/>
    <w:rsid w:val="00D85B83"/>
    <w:rsid w:val="00D85CE8"/>
    <w:rsid w:val="00D85D02"/>
    <w:rsid w:val="00D86F6A"/>
    <w:rsid w:val="00D87ACA"/>
    <w:rsid w:val="00D90160"/>
    <w:rsid w:val="00D90EB4"/>
    <w:rsid w:val="00D90FFB"/>
    <w:rsid w:val="00D91B5A"/>
    <w:rsid w:val="00D92679"/>
    <w:rsid w:val="00D92C10"/>
    <w:rsid w:val="00D92D53"/>
    <w:rsid w:val="00D92F82"/>
    <w:rsid w:val="00D93099"/>
    <w:rsid w:val="00D94C14"/>
    <w:rsid w:val="00D9505B"/>
    <w:rsid w:val="00D95214"/>
    <w:rsid w:val="00D95250"/>
    <w:rsid w:val="00D96515"/>
    <w:rsid w:val="00D96799"/>
    <w:rsid w:val="00D97800"/>
    <w:rsid w:val="00D97CE0"/>
    <w:rsid w:val="00DA195B"/>
    <w:rsid w:val="00DA2D78"/>
    <w:rsid w:val="00DA2E83"/>
    <w:rsid w:val="00DA31F8"/>
    <w:rsid w:val="00DA3290"/>
    <w:rsid w:val="00DA3875"/>
    <w:rsid w:val="00DA38A1"/>
    <w:rsid w:val="00DA3AF0"/>
    <w:rsid w:val="00DA41B9"/>
    <w:rsid w:val="00DA43FF"/>
    <w:rsid w:val="00DA54DD"/>
    <w:rsid w:val="00DA61B9"/>
    <w:rsid w:val="00DA64B9"/>
    <w:rsid w:val="00DA7770"/>
    <w:rsid w:val="00DA78B5"/>
    <w:rsid w:val="00DB15A6"/>
    <w:rsid w:val="00DB16DF"/>
    <w:rsid w:val="00DB1B1C"/>
    <w:rsid w:val="00DB1D58"/>
    <w:rsid w:val="00DB1E89"/>
    <w:rsid w:val="00DB22DD"/>
    <w:rsid w:val="00DB3793"/>
    <w:rsid w:val="00DB3B3E"/>
    <w:rsid w:val="00DB492B"/>
    <w:rsid w:val="00DB4C7B"/>
    <w:rsid w:val="00DB5173"/>
    <w:rsid w:val="00DB5688"/>
    <w:rsid w:val="00DB5EE1"/>
    <w:rsid w:val="00DB630F"/>
    <w:rsid w:val="00DB65E7"/>
    <w:rsid w:val="00DB6EFA"/>
    <w:rsid w:val="00DB7560"/>
    <w:rsid w:val="00DB7B72"/>
    <w:rsid w:val="00DB7E9C"/>
    <w:rsid w:val="00DC2044"/>
    <w:rsid w:val="00DC2787"/>
    <w:rsid w:val="00DC2E60"/>
    <w:rsid w:val="00DC3353"/>
    <w:rsid w:val="00DC3500"/>
    <w:rsid w:val="00DC3F20"/>
    <w:rsid w:val="00DC442D"/>
    <w:rsid w:val="00DC4DC0"/>
    <w:rsid w:val="00DC4F13"/>
    <w:rsid w:val="00DC588F"/>
    <w:rsid w:val="00DC5D01"/>
    <w:rsid w:val="00DC6497"/>
    <w:rsid w:val="00DC6CF9"/>
    <w:rsid w:val="00DC7269"/>
    <w:rsid w:val="00DC7294"/>
    <w:rsid w:val="00DC72B5"/>
    <w:rsid w:val="00DC7B82"/>
    <w:rsid w:val="00DD01D6"/>
    <w:rsid w:val="00DD0555"/>
    <w:rsid w:val="00DD148D"/>
    <w:rsid w:val="00DD1FC5"/>
    <w:rsid w:val="00DD25E9"/>
    <w:rsid w:val="00DD2D75"/>
    <w:rsid w:val="00DD31C4"/>
    <w:rsid w:val="00DD3697"/>
    <w:rsid w:val="00DD37C1"/>
    <w:rsid w:val="00DD3B8B"/>
    <w:rsid w:val="00DD3E0C"/>
    <w:rsid w:val="00DD4D7A"/>
    <w:rsid w:val="00DD4F73"/>
    <w:rsid w:val="00DD4FBB"/>
    <w:rsid w:val="00DD73A3"/>
    <w:rsid w:val="00DD758D"/>
    <w:rsid w:val="00DD7752"/>
    <w:rsid w:val="00DE00A5"/>
    <w:rsid w:val="00DE0AA5"/>
    <w:rsid w:val="00DE106C"/>
    <w:rsid w:val="00DE159F"/>
    <w:rsid w:val="00DE1844"/>
    <w:rsid w:val="00DE1D07"/>
    <w:rsid w:val="00DE1D17"/>
    <w:rsid w:val="00DE20E7"/>
    <w:rsid w:val="00DE2C16"/>
    <w:rsid w:val="00DE3226"/>
    <w:rsid w:val="00DE3EBA"/>
    <w:rsid w:val="00DE4335"/>
    <w:rsid w:val="00DE472C"/>
    <w:rsid w:val="00DE4A45"/>
    <w:rsid w:val="00DE50D8"/>
    <w:rsid w:val="00DE616A"/>
    <w:rsid w:val="00DE61AB"/>
    <w:rsid w:val="00DE65C8"/>
    <w:rsid w:val="00DE7EAF"/>
    <w:rsid w:val="00DF02ED"/>
    <w:rsid w:val="00DF03E9"/>
    <w:rsid w:val="00DF07B4"/>
    <w:rsid w:val="00DF0881"/>
    <w:rsid w:val="00DF09B3"/>
    <w:rsid w:val="00DF0BCF"/>
    <w:rsid w:val="00DF13AE"/>
    <w:rsid w:val="00DF145A"/>
    <w:rsid w:val="00DF2411"/>
    <w:rsid w:val="00DF258F"/>
    <w:rsid w:val="00DF323C"/>
    <w:rsid w:val="00DF3CA5"/>
    <w:rsid w:val="00DF3D78"/>
    <w:rsid w:val="00DF4075"/>
    <w:rsid w:val="00DF4FCF"/>
    <w:rsid w:val="00DF61B7"/>
    <w:rsid w:val="00DF65C9"/>
    <w:rsid w:val="00DF7BA8"/>
    <w:rsid w:val="00E013B2"/>
    <w:rsid w:val="00E0175D"/>
    <w:rsid w:val="00E01D98"/>
    <w:rsid w:val="00E01EF1"/>
    <w:rsid w:val="00E02346"/>
    <w:rsid w:val="00E05EE7"/>
    <w:rsid w:val="00E0647E"/>
    <w:rsid w:val="00E06EC8"/>
    <w:rsid w:val="00E07223"/>
    <w:rsid w:val="00E0765F"/>
    <w:rsid w:val="00E07BB2"/>
    <w:rsid w:val="00E10357"/>
    <w:rsid w:val="00E10826"/>
    <w:rsid w:val="00E1082D"/>
    <w:rsid w:val="00E10983"/>
    <w:rsid w:val="00E10B45"/>
    <w:rsid w:val="00E10C29"/>
    <w:rsid w:val="00E11F1E"/>
    <w:rsid w:val="00E12983"/>
    <w:rsid w:val="00E12BD0"/>
    <w:rsid w:val="00E14029"/>
    <w:rsid w:val="00E14339"/>
    <w:rsid w:val="00E14388"/>
    <w:rsid w:val="00E1572A"/>
    <w:rsid w:val="00E16039"/>
    <w:rsid w:val="00E169EB"/>
    <w:rsid w:val="00E17443"/>
    <w:rsid w:val="00E1783D"/>
    <w:rsid w:val="00E21129"/>
    <w:rsid w:val="00E22149"/>
    <w:rsid w:val="00E22B1A"/>
    <w:rsid w:val="00E22C7D"/>
    <w:rsid w:val="00E22CDA"/>
    <w:rsid w:val="00E23E14"/>
    <w:rsid w:val="00E249A3"/>
    <w:rsid w:val="00E24AB8"/>
    <w:rsid w:val="00E254EC"/>
    <w:rsid w:val="00E25CD8"/>
    <w:rsid w:val="00E25F5E"/>
    <w:rsid w:val="00E26543"/>
    <w:rsid w:val="00E266E1"/>
    <w:rsid w:val="00E275ED"/>
    <w:rsid w:val="00E279E4"/>
    <w:rsid w:val="00E279E7"/>
    <w:rsid w:val="00E27E99"/>
    <w:rsid w:val="00E27E9E"/>
    <w:rsid w:val="00E30042"/>
    <w:rsid w:val="00E30C4A"/>
    <w:rsid w:val="00E31106"/>
    <w:rsid w:val="00E31525"/>
    <w:rsid w:val="00E31A65"/>
    <w:rsid w:val="00E3207A"/>
    <w:rsid w:val="00E32B57"/>
    <w:rsid w:val="00E338FD"/>
    <w:rsid w:val="00E33AC0"/>
    <w:rsid w:val="00E343FC"/>
    <w:rsid w:val="00E34E19"/>
    <w:rsid w:val="00E35959"/>
    <w:rsid w:val="00E35F90"/>
    <w:rsid w:val="00E37540"/>
    <w:rsid w:val="00E37AD3"/>
    <w:rsid w:val="00E403D0"/>
    <w:rsid w:val="00E40B24"/>
    <w:rsid w:val="00E41BC1"/>
    <w:rsid w:val="00E4297A"/>
    <w:rsid w:val="00E43569"/>
    <w:rsid w:val="00E44CAE"/>
    <w:rsid w:val="00E46FDE"/>
    <w:rsid w:val="00E47477"/>
    <w:rsid w:val="00E50D5C"/>
    <w:rsid w:val="00E510C9"/>
    <w:rsid w:val="00E51A61"/>
    <w:rsid w:val="00E51AB3"/>
    <w:rsid w:val="00E525CD"/>
    <w:rsid w:val="00E5299F"/>
    <w:rsid w:val="00E52F1B"/>
    <w:rsid w:val="00E534EC"/>
    <w:rsid w:val="00E539FE"/>
    <w:rsid w:val="00E53E44"/>
    <w:rsid w:val="00E54102"/>
    <w:rsid w:val="00E5418C"/>
    <w:rsid w:val="00E54442"/>
    <w:rsid w:val="00E556FE"/>
    <w:rsid w:val="00E55D5F"/>
    <w:rsid w:val="00E55E57"/>
    <w:rsid w:val="00E5621A"/>
    <w:rsid w:val="00E579CD"/>
    <w:rsid w:val="00E57CC0"/>
    <w:rsid w:val="00E60914"/>
    <w:rsid w:val="00E60B5D"/>
    <w:rsid w:val="00E60D7D"/>
    <w:rsid w:val="00E60F0F"/>
    <w:rsid w:val="00E61497"/>
    <w:rsid w:val="00E617D4"/>
    <w:rsid w:val="00E61825"/>
    <w:rsid w:val="00E62139"/>
    <w:rsid w:val="00E625BE"/>
    <w:rsid w:val="00E62DC0"/>
    <w:rsid w:val="00E63844"/>
    <w:rsid w:val="00E639AD"/>
    <w:rsid w:val="00E63DDC"/>
    <w:rsid w:val="00E63E77"/>
    <w:rsid w:val="00E64024"/>
    <w:rsid w:val="00E6406E"/>
    <w:rsid w:val="00E649C0"/>
    <w:rsid w:val="00E65311"/>
    <w:rsid w:val="00E65DA2"/>
    <w:rsid w:val="00E67531"/>
    <w:rsid w:val="00E702D1"/>
    <w:rsid w:val="00E702F6"/>
    <w:rsid w:val="00E709FC"/>
    <w:rsid w:val="00E70FEC"/>
    <w:rsid w:val="00E710E8"/>
    <w:rsid w:val="00E71B46"/>
    <w:rsid w:val="00E71BA1"/>
    <w:rsid w:val="00E71DD6"/>
    <w:rsid w:val="00E72A71"/>
    <w:rsid w:val="00E733B4"/>
    <w:rsid w:val="00E73465"/>
    <w:rsid w:val="00E73E24"/>
    <w:rsid w:val="00E73E8B"/>
    <w:rsid w:val="00E76779"/>
    <w:rsid w:val="00E76FFE"/>
    <w:rsid w:val="00E772EE"/>
    <w:rsid w:val="00E77F71"/>
    <w:rsid w:val="00E80321"/>
    <w:rsid w:val="00E80A49"/>
    <w:rsid w:val="00E80C55"/>
    <w:rsid w:val="00E80E16"/>
    <w:rsid w:val="00E829E4"/>
    <w:rsid w:val="00E82B4F"/>
    <w:rsid w:val="00E84055"/>
    <w:rsid w:val="00E8526D"/>
    <w:rsid w:val="00E85E1B"/>
    <w:rsid w:val="00E86B10"/>
    <w:rsid w:val="00E86BF0"/>
    <w:rsid w:val="00E86DED"/>
    <w:rsid w:val="00E9083B"/>
    <w:rsid w:val="00E908EC"/>
    <w:rsid w:val="00E90A0F"/>
    <w:rsid w:val="00E90DC2"/>
    <w:rsid w:val="00E90FF3"/>
    <w:rsid w:val="00E91AE2"/>
    <w:rsid w:val="00E91C23"/>
    <w:rsid w:val="00E921F2"/>
    <w:rsid w:val="00E92AE6"/>
    <w:rsid w:val="00E92B30"/>
    <w:rsid w:val="00E92E54"/>
    <w:rsid w:val="00E93000"/>
    <w:rsid w:val="00E93CEF"/>
    <w:rsid w:val="00E950E2"/>
    <w:rsid w:val="00E9528B"/>
    <w:rsid w:val="00E958FB"/>
    <w:rsid w:val="00E95CF1"/>
    <w:rsid w:val="00E97D33"/>
    <w:rsid w:val="00EA04B3"/>
    <w:rsid w:val="00EA2D19"/>
    <w:rsid w:val="00EA2E5D"/>
    <w:rsid w:val="00EA31A7"/>
    <w:rsid w:val="00EA3218"/>
    <w:rsid w:val="00EA386F"/>
    <w:rsid w:val="00EA43C2"/>
    <w:rsid w:val="00EA4489"/>
    <w:rsid w:val="00EA49C6"/>
    <w:rsid w:val="00EA5A5E"/>
    <w:rsid w:val="00EA69B0"/>
    <w:rsid w:val="00EA6B94"/>
    <w:rsid w:val="00EA7A7C"/>
    <w:rsid w:val="00EA7DDF"/>
    <w:rsid w:val="00EB0997"/>
    <w:rsid w:val="00EB1580"/>
    <w:rsid w:val="00EB21AF"/>
    <w:rsid w:val="00EB374D"/>
    <w:rsid w:val="00EB396C"/>
    <w:rsid w:val="00EB3995"/>
    <w:rsid w:val="00EB4184"/>
    <w:rsid w:val="00EB41E7"/>
    <w:rsid w:val="00EB445E"/>
    <w:rsid w:val="00EB4958"/>
    <w:rsid w:val="00EB4C33"/>
    <w:rsid w:val="00EB6658"/>
    <w:rsid w:val="00EB6810"/>
    <w:rsid w:val="00EB77AD"/>
    <w:rsid w:val="00EC0156"/>
    <w:rsid w:val="00EC101C"/>
    <w:rsid w:val="00EC190E"/>
    <w:rsid w:val="00EC1BF5"/>
    <w:rsid w:val="00EC22E7"/>
    <w:rsid w:val="00EC2791"/>
    <w:rsid w:val="00EC29DC"/>
    <w:rsid w:val="00EC32CB"/>
    <w:rsid w:val="00EC39B0"/>
    <w:rsid w:val="00EC3AA4"/>
    <w:rsid w:val="00EC3E55"/>
    <w:rsid w:val="00EC486A"/>
    <w:rsid w:val="00EC4A7D"/>
    <w:rsid w:val="00EC4E8B"/>
    <w:rsid w:val="00EC5195"/>
    <w:rsid w:val="00EC527A"/>
    <w:rsid w:val="00EC5D6C"/>
    <w:rsid w:val="00EC74DF"/>
    <w:rsid w:val="00EC7628"/>
    <w:rsid w:val="00EC76C4"/>
    <w:rsid w:val="00EC7FE2"/>
    <w:rsid w:val="00ED044D"/>
    <w:rsid w:val="00ED04E7"/>
    <w:rsid w:val="00ED1C10"/>
    <w:rsid w:val="00ED2C42"/>
    <w:rsid w:val="00ED2D09"/>
    <w:rsid w:val="00ED2F32"/>
    <w:rsid w:val="00ED3084"/>
    <w:rsid w:val="00ED34E7"/>
    <w:rsid w:val="00ED4D43"/>
    <w:rsid w:val="00ED4ED4"/>
    <w:rsid w:val="00ED5103"/>
    <w:rsid w:val="00ED5AC2"/>
    <w:rsid w:val="00ED5B28"/>
    <w:rsid w:val="00ED650D"/>
    <w:rsid w:val="00ED6642"/>
    <w:rsid w:val="00ED68CC"/>
    <w:rsid w:val="00ED6912"/>
    <w:rsid w:val="00ED6A51"/>
    <w:rsid w:val="00ED6EC0"/>
    <w:rsid w:val="00ED70B7"/>
    <w:rsid w:val="00ED7B39"/>
    <w:rsid w:val="00EE02C0"/>
    <w:rsid w:val="00EE0683"/>
    <w:rsid w:val="00EE06BA"/>
    <w:rsid w:val="00EE0C29"/>
    <w:rsid w:val="00EE0DE9"/>
    <w:rsid w:val="00EE0F7D"/>
    <w:rsid w:val="00EE20C5"/>
    <w:rsid w:val="00EE2A84"/>
    <w:rsid w:val="00EE2F25"/>
    <w:rsid w:val="00EE398C"/>
    <w:rsid w:val="00EE51AF"/>
    <w:rsid w:val="00EE6756"/>
    <w:rsid w:val="00EE69D7"/>
    <w:rsid w:val="00EE6CB3"/>
    <w:rsid w:val="00EE6D46"/>
    <w:rsid w:val="00EE7104"/>
    <w:rsid w:val="00EE7D4C"/>
    <w:rsid w:val="00EF020F"/>
    <w:rsid w:val="00EF0316"/>
    <w:rsid w:val="00EF0820"/>
    <w:rsid w:val="00EF0D8B"/>
    <w:rsid w:val="00EF1013"/>
    <w:rsid w:val="00EF1317"/>
    <w:rsid w:val="00EF183D"/>
    <w:rsid w:val="00EF1EF1"/>
    <w:rsid w:val="00EF21DF"/>
    <w:rsid w:val="00EF22A7"/>
    <w:rsid w:val="00EF22BA"/>
    <w:rsid w:val="00EF42EB"/>
    <w:rsid w:val="00EF47EB"/>
    <w:rsid w:val="00EF523B"/>
    <w:rsid w:val="00EF5A08"/>
    <w:rsid w:val="00EF6334"/>
    <w:rsid w:val="00EF6E9A"/>
    <w:rsid w:val="00EF7F7B"/>
    <w:rsid w:val="00F0000C"/>
    <w:rsid w:val="00F002D3"/>
    <w:rsid w:val="00F00822"/>
    <w:rsid w:val="00F01567"/>
    <w:rsid w:val="00F016A8"/>
    <w:rsid w:val="00F016D2"/>
    <w:rsid w:val="00F022C6"/>
    <w:rsid w:val="00F0309B"/>
    <w:rsid w:val="00F038F6"/>
    <w:rsid w:val="00F03DFC"/>
    <w:rsid w:val="00F04152"/>
    <w:rsid w:val="00F04691"/>
    <w:rsid w:val="00F04700"/>
    <w:rsid w:val="00F04D9D"/>
    <w:rsid w:val="00F059D3"/>
    <w:rsid w:val="00F064B8"/>
    <w:rsid w:val="00F069A9"/>
    <w:rsid w:val="00F07CE3"/>
    <w:rsid w:val="00F07DB0"/>
    <w:rsid w:val="00F07F1D"/>
    <w:rsid w:val="00F10079"/>
    <w:rsid w:val="00F1034C"/>
    <w:rsid w:val="00F11020"/>
    <w:rsid w:val="00F11896"/>
    <w:rsid w:val="00F121E8"/>
    <w:rsid w:val="00F12CD4"/>
    <w:rsid w:val="00F13326"/>
    <w:rsid w:val="00F13D54"/>
    <w:rsid w:val="00F144C4"/>
    <w:rsid w:val="00F149C2"/>
    <w:rsid w:val="00F161E1"/>
    <w:rsid w:val="00F16810"/>
    <w:rsid w:val="00F17534"/>
    <w:rsid w:val="00F202A8"/>
    <w:rsid w:val="00F2071C"/>
    <w:rsid w:val="00F20850"/>
    <w:rsid w:val="00F20A4D"/>
    <w:rsid w:val="00F21D81"/>
    <w:rsid w:val="00F22723"/>
    <w:rsid w:val="00F22F6C"/>
    <w:rsid w:val="00F23326"/>
    <w:rsid w:val="00F238E3"/>
    <w:rsid w:val="00F24173"/>
    <w:rsid w:val="00F2425B"/>
    <w:rsid w:val="00F245FF"/>
    <w:rsid w:val="00F2490E"/>
    <w:rsid w:val="00F24E63"/>
    <w:rsid w:val="00F26206"/>
    <w:rsid w:val="00F26699"/>
    <w:rsid w:val="00F274ED"/>
    <w:rsid w:val="00F27968"/>
    <w:rsid w:val="00F27C80"/>
    <w:rsid w:val="00F30DC7"/>
    <w:rsid w:val="00F3208F"/>
    <w:rsid w:val="00F32B97"/>
    <w:rsid w:val="00F3330D"/>
    <w:rsid w:val="00F336C5"/>
    <w:rsid w:val="00F33FC8"/>
    <w:rsid w:val="00F344B9"/>
    <w:rsid w:val="00F353CF"/>
    <w:rsid w:val="00F35843"/>
    <w:rsid w:val="00F35F17"/>
    <w:rsid w:val="00F36DC3"/>
    <w:rsid w:val="00F37B5E"/>
    <w:rsid w:val="00F40117"/>
    <w:rsid w:val="00F40904"/>
    <w:rsid w:val="00F41628"/>
    <w:rsid w:val="00F41861"/>
    <w:rsid w:val="00F41ADC"/>
    <w:rsid w:val="00F41D43"/>
    <w:rsid w:val="00F41D81"/>
    <w:rsid w:val="00F42A08"/>
    <w:rsid w:val="00F43337"/>
    <w:rsid w:val="00F4379D"/>
    <w:rsid w:val="00F43EE2"/>
    <w:rsid w:val="00F44026"/>
    <w:rsid w:val="00F44783"/>
    <w:rsid w:val="00F44FA6"/>
    <w:rsid w:val="00F453D3"/>
    <w:rsid w:val="00F45557"/>
    <w:rsid w:val="00F45707"/>
    <w:rsid w:val="00F4589F"/>
    <w:rsid w:val="00F5266B"/>
    <w:rsid w:val="00F5295B"/>
    <w:rsid w:val="00F53720"/>
    <w:rsid w:val="00F53E80"/>
    <w:rsid w:val="00F54634"/>
    <w:rsid w:val="00F55374"/>
    <w:rsid w:val="00F55E5E"/>
    <w:rsid w:val="00F56015"/>
    <w:rsid w:val="00F5661F"/>
    <w:rsid w:val="00F607F8"/>
    <w:rsid w:val="00F60D9F"/>
    <w:rsid w:val="00F61043"/>
    <w:rsid w:val="00F611E0"/>
    <w:rsid w:val="00F62A94"/>
    <w:rsid w:val="00F630A0"/>
    <w:rsid w:val="00F633B9"/>
    <w:rsid w:val="00F64C7F"/>
    <w:rsid w:val="00F65075"/>
    <w:rsid w:val="00F6527D"/>
    <w:rsid w:val="00F6548A"/>
    <w:rsid w:val="00F65B89"/>
    <w:rsid w:val="00F65E0F"/>
    <w:rsid w:val="00F6603F"/>
    <w:rsid w:val="00F66595"/>
    <w:rsid w:val="00F66607"/>
    <w:rsid w:val="00F6691F"/>
    <w:rsid w:val="00F66CE9"/>
    <w:rsid w:val="00F67999"/>
    <w:rsid w:val="00F67D33"/>
    <w:rsid w:val="00F67DC8"/>
    <w:rsid w:val="00F67F2F"/>
    <w:rsid w:val="00F705E2"/>
    <w:rsid w:val="00F7080D"/>
    <w:rsid w:val="00F70935"/>
    <w:rsid w:val="00F70E7C"/>
    <w:rsid w:val="00F70EC4"/>
    <w:rsid w:val="00F71489"/>
    <w:rsid w:val="00F71988"/>
    <w:rsid w:val="00F71B4B"/>
    <w:rsid w:val="00F71C50"/>
    <w:rsid w:val="00F71EDC"/>
    <w:rsid w:val="00F7262D"/>
    <w:rsid w:val="00F726EC"/>
    <w:rsid w:val="00F73074"/>
    <w:rsid w:val="00F73179"/>
    <w:rsid w:val="00F7341B"/>
    <w:rsid w:val="00F73FEE"/>
    <w:rsid w:val="00F7453C"/>
    <w:rsid w:val="00F74628"/>
    <w:rsid w:val="00F750A2"/>
    <w:rsid w:val="00F75324"/>
    <w:rsid w:val="00F755BE"/>
    <w:rsid w:val="00F7588F"/>
    <w:rsid w:val="00F77946"/>
    <w:rsid w:val="00F77BF9"/>
    <w:rsid w:val="00F77FDF"/>
    <w:rsid w:val="00F8035D"/>
    <w:rsid w:val="00F807B1"/>
    <w:rsid w:val="00F809E1"/>
    <w:rsid w:val="00F80BB6"/>
    <w:rsid w:val="00F80EF0"/>
    <w:rsid w:val="00F81213"/>
    <w:rsid w:val="00F81D7C"/>
    <w:rsid w:val="00F82024"/>
    <w:rsid w:val="00F82690"/>
    <w:rsid w:val="00F8275C"/>
    <w:rsid w:val="00F8313E"/>
    <w:rsid w:val="00F837F8"/>
    <w:rsid w:val="00F84986"/>
    <w:rsid w:val="00F84C4B"/>
    <w:rsid w:val="00F85415"/>
    <w:rsid w:val="00F85563"/>
    <w:rsid w:val="00F85686"/>
    <w:rsid w:val="00F861CC"/>
    <w:rsid w:val="00F8623B"/>
    <w:rsid w:val="00F86D38"/>
    <w:rsid w:val="00F86EBD"/>
    <w:rsid w:val="00F87379"/>
    <w:rsid w:val="00F87C11"/>
    <w:rsid w:val="00F90529"/>
    <w:rsid w:val="00F9129F"/>
    <w:rsid w:val="00F9136E"/>
    <w:rsid w:val="00F9149A"/>
    <w:rsid w:val="00F91B5A"/>
    <w:rsid w:val="00F91F68"/>
    <w:rsid w:val="00F9200E"/>
    <w:rsid w:val="00F9237F"/>
    <w:rsid w:val="00F9261F"/>
    <w:rsid w:val="00F9325B"/>
    <w:rsid w:val="00F939F8"/>
    <w:rsid w:val="00F94019"/>
    <w:rsid w:val="00F946D6"/>
    <w:rsid w:val="00F946D7"/>
    <w:rsid w:val="00F94C0A"/>
    <w:rsid w:val="00F94EEB"/>
    <w:rsid w:val="00F95611"/>
    <w:rsid w:val="00F95A7F"/>
    <w:rsid w:val="00F9790C"/>
    <w:rsid w:val="00FA03F6"/>
    <w:rsid w:val="00FA06E4"/>
    <w:rsid w:val="00FA0A6F"/>
    <w:rsid w:val="00FA141B"/>
    <w:rsid w:val="00FA145E"/>
    <w:rsid w:val="00FA1801"/>
    <w:rsid w:val="00FA1D33"/>
    <w:rsid w:val="00FA1E95"/>
    <w:rsid w:val="00FA228E"/>
    <w:rsid w:val="00FA2EAA"/>
    <w:rsid w:val="00FA317B"/>
    <w:rsid w:val="00FA31E9"/>
    <w:rsid w:val="00FA3DE7"/>
    <w:rsid w:val="00FA44B9"/>
    <w:rsid w:val="00FA4638"/>
    <w:rsid w:val="00FA527C"/>
    <w:rsid w:val="00FA5AA5"/>
    <w:rsid w:val="00FA699E"/>
    <w:rsid w:val="00FA6E43"/>
    <w:rsid w:val="00FA707D"/>
    <w:rsid w:val="00FA731C"/>
    <w:rsid w:val="00FA7792"/>
    <w:rsid w:val="00FB0712"/>
    <w:rsid w:val="00FB07B8"/>
    <w:rsid w:val="00FB07C5"/>
    <w:rsid w:val="00FB0BD5"/>
    <w:rsid w:val="00FB0CCB"/>
    <w:rsid w:val="00FB136F"/>
    <w:rsid w:val="00FB14B5"/>
    <w:rsid w:val="00FB1545"/>
    <w:rsid w:val="00FB1B53"/>
    <w:rsid w:val="00FB1D84"/>
    <w:rsid w:val="00FB295B"/>
    <w:rsid w:val="00FB2981"/>
    <w:rsid w:val="00FB298F"/>
    <w:rsid w:val="00FB384D"/>
    <w:rsid w:val="00FB4031"/>
    <w:rsid w:val="00FB41ED"/>
    <w:rsid w:val="00FB4919"/>
    <w:rsid w:val="00FB4CF2"/>
    <w:rsid w:val="00FB4E95"/>
    <w:rsid w:val="00FB5505"/>
    <w:rsid w:val="00FB5B3C"/>
    <w:rsid w:val="00FB6E7C"/>
    <w:rsid w:val="00FB75FA"/>
    <w:rsid w:val="00FB762D"/>
    <w:rsid w:val="00FB78B8"/>
    <w:rsid w:val="00FB7CE9"/>
    <w:rsid w:val="00FC0316"/>
    <w:rsid w:val="00FC1B84"/>
    <w:rsid w:val="00FC23F1"/>
    <w:rsid w:val="00FC2651"/>
    <w:rsid w:val="00FC2E32"/>
    <w:rsid w:val="00FC30B9"/>
    <w:rsid w:val="00FC339B"/>
    <w:rsid w:val="00FC3D6E"/>
    <w:rsid w:val="00FC40F0"/>
    <w:rsid w:val="00FC41FE"/>
    <w:rsid w:val="00FC5731"/>
    <w:rsid w:val="00FC5A9A"/>
    <w:rsid w:val="00FC5B39"/>
    <w:rsid w:val="00FC6BFB"/>
    <w:rsid w:val="00FC6E30"/>
    <w:rsid w:val="00FC7B8D"/>
    <w:rsid w:val="00FD0324"/>
    <w:rsid w:val="00FD0F49"/>
    <w:rsid w:val="00FD1068"/>
    <w:rsid w:val="00FD1EBB"/>
    <w:rsid w:val="00FD2045"/>
    <w:rsid w:val="00FD2753"/>
    <w:rsid w:val="00FD27A9"/>
    <w:rsid w:val="00FD3277"/>
    <w:rsid w:val="00FD3752"/>
    <w:rsid w:val="00FD3DA7"/>
    <w:rsid w:val="00FD412F"/>
    <w:rsid w:val="00FD4A28"/>
    <w:rsid w:val="00FD4CBA"/>
    <w:rsid w:val="00FD4E25"/>
    <w:rsid w:val="00FD538F"/>
    <w:rsid w:val="00FD56A7"/>
    <w:rsid w:val="00FD7C1C"/>
    <w:rsid w:val="00FE0248"/>
    <w:rsid w:val="00FE07F5"/>
    <w:rsid w:val="00FE0F4A"/>
    <w:rsid w:val="00FE110F"/>
    <w:rsid w:val="00FE133C"/>
    <w:rsid w:val="00FE139F"/>
    <w:rsid w:val="00FE23FD"/>
    <w:rsid w:val="00FE38C4"/>
    <w:rsid w:val="00FE3CD1"/>
    <w:rsid w:val="00FE49FD"/>
    <w:rsid w:val="00FE4A90"/>
    <w:rsid w:val="00FE4CAB"/>
    <w:rsid w:val="00FE551B"/>
    <w:rsid w:val="00FE575A"/>
    <w:rsid w:val="00FE627F"/>
    <w:rsid w:val="00FE656A"/>
    <w:rsid w:val="00FE7603"/>
    <w:rsid w:val="00FE7936"/>
    <w:rsid w:val="00FF0C6C"/>
    <w:rsid w:val="00FF1243"/>
    <w:rsid w:val="00FF13C1"/>
    <w:rsid w:val="00FF1860"/>
    <w:rsid w:val="00FF2B6B"/>
    <w:rsid w:val="00FF32A2"/>
    <w:rsid w:val="00FF3672"/>
    <w:rsid w:val="00FF4BFC"/>
    <w:rsid w:val="00FF4C5F"/>
    <w:rsid w:val="00FF4F74"/>
    <w:rsid w:val="00FF5B50"/>
    <w:rsid w:val="00FF6526"/>
    <w:rsid w:val="00FF6792"/>
    <w:rsid w:val="00FF6D94"/>
    <w:rsid w:val="00FF7098"/>
    <w:rsid w:val="00FF72AD"/>
    <w:rsid w:val="00FF731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4865" o:allowincell="f">
      <o:colormru v:ext="edit" colors="#ff7c80,#ddd,#0b8781,#f1e6db,#e1e5ad"/>
    </o:shapedefaults>
    <o:shapelayout v:ext="edit">
      <o:idmap v:ext="edit" data="1"/>
    </o:shapelayout>
  </w:shapeDefaults>
  <w:decimalSymbol w:val=","/>
  <w:listSeparator w:val=";"/>
  <w14:docId w14:val="283B3DEB"/>
  <w15:docId w15:val="{7B3577EF-E0F0-4748-A5C4-055EA13DCA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uiPriority="9"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073BE"/>
    <w:pPr>
      <w:spacing w:after="240" w:line="288" w:lineRule="auto"/>
      <w:jc w:val="both"/>
    </w:pPr>
    <w:rPr>
      <w:rFonts w:ascii="Arial" w:hAnsi="Arial"/>
      <w:sz w:val="22"/>
      <w:szCs w:val="24"/>
    </w:rPr>
  </w:style>
  <w:style w:type="paragraph" w:styleId="berschrift1">
    <w:name w:val="heading 1"/>
    <w:aliases w:val="Kapitel,alt+1,Überschrift 1_neue Seite,Ü1;alt+1,Ü1,Üb 1"/>
    <w:basedOn w:val="Standard"/>
    <w:next w:val="Textkrper"/>
    <w:link w:val="berschrift1Zchn"/>
    <w:uiPriority w:val="9"/>
    <w:qFormat/>
    <w:pPr>
      <w:keepNext/>
      <w:pageBreakBefore/>
      <w:spacing w:before="180" w:after="360"/>
      <w:outlineLvl w:val="0"/>
    </w:pPr>
    <w:rPr>
      <w:rFonts w:cs="Arial"/>
      <w:b/>
      <w:bCs/>
      <w:kern w:val="32"/>
      <w:sz w:val="32"/>
      <w:szCs w:val="32"/>
    </w:rPr>
  </w:style>
  <w:style w:type="paragraph" w:styleId="berschrift2">
    <w:name w:val="heading 2"/>
    <w:aliases w:val="Überschrift 2 Char,alt+2"/>
    <w:basedOn w:val="berschrift3"/>
    <w:next w:val="Textkrper"/>
    <w:link w:val="berschrift2Zchn"/>
    <w:autoRedefine/>
    <w:qFormat/>
    <w:rsid w:val="003C7F6A"/>
    <w:pPr>
      <w:widowControl w:val="0"/>
      <w:numPr>
        <w:numId w:val="34"/>
      </w:numPr>
      <w:ind w:left="357" w:hanging="357"/>
      <w:outlineLvl w:val="1"/>
    </w:pPr>
    <w:rPr>
      <w:rFonts w:ascii="Arial Fett" w:hAnsi="Arial Fett"/>
      <w:bCs w:val="0"/>
      <w:iCs/>
      <w:sz w:val="28"/>
      <w:szCs w:val="28"/>
    </w:rPr>
  </w:style>
  <w:style w:type="paragraph" w:styleId="berschrift3">
    <w:name w:val="heading 3"/>
    <w:aliases w:val="Überschrift A1,alt+3"/>
    <w:basedOn w:val="Standard"/>
    <w:next w:val="Textkrper"/>
    <w:link w:val="berschrift3Zchn"/>
    <w:qFormat/>
    <w:rsid w:val="000B352B"/>
    <w:pPr>
      <w:keepNext/>
      <w:spacing w:before="240"/>
      <w:jc w:val="left"/>
      <w:outlineLvl w:val="2"/>
    </w:pPr>
    <w:rPr>
      <w:rFonts w:cs="Arial"/>
      <w:b/>
      <w:bCs/>
      <w:sz w:val="24"/>
      <w:szCs w:val="26"/>
    </w:rPr>
  </w:style>
  <w:style w:type="paragraph" w:styleId="berschrift4">
    <w:name w:val="heading 4"/>
    <w:aliases w:val="alt+4,ohne Nrn"/>
    <w:basedOn w:val="Standard"/>
    <w:next w:val="Textkrper"/>
    <w:link w:val="berschrift4Zchn"/>
    <w:uiPriority w:val="9"/>
    <w:qFormat/>
    <w:pPr>
      <w:keepNext/>
      <w:spacing w:before="240"/>
      <w:jc w:val="left"/>
      <w:outlineLvl w:val="3"/>
    </w:pPr>
    <w:rPr>
      <w:b/>
      <w:bCs/>
      <w:szCs w:val="28"/>
    </w:rPr>
  </w:style>
  <w:style w:type="paragraph" w:styleId="berschrift5">
    <w:name w:val="heading 5"/>
    <w:aliases w:val="nie 5,nie1"/>
    <w:basedOn w:val="Standard"/>
    <w:next w:val="Textkrper"/>
    <w:link w:val="berschrift5Zchn"/>
    <w:qFormat/>
    <w:pPr>
      <w:keepNext/>
      <w:spacing w:before="240"/>
      <w:jc w:val="left"/>
      <w:outlineLvl w:val="4"/>
    </w:pPr>
    <w:rPr>
      <w:b/>
      <w:bCs/>
      <w:iCs/>
      <w:szCs w:val="26"/>
    </w:rPr>
  </w:style>
  <w:style w:type="paragraph" w:styleId="berschrift6">
    <w:name w:val="heading 6"/>
    <w:aliases w:val="6 nicht definiert,nicht verfügbar,6,ä,nie6"/>
    <w:basedOn w:val="Standard"/>
    <w:next w:val="Textkrper"/>
    <w:link w:val="berschrift6Zchn"/>
    <w:qFormat/>
    <w:pPr>
      <w:keepNext/>
      <w:spacing w:before="240" w:line="240" w:lineRule="atLeast"/>
      <w:jc w:val="left"/>
      <w:outlineLvl w:val="5"/>
    </w:pPr>
    <w:rPr>
      <w:b/>
      <w:bCs/>
      <w:szCs w:val="22"/>
    </w:rPr>
  </w:style>
  <w:style w:type="paragraph" w:styleId="berschrift7">
    <w:name w:val="heading 7"/>
    <w:basedOn w:val="Standard"/>
    <w:next w:val="Standard"/>
    <w:link w:val="berschrift7Zchn"/>
    <w:semiHidden/>
    <w:qFormat/>
    <w:pPr>
      <w:keepNext/>
      <w:spacing w:before="240"/>
      <w:jc w:val="left"/>
      <w:outlineLvl w:val="6"/>
    </w:pPr>
    <w:rPr>
      <w:b/>
      <w:bCs/>
    </w:rPr>
  </w:style>
  <w:style w:type="paragraph" w:styleId="berschrift8">
    <w:name w:val="heading 8"/>
    <w:basedOn w:val="Standard"/>
    <w:next w:val="Standard"/>
    <w:link w:val="berschrift8Zchn"/>
    <w:semiHidden/>
    <w:qFormat/>
    <w:pPr>
      <w:keepNext/>
      <w:spacing w:before="220" w:after="220"/>
      <w:jc w:val="left"/>
      <w:outlineLvl w:val="7"/>
    </w:pPr>
    <w:rPr>
      <w:b/>
      <w:bCs/>
    </w:rPr>
  </w:style>
  <w:style w:type="paragraph" w:styleId="berschrift9">
    <w:name w:val="heading 9"/>
    <w:basedOn w:val="Standard"/>
    <w:next w:val="Standard"/>
    <w:link w:val="berschrift9Zchn"/>
    <w:semiHidden/>
    <w:qFormat/>
    <w:pPr>
      <w:keepNext/>
      <w:tabs>
        <w:tab w:val="left" w:pos="0"/>
      </w:tabs>
      <w:jc w:val="left"/>
      <w:outlineLvl w:val="8"/>
    </w:pPr>
    <w:rPr>
      <w:rFonts w:cs="Arial"/>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aliases w:val="alt+t,alt+t Char Char,alt+t Char,alt+,alt+ Char,alt+ Char Char,alt+t + Links:  1 cm,Rechts:  1 cm Char,Rechts:  1 cm Char Char,Rechts:  1 cm,alt+t Char Char Char Char Char Char Char,alt+t Char Char Char Char Char Char Char Char Char, Char,Cha"/>
    <w:basedOn w:val="Standard"/>
    <w:link w:val="TextkrperZchn"/>
  </w:style>
  <w:style w:type="paragraph" w:styleId="Abbildungsverzeichnis">
    <w:name w:val="table of figures"/>
    <w:aliases w:val="Abb./Tab.-Verzeichnis"/>
    <w:basedOn w:val="Standard"/>
    <w:next w:val="Standard"/>
    <w:uiPriority w:val="99"/>
    <w:pPr>
      <w:spacing w:after="0"/>
      <w:ind w:left="1321" w:hanging="1321"/>
      <w:jc w:val="left"/>
    </w:pPr>
  </w:style>
  <w:style w:type="paragraph" w:customStyle="1" w:styleId="Aufzhlung1fortlnach0pt">
    <w:name w:val="Aufzählung 1 fortl. (nach 0pt)"/>
    <w:basedOn w:val="Standard"/>
    <w:pPr>
      <w:numPr>
        <w:numId w:val="16"/>
      </w:numPr>
      <w:spacing w:after="0"/>
    </w:pPr>
  </w:style>
  <w:style w:type="paragraph" w:customStyle="1" w:styleId="Aufzhlung2fortlnach0pt">
    <w:name w:val="Aufzählung 2 fortl. (nach 0pt)"/>
    <w:basedOn w:val="Standard"/>
    <w:link w:val="Aufzhlung2fortlnach0ptZchn"/>
    <w:pPr>
      <w:numPr>
        <w:numId w:val="1"/>
      </w:numPr>
      <w:spacing w:after="0"/>
    </w:pPr>
  </w:style>
  <w:style w:type="paragraph" w:customStyle="1" w:styleId="Aufzhlung3fortlnach0pt">
    <w:name w:val="Aufzählung 3 fortl. (nach 0pt)"/>
    <w:basedOn w:val="Standard"/>
    <w:pPr>
      <w:numPr>
        <w:numId w:val="2"/>
      </w:numPr>
      <w:spacing w:after="0"/>
    </w:pPr>
  </w:style>
  <w:style w:type="paragraph" w:styleId="Beschriftung">
    <w:name w:val="caption"/>
    <w:basedOn w:val="Standard"/>
    <w:next w:val="Textkrpernachx"/>
    <w:link w:val="BeschriftungZchn"/>
    <w:qFormat/>
    <w:pPr>
      <w:spacing w:before="120" w:after="120"/>
      <w:ind w:left="1077" w:hanging="1077"/>
      <w:jc w:val="left"/>
    </w:pPr>
    <w:rPr>
      <w:b/>
      <w:bCs/>
      <w:sz w:val="20"/>
      <w:szCs w:val="20"/>
    </w:rPr>
  </w:style>
  <w:style w:type="paragraph" w:customStyle="1" w:styleId="Textkrpernachx">
    <w:name w:val="Textkörper nach x"/>
    <w:basedOn w:val="Standard"/>
    <w:next w:val="Textkrper"/>
    <w:link w:val="TextkrpernachxZchn"/>
    <w:pPr>
      <w:spacing w:before="240"/>
    </w:pPr>
  </w:style>
  <w:style w:type="paragraph" w:styleId="Funotentext">
    <w:name w:val="footnote text"/>
    <w:basedOn w:val="Standard"/>
    <w:link w:val="FunotentextZchn"/>
    <w:pPr>
      <w:spacing w:before="120" w:after="0" w:line="160" w:lineRule="exact"/>
      <w:ind w:left="108" w:hanging="108"/>
      <w:jc w:val="left"/>
    </w:pPr>
    <w:rPr>
      <w:sz w:val="16"/>
      <w:szCs w:val="20"/>
    </w:rPr>
  </w:style>
  <w:style w:type="paragraph" w:customStyle="1" w:styleId="Nummerierunga">
    <w:name w:val="Nummerierung &quot;a)&quot;"/>
    <w:basedOn w:val="Standard"/>
    <w:pPr>
      <w:numPr>
        <w:numId w:val="13"/>
      </w:numPr>
      <w:spacing w:after="0"/>
      <w:jc w:val="left"/>
    </w:pPr>
  </w:style>
  <w:style w:type="paragraph" w:styleId="Kopfzeile">
    <w:name w:val="header"/>
    <w:aliases w:val="Brief_Infokasten"/>
    <w:basedOn w:val="Standard"/>
    <w:link w:val="KopfzeileZchn"/>
    <w:pPr>
      <w:tabs>
        <w:tab w:val="center" w:pos="4536"/>
        <w:tab w:val="right" w:pos="9072"/>
      </w:tabs>
    </w:pPr>
  </w:style>
  <w:style w:type="paragraph" w:customStyle="1" w:styleId="Tab2-Text">
    <w:name w:val="Tab2-Text"/>
    <w:basedOn w:val="Standard"/>
    <w:pPr>
      <w:keepLines/>
      <w:spacing w:after="0" w:line="180" w:lineRule="atLeast"/>
      <w:jc w:val="left"/>
    </w:pPr>
    <w:rPr>
      <w:color w:val="000000"/>
      <w:sz w:val="18"/>
      <w:szCs w:val="20"/>
    </w:rPr>
  </w:style>
  <w:style w:type="paragraph" w:customStyle="1" w:styleId="Tab1-Kopfzeile">
    <w:name w:val="Tab1-Kopfzeile"/>
    <w:basedOn w:val="Standard"/>
    <w:pPr>
      <w:spacing w:before="20" w:after="20"/>
      <w:jc w:val="left"/>
    </w:pPr>
    <w:rPr>
      <w:b/>
      <w:sz w:val="20"/>
    </w:rPr>
  </w:style>
  <w:style w:type="paragraph" w:styleId="Dokumentstruktur">
    <w:name w:val="Document Map"/>
    <w:basedOn w:val="Standard"/>
    <w:link w:val="DokumentstrukturZchn"/>
    <w:semiHidden/>
    <w:pPr>
      <w:shd w:val="clear" w:color="auto" w:fill="000080"/>
    </w:pPr>
    <w:rPr>
      <w:rFonts w:ascii="Tahoma" w:hAnsi="Tahoma" w:cs="Tahoma"/>
    </w:rPr>
  </w:style>
  <w:style w:type="character" w:styleId="Funotenzeichen">
    <w:name w:val="footnote reference"/>
    <w:rPr>
      <w:sz w:val="20"/>
      <w:vertAlign w:val="superscript"/>
    </w:rPr>
  </w:style>
  <w:style w:type="paragraph" w:styleId="Verzeichnis1">
    <w:name w:val="toc 1"/>
    <w:basedOn w:val="Textkrper"/>
    <w:next w:val="Textkrper"/>
    <w:autoRedefine/>
    <w:uiPriority w:val="39"/>
    <w:rsid w:val="00EA43C2"/>
    <w:pPr>
      <w:keepNext/>
      <w:tabs>
        <w:tab w:val="left" w:pos="1321"/>
        <w:tab w:val="right" w:leader="dot" w:pos="9060"/>
      </w:tabs>
      <w:spacing w:before="300"/>
      <w:ind w:left="1321" w:hanging="1321"/>
      <w:jc w:val="left"/>
    </w:pPr>
    <w:rPr>
      <w:b/>
      <w:noProof/>
      <w:szCs w:val="28"/>
    </w:rPr>
  </w:style>
  <w:style w:type="paragraph" w:styleId="Verzeichnis2">
    <w:name w:val="toc 2"/>
    <w:basedOn w:val="Standard"/>
    <w:next w:val="Standard"/>
    <w:autoRedefine/>
    <w:uiPriority w:val="39"/>
    <w:rsid w:val="00A2401F"/>
    <w:pPr>
      <w:keepNext/>
      <w:tabs>
        <w:tab w:val="left" w:pos="1321"/>
        <w:tab w:val="right" w:leader="dot" w:pos="9060"/>
      </w:tabs>
      <w:spacing w:before="240"/>
      <w:jc w:val="left"/>
    </w:pPr>
    <w:rPr>
      <w:b/>
      <w:noProof/>
      <w:szCs w:val="22"/>
    </w:rPr>
  </w:style>
  <w:style w:type="paragraph" w:styleId="Verzeichnis3">
    <w:name w:val="toc 3"/>
    <w:basedOn w:val="Textkrper"/>
    <w:next w:val="Standard"/>
    <w:autoRedefine/>
    <w:uiPriority w:val="39"/>
    <w:rsid w:val="00284A06"/>
    <w:pPr>
      <w:tabs>
        <w:tab w:val="left" w:pos="1321"/>
        <w:tab w:val="right" w:leader="dot" w:pos="9060"/>
      </w:tabs>
      <w:spacing w:before="120" w:after="60"/>
      <w:ind w:left="1321" w:hanging="1321"/>
      <w:jc w:val="left"/>
    </w:pPr>
    <w:rPr>
      <w:bCs/>
      <w:noProof/>
      <w:szCs w:val="22"/>
    </w:rPr>
  </w:style>
  <w:style w:type="paragraph" w:customStyle="1" w:styleId="Zwischenberschrift">
    <w:name w:val="Zwischenüberschrift"/>
    <w:basedOn w:val="Standard"/>
    <w:next w:val="Textkrper"/>
    <w:link w:val="ZwischenberschriftZchn"/>
    <w:pPr>
      <w:keepNext/>
      <w:spacing w:before="240" w:after="120"/>
    </w:pPr>
    <w:rPr>
      <w:b/>
    </w:rPr>
  </w:style>
  <w:style w:type="paragraph" w:customStyle="1" w:styleId="Fuzeile1">
    <w:name w:val="Fußzeile1"/>
    <w:basedOn w:val="Standard"/>
    <w:semiHidden/>
    <w:pPr>
      <w:pBdr>
        <w:bottom w:val="single" w:sz="4" w:space="1" w:color="auto"/>
      </w:pBdr>
      <w:spacing w:after="0"/>
      <w:jc w:val="left"/>
    </w:pPr>
    <w:rPr>
      <w:noProof/>
    </w:rPr>
  </w:style>
  <w:style w:type="paragraph" w:customStyle="1" w:styleId="Kopfzeile1">
    <w:name w:val="Kopfzeile1"/>
    <w:basedOn w:val="Standard"/>
    <w:semiHidden/>
    <w:pPr>
      <w:spacing w:after="0" w:line="240" w:lineRule="auto"/>
      <w:jc w:val="left"/>
    </w:pPr>
    <w:rPr>
      <w:rFonts w:cs="Arial"/>
      <w:b/>
      <w:bCs/>
      <w:sz w:val="20"/>
    </w:rPr>
  </w:style>
  <w:style w:type="paragraph" w:customStyle="1" w:styleId="Fuzeile2">
    <w:name w:val="Fußzeile2"/>
    <w:basedOn w:val="Standard"/>
    <w:semiHidden/>
    <w:pPr>
      <w:spacing w:before="120" w:after="0" w:line="240" w:lineRule="auto"/>
    </w:pPr>
    <w:rPr>
      <w:rFonts w:cs="Arial"/>
      <w:sz w:val="20"/>
    </w:rPr>
  </w:style>
  <w:style w:type="paragraph" w:customStyle="1" w:styleId="Kopfzeile2">
    <w:name w:val="Kopfzeile2"/>
    <w:basedOn w:val="Standard"/>
    <w:semiHidden/>
    <w:pPr>
      <w:spacing w:after="0" w:line="240" w:lineRule="auto"/>
    </w:pPr>
    <w:rPr>
      <w:rFonts w:cs="Arial"/>
      <w:sz w:val="20"/>
    </w:rPr>
  </w:style>
  <w:style w:type="paragraph" w:customStyle="1" w:styleId="Verzeichniseintrag">
    <w:name w:val="Verzeichniseintrag"/>
    <w:basedOn w:val="Standard"/>
    <w:pPr>
      <w:keepLines/>
      <w:ind w:left="1321" w:hanging="1321"/>
      <w:jc w:val="left"/>
    </w:pPr>
  </w:style>
  <w:style w:type="paragraph" w:customStyle="1" w:styleId="FuzeileSeitenzahl">
    <w:name w:val="Fußzeile_Seitenzahl"/>
    <w:basedOn w:val="Fuzeile2"/>
    <w:semiHidden/>
    <w:pPr>
      <w:spacing w:before="0"/>
      <w:jc w:val="right"/>
    </w:pPr>
  </w:style>
  <w:style w:type="paragraph" w:customStyle="1" w:styleId="Aufzhlung1schlussnach12pt">
    <w:name w:val="Aufzählung 1 schluss (nach 12pt)"/>
    <w:basedOn w:val="Aufzhlung1fortlnach0pt"/>
    <w:next w:val="Textkrper"/>
    <w:pPr>
      <w:spacing w:after="240"/>
    </w:pPr>
  </w:style>
  <w:style w:type="paragraph" w:customStyle="1" w:styleId="Aufzhlung2schlussnach12pt">
    <w:name w:val="Aufzählung 2 schluss (nach 12pt)"/>
    <w:basedOn w:val="Aufzhlung2fortlnach0pt"/>
    <w:next w:val="Textkrper"/>
    <w:pPr>
      <w:spacing w:after="240"/>
    </w:pPr>
  </w:style>
  <w:style w:type="paragraph" w:customStyle="1" w:styleId="Aufzhlung3schlussnach12pt">
    <w:name w:val="Aufzählung 3 schluss (nach 12pt)"/>
    <w:basedOn w:val="Aufzhlung3fortlnach0pt"/>
    <w:next w:val="Textkrper"/>
    <w:pPr>
      <w:tabs>
        <w:tab w:val="left" w:pos="2325"/>
      </w:tabs>
      <w:spacing w:after="240"/>
    </w:pPr>
  </w:style>
  <w:style w:type="paragraph" w:customStyle="1" w:styleId="Nummerierunganach">
    <w:name w:val="Nummerierung &quot;a)&quot; nach"/>
    <w:basedOn w:val="Nummerierunga"/>
    <w:next w:val="Textkrper"/>
    <w:pPr>
      <w:spacing w:after="240"/>
    </w:pPr>
  </w:style>
  <w:style w:type="paragraph" w:customStyle="1" w:styleId="Tab2-Aufzhlung1">
    <w:name w:val="Tab2-Aufzählung1"/>
    <w:basedOn w:val="Standard"/>
    <w:pPr>
      <w:numPr>
        <w:numId w:val="19"/>
      </w:numPr>
      <w:spacing w:before="20" w:after="0" w:line="240" w:lineRule="auto"/>
      <w:jc w:val="left"/>
    </w:pPr>
    <w:rPr>
      <w:sz w:val="18"/>
    </w:rPr>
  </w:style>
  <w:style w:type="paragraph" w:customStyle="1" w:styleId="Tab2-Aufzhlung2">
    <w:name w:val="Tab2-Aufzählung2"/>
    <w:basedOn w:val="Standard"/>
    <w:pPr>
      <w:numPr>
        <w:numId w:val="20"/>
      </w:numPr>
      <w:spacing w:before="20" w:after="0" w:line="240" w:lineRule="auto"/>
      <w:jc w:val="left"/>
    </w:pPr>
    <w:rPr>
      <w:sz w:val="18"/>
    </w:rPr>
  </w:style>
  <w:style w:type="paragraph" w:customStyle="1" w:styleId="Tab-Funotentext">
    <w:name w:val="Tab-Fußnotentext"/>
    <w:basedOn w:val="Funotentext"/>
    <w:next w:val="Textkrpernachx"/>
    <w:pPr>
      <w:tabs>
        <w:tab w:val="left" w:pos="567"/>
      </w:tabs>
      <w:spacing w:before="60" w:after="60" w:line="160" w:lineRule="atLeast"/>
      <w:ind w:left="567" w:hanging="454"/>
    </w:pPr>
    <w:rPr>
      <w:szCs w:val="24"/>
    </w:rPr>
  </w:style>
  <w:style w:type="paragraph" w:customStyle="1" w:styleId="Tab2-Kopfzeile">
    <w:name w:val="Tab2-Kopfzeile"/>
    <w:basedOn w:val="Standard"/>
    <w:pPr>
      <w:spacing w:after="0" w:line="180" w:lineRule="atLeast"/>
    </w:pPr>
    <w:rPr>
      <w:b/>
      <w:sz w:val="18"/>
    </w:rPr>
  </w:style>
  <w:style w:type="paragraph" w:customStyle="1" w:styleId="Tab1-Text">
    <w:name w:val="Tab1-Text"/>
    <w:basedOn w:val="Standard"/>
    <w:pPr>
      <w:spacing w:before="20" w:after="20" w:line="240" w:lineRule="auto"/>
      <w:jc w:val="left"/>
    </w:pPr>
    <w:rPr>
      <w:sz w:val="20"/>
    </w:rPr>
  </w:style>
  <w:style w:type="paragraph" w:styleId="Fuzeile">
    <w:name w:val="footer"/>
    <w:basedOn w:val="Standard"/>
    <w:link w:val="FuzeileZchn"/>
    <w:uiPriority w:val="99"/>
    <w:pPr>
      <w:tabs>
        <w:tab w:val="center" w:pos="4536"/>
        <w:tab w:val="right" w:pos="9072"/>
      </w:tabs>
    </w:pPr>
  </w:style>
  <w:style w:type="paragraph" w:styleId="Verzeichnis4">
    <w:name w:val="toc 4"/>
    <w:basedOn w:val="Textkrper"/>
    <w:next w:val="Standard"/>
    <w:autoRedefine/>
    <w:uiPriority w:val="39"/>
    <w:rsid w:val="002A5DFB"/>
    <w:pPr>
      <w:tabs>
        <w:tab w:val="left" w:pos="1321"/>
        <w:tab w:val="right" w:leader="dot" w:pos="9060"/>
      </w:tabs>
      <w:spacing w:after="60"/>
      <w:ind w:left="1321" w:hanging="1321"/>
      <w:jc w:val="left"/>
    </w:pPr>
    <w:rPr>
      <w:bCs/>
      <w:noProof/>
      <w:szCs w:val="22"/>
    </w:rPr>
  </w:style>
  <w:style w:type="paragraph" w:styleId="Verzeichnis5">
    <w:name w:val="toc 5"/>
    <w:basedOn w:val="Standard"/>
    <w:next w:val="Standard"/>
    <w:autoRedefine/>
    <w:uiPriority w:val="39"/>
    <w:pPr>
      <w:tabs>
        <w:tab w:val="left" w:pos="1321"/>
        <w:tab w:val="right" w:leader="dot" w:pos="9060"/>
      </w:tabs>
      <w:spacing w:after="60"/>
      <w:ind w:left="1321" w:hanging="1321"/>
      <w:jc w:val="left"/>
    </w:pPr>
    <w:rPr>
      <w:noProof/>
      <w:szCs w:val="22"/>
    </w:rPr>
  </w:style>
  <w:style w:type="paragraph" w:styleId="Verzeichnis6">
    <w:name w:val="toc 6"/>
    <w:basedOn w:val="Standard"/>
    <w:next w:val="Standard"/>
    <w:autoRedefine/>
    <w:uiPriority w:val="39"/>
    <w:pPr>
      <w:tabs>
        <w:tab w:val="left" w:pos="1321"/>
        <w:tab w:val="right" w:leader="dot" w:pos="9060"/>
      </w:tabs>
      <w:spacing w:after="60"/>
      <w:ind w:left="1321" w:hanging="1321"/>
      <w:jc w:val="left"/>
    </w:pPr>
    <w:rPr>
      <w:noProof/>
    </w:rPr>
  </w:style>
  <w:style w:type="paragraph" w:styleId="Verzeichnis7">
    <w:name w:val="toc 7"/>
    <w:basedOn w:val="Standard"/>
    <w:next w:val="Standard"/>
    <w:autoRedefine/>
    <w:uiPriority w:val="39"/>
    <w:pPr>
      <w:ind w:left="1320"/>
    </w:pPr>
  </w:style>
  <w:style w:type="paragraph" w:styleId="Verzeichnis8">
    <w:name w:val="toc 8"/>
    <w:basedOn w:val="Standard"/>
    <w:next w:val="Standard"/>
    <w:autoRedefine/>
    <w:uiPriority w:val="39"/>
    <w:pPr>
      <w:ind w:left="1540"/>
    </w:pPr>
  </w:style>
  <w:style w:type="paragraph" w:styleId="Verzeichnis9">
    <w:name w:val="toc 9"/>
    <w:basedOn w:val="Standard"/>
    <w:next w:val="Standard"/>
    <w:autoRedefine/>
    <w:uiPriority w:val="39"/>
    <w:pPr>
      <w:ind w:left="1760"/>
    </w:pPr>
  </w:style>
  <w:style w:type="character" w:styleId="Hyperlink">
    <w:name w:val="Hyperlink"/>
    <w:uiPriority w:val="99"/>
    <w:rPr>
      <w:color w:val="0000FF"/>
      <w:u w:val="single"/>
    </w:rPr>
  </w:style>
  <w:style w:type="paragraph" w:customStyle="1" w:styleId="TextkperZitat">
    <w:name w:val="Textköper_Zitat"/>
    <w:basedOn w:val="Textkrper"/>
    <w:next w:val="Textkrper"/>
    <w:pPr>
      <w:ind w:left="709"/>
    </w:pPr>
    <w:rPr>
      <w:i/>
      <w:sz w:val="20"/>
    </w:rPr>
  </w:style>
  <w:style w:type="paragraph" w:customStyle="1" w:styleId="Tab1-Aufzhlung1">
    <w:name w:val="Tab1-Aufzählung1"/>
    <w:basedOn w:val="Tab1-Text"/>
    <w:link w:val="Tab1-Aufzhlung1Zchn"/>
    <w:pPr>
      <w:numPr>
        <w:numId w:val="17"/>
      </w:numPr>
      <w:spacing w:after="0"/>
    </w:pPr>
  </w:style>
  <w:style w:type="paragraph" w:customStyle="1" w:styleId="Tab1-Aufzhlung2">
    <w:name w:val="Tab1-Aufzählung2"/>
    <w:basedOn w:val="Tab1-Text"/>
    <w:pPr>
      <w:numPr>
        <w:numId w:val="18"/>
      </w:numPr>
      <w:spacing w:after="0"/>
    </w:pPr>
  </w:style>
  <w:style w:type="paragraph" w:customStyle="1" w:styleId="Tab1-Aufzhlung1nach">
    <w:name w:val="Tab1-Aufzählung1 nach"/>
    <w:basedOn w:val="Tab1-Aufzhlung1"/>
    <w:next w:val="Tab1-Text"/>
    <w:pPr>
      <w:spacing w:after="20"/>
    </w:pPr>
  </w:style>
  <w:style w:type="paragraph" w:customStyle="1" w:styleId="Tab1-Aufzhlung2nach">
    <w:name w:val="Tab1-Aufzählung2 nach"/>
    <w:basedOn w:val="Tab1-Aufzhlung2"/>
    <w:next w:val="Tab1-Text"/>
    <w:pPr>
      <w:spacing w:after="20"/>
    </w:pPr>
  </w:style>
  <w:style w:type="paragraph" w:styleId="Anrede">
    <w:name w:val="Salutation"/>
    <w:basedOn w:val="Standard"/>
    <w:next w:val="Standard"/>
    <w:link w:val="AnredeZchn"/>
    <w:semiHidden/>
  </w:style>
  <w:style w:type="paragraph" w:customStyle="1" w:styleId="Seite1BearbeitungiA">
    <w:name w:val="Seite1_Bearbeitung/i.A."/>
    <w:basedOn w:val="Textkrper"/>
    <w:semiHidden/>
    <w:pPr>
      <w:jc w:val="center"/>
    </w:pPr>
    <w:rPr>
      <w:sz w:val="24"/>
    </w:rPr>
  </w:style>
  <w:style w:type="paragraph" w:customStyle="1" w:styleId="Seite1BPAG">
    <w:name w:val="Seite1_B&amp;P/AG"/>
    <w:basedOn w:val="Textkrper"/>
    <w:uiPriority w:val="99"/>
    <w:semiHidden/>
    <w:pPr>
      <w:jc w:val="center"/>
    </w:pPr>
    <w:rPr>
      <w:sz w:val="28"/>
    </w:rPr>
  </w:style>
  <w:style w:type="paragraph" w:customStyle="1" w:styleId="Seite2AGAN">
    <w:name w:val="Seite2_AG/AN"/>
    <w:basedOn w:val="Textkrper"/>
    <w:semiHidden/>
    <w:pPr>
      <w:spacing w:before="120" w:after="0"/>
    </w:pPr>
    <w:rPr>
      <w:b/>
      <w:bCs/>
    </w:rPr>
  </w:style>
  <w:style w:type="paragraph" w:customStyle="1" w:styleId="Seite2NamenAdressen">
    <w:name w:val="Seite2_Namen/Adressen"/>
    <w:basedOn w:val="Textkrper"/>
    <w:semiHidden/>
    <w:pPr>
      <w:spacing w:before="120" w:after="0"/>
      <w:jc w:val="left"/>
    </w:pPr>
  </w:style>
  <w:style w:type="paragraph" w:customStyle="1" w:styleId="Kopfzeile3">
    <w:name w:val="Kopfzeile3"/>
    <w:basedOn w:val="Kopfzeile2"/>
    <w:semiHidden/>
    <w:pPr>
      <w:pBdr>
        <w:top w:val="single" w:sz="4" w:space="1" w:color="auto"/>
      </w:pBdr>
      <w:spacing w:before="170"/>
    </w:pPr>
    <w:rPr>
      <w:sz w:val="22"/>
    </w:rPr>
  </w:style>
  <w:style w:type="paragraph" w:customStyle="1" w:styleId="Nummerierung1">
    <w:name w:val="Nummerierung &quot;1&quot;"/>
    <w:basedOn w:val="Standard"/>
    <w:pPr>
      <w:numPr>
        <w:numId w:val="14"/>
      </w:numPr>
      <w:spacing w:after="0"/>
    </w:pPr>
  </w:style>
  <w:style w:type="paragraph" w:customStyle="1" w:styleId="Nummerierung1nach">
    <w:name w:val="Nummerierung &quot;1&quot; nach"/>
    <w:basedOn w:val="Nummerierung1"/>
    <w:next w:val="Textkrper"/>
    <w:pPr>
      <w:spacing w:after="240"/>
    </w:pPr>
  </w:style>
  <w:style w:type="character" w:styleId="BesuchterLink">
    <w:name w:val="FollowedHyperlink"/>
    <w:semiHidden/>
    <w:rPr>
      <w:color w:val="800080"/>
      <w:u w:val="single"/>
    </w:rPr>
  </w:style>
  <w:style w:type="paragraph" w:customStyle="1" w:styleId="Kartenverzeichniseintrag">
    <w:name w:val="Kartenverzeichniseintrag"/>
    <w:basedOn w:val="Tab1-Text"/>
    <w:rPr>
      <w:sz w:val="22"/>
    </w:rPr>
  </w:style>
  <w:style w:type="paragraph" w:customStyle="1" w:styleId="Verzeichnisberschrift1">
    <w:name w:val="Verzeichnisüberschrift 1"/>
    <w:basedOn w:val="Textkrper"/>
    <w:pPr>
      <w:pBdr>
        <w:bottom w:val="single" w:sz="4" w:space="1" w:color="auto"/>
      </w:pBdr>
    </w:pPr>
    <w:rPr>
      <w:b/>
      <w:bCs/>
      <w:sz w:val="24"/>
    </w:rPr>
  </w:style>
  <w:style w:type="paragraph" w:customStyle="1" w:styleId="Verzeichnisberschrift2">
    <w:name w:val="Verzeichnisüberschrift 2"/>
    <w:basedOn w:val="Verzeichnisberschrift1"/>
    <w:next w:val="Textkrper"/>
    <w:pPr>
      <w:keepNext/>
      <w:numPr>
        <w:ilvl w:val="1"/>
        <w:numId w:val="15"/>
      </w:numPr>
      <w:spacing w:before="240"/>
    </w:pPr>
  </w:style>
  <w:style w:type="paragraph" w:customStyle="1" w:styleId="TextkrperQuerseite">
    <w:name w:val="Textkörper_Querseite"/>
    <w:basedOn w:val="Textkrper"/>
    <w:pPr>
      <w:ind w:left="845"/>
    </w:pPr>
  </w:style>
  <w:style w:type="paragraph" w:customStyle="1" w:styleId="Seite2OrtDatum">
    <w:name w:val="Seite2_Ort/Datum"/>
    <w:basedOn w:val="Fuzeile1"/>
    <w:semiHidden/>
    <w:pPr>
      <w:pBdr>
        <w:bottom w:val="none" w:sz="0" w:space="0" w:color="auto"/>
      </w:pBdr>
      <w:tabs>
        <w:tab w:val="left" w:pos="3067"/>
      </w:tabs>
    </w:pPr>
  </w:style>
  <w:style w:type="paragraph" w:customStyle="1" w:styleId="Seite1Titel">
    <w:name w:val="Seite1_Titel"/>
    <w:basedOn w:val="Standard"/>
    <w:semiHidden/>
    <w:pPr>
      <w:spacing w:before="240"/>
      <w:jc w:val="center"/>
      <w:outlineLvl w:val="0"/>
    </w:pPr>
    <w:rPr>
      <w:rFonts w:cs="Arial"/>
      <w:b/>
      <w:bCs/>
      <w:kern w:val="28"/>
      <w:sz w:val="52"/>
      <w:szCs w:val="32"/>
    </w:rPr>
  </w:style>
  <w:style w:type="paragraph" w:customStyle="1" w:styleId="Seite1StandDatum">
    <w:name w:val="Seite1_Stand/Datum"/>
    <w:basedOn w:val="Standard"/>
    <w:semiHidden/>
    <w:pPr>
      <w:spacing w:before="120" w:after="120"/>
      <w:jc w:val="center"/>
    </w:pPr>
    <w:rPr>
      <w:b/>
      <w:sz w:val="28"/>
    </w:rPr>
  </w:style>
  <w:style w:type="paragraph" w:customStyle="1" w:styleId="Seite1Untertitel">
    <w:name w:val="Seite1_Untertitel"/>
    <w:basedOn w:val="Standard"/>
    <w:semiHidden/>
    <w:pPr>
      <w:spacing w:before="240" w:after="560"/>
      <w:jc w:val="center"/>
      <w:outlineLvl w:val="1"/>
    </w:pPr>
    <w:rPr>
      <w:rFonts w:cs="Arial"/>
      <w:sz w:val="40"/>
    </w:rPr>
  </w:style>
  <w:style w:type="paragraph" w:styleId="Aufzhlungszeichen">
    <w:name w:val="List Bullet"/>
    <w:basedOn w:val="Standard"/>
    <w:autoRedefine/>
    <w:semiHidden/>
    <w:pPr>
      <w:numPr>
        <w:numId w:val="5"/>
      </w:numPr>
    </w:pPr>
  </w:style>
  <w:style w:type="paragraph" w:styleId="Aufzhlungszeichen2">
    <w:name w:val="List Bullet 2"/>
    <w:basedOn w:val="Standard"/>
    <w:autoRedefine/>
    <w:semiHidden/>
    <w:pPr>
      <w:numPr>
        <w:numId w:val="4"/>
      </w:numPr>
    </w:pPr>
  </w:style>
  <w:style w:type="paragraph" w:styleId="Aufzhlungszeichen3">
    <w:name w:val="List Bullet 3"/>
    <w:basedOn w:val="Standard"/>
    <w:autoRedefine/>
    <w:pPr>
      <w:numPr>
        <w:numId w:val="8"/>
      </w:numPr>
    </w:pPr>
  </w:style>
  <w:style w:type="paragraph" w:styleId="Aufzhlungszeichen4">
    <w:name w:val="List Bullet 4"/>
    <w:basedOn w:val="Standard"/>
    <w:autoRedefine/>
    <w:semiHidden/>
    <w:pPr>
      <w:numPr>
        <w:numId w:val="9"/>
      </w:numPr>
    </w:pPr>
  </w:style>
  <w:style w:type="paragraph" w:styleId="Aufzhlungszeichen5">
    <w:name w:val="List Bullet 5"/>
    <w:basedOn w:val="Standard"/>
    <w:autoRedefine/>
    <w:semiHidden/>
    <w:pPr>
      <w:numPr>
        <w:numId w:val="3"/>
      </w:numPr>
    </w:pPr>
  </w:style>
  <w:style w:type="paragraph" w:styleId="Blocktext">
    <w:name w:val="Block Text"/>
    <w:basedOn w:val="Standard"/>
    <w:semiHidden/>
    <w:pPr>
      <w:spacing w:after="120"/>
      <w:ind w:left="1440" w:right="1440"/>
    </w:pPr>
  </w:style>
  <w:style w:type="paragraph" w:styleId="Datum">
    <w:name w:val="Date"/>
    <w:basedOn w:val="Standard"/>
    <w:next w:val="Standard"/>
    <w:link w:val="DatumZchn"/>
    <w:semiHidden/>
  </w:style>
  <w:style w:type="paragraph" w:styleId="E-Mail-Signatur">
    <w:name w:val="E-mail Signature"/>
    <w:basedOn w:val="Standard"/>
    <w:link w:val="E-Mail-SignaturZchn"/>
    <w:semiHidden/>
  </w:style>
  <w:style w:type="paragraph" w:styleId="Endnotentext">
    <w:name w:val="endnote text"/>
    <w:basedOn w:val="Standard"/>
    <w:link w:val="EndnotentextZchn"/>
    <w:semiHidden/>
    <w:rPr>
      <w:sz w:val="20"/>
      <w:szCs w:val="20"/>
    </w:rPr>
  </w:style>
  <w:style w:type="paragraph" w:styleId="Fu-Endnotenberschrift">
    <w:name w:val="Note Heading"/>
    <w:basedOn w:val="Standard"/>
    <w:next w:val="Standard"/>
    <w:link w:val="Fu-EndnotenberschriftZchn"/>
    <w:semiHidden/>
  </w:style>
  <w:style w:type="paragraph" w:styleId="Gruformel">
    <w:name w:val="Closing"/>
    <w:basedOn w:val="Standard"/>
    <w:link w:val="GruformelZchn"/>
    <w:semiHidden/>
    <w:pPr>
      <w:ind w:left="4252"/>
    </w:pPr>
  </w:style>
  <w:style w:type="paragraph" w:styleId="HTMLAdresse">
    <w:name w:val="HTML Address"/>
    <w:basedOn w:val="Standard"/>
    <w:link w:val="HTMLAdresseZchn"/>
    <w:semiHidden/>
    <w:rPr>
      <w:i/>
      <w:iCs/>
    </w:rPr>
  </w:style>
  <w:style w:type="paragraph" w:styleId="HTMLVorformatiert">
    <w:name w:val="HTML Preformatted"/>
    <w:basedOn w:val="Standard"/>
    <w:link w:val="HTMLVorformatiertZchn"/>
    <w:semiHidden/>
    <w:rPr>
      <w:rFonts w:ascii="Courier New" w:hAnsi="Courier New" w:cs="Courier New"/>
      <w:sz w:val="20"/>
      <w:szCs w:val="20"/>
    </w:rPr>
  </w:style>
  <w:style w:type="paragraph" w:styleId="Index1">
    <w:name w:val="index 1"/>
    <w:basedOn w:val="Standard"/>
    <w:next w:val="Standard"/>
    <w:autoRedefine/>
    <w:semiHidden/>
    <w:pPr>
      <w:ind w:left="220" w:hanging="220"/>
    </w:pPr>
  </w:style>
  <w:style w:type="paragraph" w:styleId="Index2">
    <w:name w:val="index 2"/>
    <w:basedOn w:val="Standard"/>
    <w:next w:val="Standard"/>
    <w:autoRedefine/>
    <w:semiHidden/>
    <w:pPr>
      <w:ind w:left="440" w:hanging="220"/>
    </w:pPr>
  </w:style>
  <w:style w:type="paragraph" w:styleId="Index3">
    <w:name w:val="index 3"/>
    <w:basedOn w:val="Standard"/>
    <w:next w:val="Standard"/>
    <w:autoRedefine/>
    <w:semiHidden/>
    <w:pPr>
      <w:ind w:left="660" w:hanging="220"/>
    </w:pPr>
  </w:style>
  <w:style w:type="paragraph" w:styleId="Index4">
    <w:name w:val="index 4"/>
    <w:basedOn w:val="Standard"/>
    <w:next w:val="Standard"/>
    <w:autoRedefine/>
    <w:semiHidden/>
    <w:pPr>
      <w:ind w:left="880" w:hanging="220"/>
    </w:pPr>
  </w:style>
  <w:style w:type="paragraph" w:styleId="Index5">
    <w:name w:val="index 5"/>
    <w:basedOn w:val="Standard"/>
    <w:next w:val="Standard"/>
    <w:autoRedefine/>
    <w:semiHidden/>
    <w:pPr>
      <w:ind w:left="1100" w:hanging="220"/>
    </w:pPr>
  </w:style>
  <w:style w:type="paragraph" w:styleId="Index6">
    <w:name w:val="index 6"/>
    <w:basedOn w:val="Standard"/>
    <w:next w:val="Standard"/>
    <w:autoRedefine/>
    <w:semiHidden/>
    <w:pPr>
      <w:ind w:left="1320" w:hanging="220"/>
    </w:pPr>
  </w:style>
  <w:style w:type="paragraph" w:styleId="Index7">
    <w:name w:val="index 7"/>
    <w:basedOn w:val="Standard"/>
    <w:next w:val="Standard"/>
    <w:autoRedefine/>
    <w:semiHidden/>
    <w:pPr>
      <w:ind w:left="1540" w:hanging="220"/>
    </w:pPr>
  </w:style>
  <w:style w:type="paragraph" w:styleId="Index8">
    <w:name w:val="index 8"/>
    <w:basedOn w:val="Standard"/>
    <w:next w:val="Standard"/>
    <w:autoRedefine/>
    <w:semiHidden/>
    <w:pPr>
      <w:ind w:left="1760" w:hanging="220"/>
    </w:pPr>
  </w:style>
  <w:style w:type="paragraph" w:styleId="Index9">
    <w:name w:val="index 9"/>
    <w:basedOn w:val="Standard"/>
    <w:next w:val="Standard"/>
    <w:autoRedefine/>
    <w:semiHidden/>
    <w:pPr>
      <w:ind w:left="1980" w:hanging="220"/>
    </w:pPr>
  </w:style>
  <w:style w:type="paragraph" w:styleId="Indexberschrift">
    <w:name w:val="index heading"/>
    <w:basedOn w:val="Standard"/>
    <w:next w:val="Index1"/>
    <w:semiHidden/>
    <w:rPr>
      <w:rFonts w:cs="Arial"/>
      <w:b/>
      <w:bCs/>
    </w:rPr>
  </w:style>
  <w:style w:type="paragraph" w:styleId="Kommentartext">
    <w:name w:val="annotation text"/>
    <w:basedOn w:val="Standard"/>
    <w:link w:val="KommentartextZchn"/>
    <w:uiPriority w:val="99"/>
    <w:rPr>
      <w:sz w:val="20"/>
      <w:szCs w:val="20"/>
    </w:rPr>
  </w:style>
  <w:style w:type="paragraph" w:styleId="Liste">
    <w:name w:val="List"/>
    <w:basedOn w:val="Standard"/>
    <w:semiHidden/>
    <w:pPr>
      <w:ind w:left="283" w:hanging="283"/>
    </w:pPr>
  </w:style>
  <w:style w:type="paragraph" w:styleId="Liste2">
    <w:name w:val="List 2"/>
    <w:basedOn w:val="Standard"/>
    <w:semiHidden/>
    <w:pPr>
      <w:ind w:left="566" w:hanging="283"/>
    </w:pPr>
  </w:style>
  <w:style w:type="paragraph" w:styleId="Liste3">
    <w:name w:val="List 3"/>
    <w:basedOn w:val="Standard"/>
    <w:semiHidden/>
    <w:pPr>
      <w:ind w:left="849" w:hanging="283"/>
    </w:pPr>
  </w:style>
  <w:style w:type="paragraph" w:styleId="Liste4">
    <w:name w:val="List 4"/>
    <w:basedOn w:val="Standard"/>
    <w:semiHidden/>
    <w:pPr>
      <w:ind w:left="1132" w:hanging="283"/>
    </w:pPr>
  </w:style>
  <w:style w:type="paragraph" w:styleId="Liste5">
    <w:name w:val="List 5"/>
    <w:basedOn w:val="Standard"/>
    <w:semiHidden/>
    <w:pPr>
      <w:ind w:left="1415" w:hanging="283"/>
    </w:pPr>
  </w:style>
  <w:style w:type="paragraph" w:styleId="Listenfortsetzung">
    <w:name w:val="List Continue"/>
    <w:basedOn w:val="Standard"/>
    <w:semiHidden/>
    <w:pPr>
      <w:spacing w:after="120"/>
      <w:ind w:left="283"/>
    </w:pPr>
  </w:style>
  <w:style w:type="paragraph" w:styleId="Listenfortsetzung2">
    <w:name w:val="List Continue 2"/>
    <w:basedOn w:val="Standard"/>
    <w:semiHidden/>
    <w:pPr>
      <w:spacing w:after="120"/>
      <w:ind w:left="566"/>
    </w:pPr>
  </w:style>
  <w:style w:type="paragraph" w:styleId="Listenfortsetzung3">
    <w:name w:val="List Continue 3"/>
    <w:basedOn w:val="Standard"/>
    <w:semiHidden/>
    <w:pPr>
      <w:spacing w:after="120"/>
      <w:ind w:left="849"/>
    </w:pPr>
  </w:style>
  <w:style w:type="paragraph" w:styleId="Listenfortsetzung4">
    <w:name w:val="List Continue 4"/>
    <w:basedOn w:val="Standard"/>
    <w:semiHidden/>
    <w:pPr>
      <w:spacing w:after="120"/>
      <w:ind w:left="1132"/>
    </w:pPr>
  </w:style>
  <w:style w:type="paragraph" w:styleId="Listenfortsetzung5">
    <w:name w:val="List Continue 5"/>
    <w:basedOn w:val="Standard"/>
    <w:semiHidden/>
    <w:pPr>
      <w:spacing w:after="120"/>
      <w:ind w:left="1415"/>
    </w:pPr>
  </w:style>
  <w:style w:type="paragraph" w:styleId="Listennummer">
    <w:name w:val="List Number"/>
    <w:basedOn w:val="Standard"/>
    <w:semiHidden/>
    <w:pPr>
      <w:numPr>
        <w:numId w:val="6"/>
      </w:numPr>
    </w:pPr>
  </w:style>
  <w:style w:type="paragraph" w:styleId="Listennummer2">
    <w:name w:val="List Number 2"/>
    <w:basedOn w:val="Standard"/>
    <w:semiHidden/>
    <w:pPr>
      <w:numPr>
        <w:numId w:val="7"/>
      </w:numPr>
    </w:pPr>
  </w:style>
  <w:style w:type="paragraph" w:styleId="Listennummer3">
    <w:name w:val="List Number 3"/>
    <w:basedOn w:val="Standard"/>
    <w:semiHidden/>
    <w:pPr>
      <w:numPr>
        <w:numId w:val="10"/>
      </w:numPr>
    </w:pPr>
  </w:style>
  <w:style w:type="paragraph" w:styleId="Listennummer4">
    <w:name w:val="List Number 4"/>
    <w:basedOn w:val="Standard"/>
    <w:semiHidden/>
    <w:pPr>
      <w:numPr>
        <w:numId w:val="11"/>
      </w:numPr>
    </w:pPr>
  </w:style>
  <w:style w:type="paragraph" w:styleId="Listennummer5">
    <w:name w:val="List Number 5"/>
    <w:basedOn w:val="Standard"/>
    <w:semiHidden/>
    <w:pPr>
      <w:numPr>
        <w:numId w:val="12"/>
      </w:numPr>
    </w:pPr>
  </w:style>
  <w:style w:type="paragraph" w:styleId="Makrotext">
    <w:name w:val="macro"/>
    <w:link w:val="MakrotextZchn"/>
    <w:semiHidden/>
    <w:pPr>
      <w:tabs>
        <w:tab w:val="left" w:pos="480"/>
        <w:tab w:val="left" w:pos="960"/>
        <w:tab w:val="left" w:pos="1440"/>
        <w:tab w:val="left" w:pos="1920"/>
        <w:tab w:val="left" w:pos="2400"/>
        <w:tab w:val="left" w:pos="2880"/>
        <w:tab w:val="left" w:pos="3360"/>
        <w:tab w:val="left" w:pos="3840"/>
        <w:tab w:val="left" w:pos="4320"/>
      </w:tabs>
      <w:spacing w:after="240" w:line="288" w:lineRule="auto"/>
      <w:jc w:val="both"/>
    </w:pPr>
    <w:rPr>
      <w:rFonts w:ascii="Courier New" w:hAnsi="Courier New" w:cs="Courier New"/>
    </w:rPr>
  </w:style>
  <w:style w:type="paragraph" w:styleId="Nachrichtenkopf">
    <w:name w:val="Message Header"/>
    <w:basedOn w:val="Standard"/>
    <w:link w:val="NachrichtenkopfZchn"/>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NurText">
    <w:name w:val="Plain Text"/>
    <w:basedOn w:val="Standard"/>
    <w:link w:val="NurTextZchn"/>
    <w:semiHidden/>
    <w:rPr>
      <w:rFonts w:ascii="Courier New" w:hAnsi="Courier New" w:cs="Courier New"/>
      <w:sz w:val="20"/>
      <w:szCs w:val="20"/>
    </w:rPr>
  </w:style>
  <w:style w:type="paragraph" w:styleId="Rechtsgrundlagenverzeichnis">
    <w:name w:val="table of authorities"/>
    <w:basedOn w:val="Standard"/>
    <w:next w:val="Standard"/>
    <w:semiHidden/>
    <w:pPr>
      <w:ind w:left="220" w:hanging="220"/>
    </w:pPr>
  </w:style>
  <w:style w:type="paragraph" w:styleId="RGV-berschrift">
    <w:name w:val="toa heading"/>
    <w:basedOn w:val="Standard"/>
    <w:next w:val="Standard"/>
    <w:semiHidden/>
    <w:pPr>
      <w:spacing w:before="120"/>
    </w:pPr>
    <w:rPr>
      <w:rFonts w:cs="Arial"/>
      <w:b/>
      <w:bCs/>
      <w:sz w:val="24"/>
    </w:rPr>
  </w:style>
  <w:style w:type="paragraph" w:styleId="StandardWeb">
    <w:name w:val="Normal (Web)"/>
    <w:basedOn w:val="Standard"/>
    <w:semiHidden/>
    <w:rPr>
      <w:rFonts w:ascii="Times New Roman" w:hAnsi="Times New Roman"/>
      <w:sz w:val="24"/>
    </w:rPr>
  </w:style>
  <w:style w:type="paragraph" w:styleId="Standardeinzug">
    <w:name w:val="Normal Indent"/>
    <w:basedOn w:val="Standard"/>
    <w:semiHidden/>
    <w:pPr>
      <w:ind w:left="708"/>
    </w:pPr>
  </w:style>
  <w:style w:type="paragraph" w:styleId="Textkrper2">
    <w:name w:val="Body Text 2"/>
    <w:basedOn w:val="Standard"/>
    <w:link w:val="Textkrper2Zchn"/>
    <w:semiHidden/>
    <w:pPr>
      <w:spacing w:after="120" w:line="480" w:lineRule="auto"/>
    </w:pPr>
  </w:style>
  <w:style w:type="paragraph" w:styleId="Textkrper3">
    <w:name w:val="Body Text 3"/>
    <w:basedOn w:val="Standard"/>
    <w:link w:val="Textkrper3Zchn"/>
    <w:semiHidden/>
    <w:pPr>
      <w:spacing w:after="120"/>
    </w:pPr>
    <w:rPr>
      <w:sz w:val="16"/>
      <w:szCs w:val="16"/>
    </w:rPr>
  </w:style>
  <w:style w:type="paragraph" w:styleId="Textkrper-Zeileneinzug">
    <w:name w:val="Body Text Indent"/>
    <w:basedOn w:val="Standard"/>
    <w:link w:val="Textkrper-ZeileneinzugZchn"/>
    <w:semiHidden/>
    <w:pPr>
      <w:spacing w:after="120"/>
      <w:ind w:left="283"/>
    </w:pPr>
  </w:style>
  <w:style w:type="paragraph" w:styleId="Textkrper-Einzug2">
    <w:name w:val="Body Text Indent 2"/>
    <w:basedOn w:val="Standard"/>
    <w:link w:val="Textkrper-Einzug2Zchn"/>
    <w:semiHidden/>
    <w:pPr>
      <w:spacing w:after="120" w:line="480" w:lineRule="auto"/>
      <w:ind w:left="283"/>
    </w:pPr>
  </w:style>
  <w:style w:type="paragraph" w:styleId="Textkrper-Einzug3">
    <w:name w:val="Body Text Indent 3"/>
    <w:basedOn w:val="Standard"/>
    <w:link w:val="Textkrper-Einzug3Zchn"/>
    <w:semiHidden/>
    <w:pPr>
      <w:spacing w:after="120"/>
      <w:ind w:left="283"/>
    </w:pPr>
    <w:rPr>
      <w:sz w:val="16"/>
      <w:szCs w:val="16"/>
    </w:rPr>
  </w:style>
  <w:style w:type="paragraph" w:styleId="Textkrper-Erstzeileneinzug">
    <w:name w:val="Body Text First Indent"/>
    <w:basedOn w:val="Textkrper"/>
    <w:link w:val="Textkrper-ErstzeileneinzugZchn"/>
    <w:semiHidden/>
    <w:pPr>
      <w:spacing w:after="120"/>
      <w:ind w:firstLine="210"/>
    </w:pPr>
  </w:style>
  <w:style w:type="paragraph" w:styleId="Textkrper-Erstzeileneinzug2">
    <w:name w:val="Body Text First Indent 2"/>
    <w:basedOn w:val="Textkrper-Zeileneinzug"/>
    <w:link w:val="Textkrper-Erstzeileneinzug2Zchn"/>
    <w:semiHidden/>
    <w:pPr>
      <w:ind w:firstLine="210"/>
    </w:pPr>
  </w:style>
  <w:style w:type="paragraph" w:styleId="Titel">
    <w:name w:val="Title"/>
    <w:basedOn w:val="Standard"/>
    <w:link w:val="TitelZchn"/>
    <w:qFormat/>
    <w:pPr>
      <w:spacing w:before="240" w:after="60"/>
      <w:jc w:val="center"/>
      <w:outlineLvl w:val="0"/>
    </w:pPr>
    <w:rPr>
      <w:rFonts w:cs="Arial"/>
      <w:b/>
      <w:bCs/>
      <w:kern w:val="28"/>
      <w:sz w:val="32"/>
      <w:szCs w:val="32"/>
    </w:rPr>
  </w:style>
  <w:style w:type="paragraph" w:styleId="Umschlagabsenderadresse">
    <w:name w:val="envelope return"/>
    <w:basedOn w:val="Standard"/>
    <w:semiHidden/>
    <w:rPr>
      <w:rFonts w:cs="Arial"/>
      <w:sz w:val="20"/>
      <w:szCs w:val="20"/>
    </w:rPr>
  </w:style>
  <w:style w:type="paragraph" w:styleId="Umschlagadresse">
    <w:name w:val="envelope address"/>
    <w:basedOn w:val="Standard"/>
    <w:semiHidden/>
    <w:pPr>
      <w:framePr w:w="4320" w:h="2160" w:hRule="exact" w:hSpace="141" w:wrap="auto" w:hAnchor="page" w:xAlign="center" w:yAlign="bottom"/>
      <w:ind w:left="1"/>
    </w:pPr>
    <w:rPr>
      <w:rFonts w:cs="Arial"/>
      <w:sz w:val="24"/>
    </w:rPr>
  </w:style>
  <w:style w:type="paragraph" w:styleId="Unterschrift">
    <w:name w:val="Signature"/>
    <w:basedOn w:val="Standard"/>
    <w:link w:val="UnterschriftZchn"/>
    <w:semiHidden/>
    <w:pPr>
      <w:ind w:left="4252"/>
    </w:pPr>
  </w:style>
  <w:style w:type="paragraph" w:styleId="Untertitel">
    <w:name w:val="Subtitle"/>
    <w:basedOn w:val="Standard"/>
    <w:link w:val="UntertitelZchn"/>
    <w:qFormat/>
    <w:pPr>
      <w:spacing w:after="60"/>
      <w:jc w:val="center"/>
      <w:outlineLvl w:val="1"/>
    </w:pPr>
    <w:rPr>
      <w:rFonts w:cs="Arial"/>
      <w:sz w:val="24"/>
    </w:rPr>
  </w:style>
  <w:style w:type="paragraph" w:customStyle="1" w:styleId="FuzeileEntwurf">
    <w:name w:val="Fußzeile Entwurf"/>
    <w:basedOn w:val="Standard"/>
    <w:semiHidden/>
    <w:pPr>
      <w:spacing w:after="0"/>
      <w:jc w:val="left"/>
    </w:pPr>
    <w:rPr>
      <w:sz w:val="12"/>
      <w:szCs w:val="12"/>
    </w:rPr>
  </w:style>
  <w:style w:type="paragraph" w:customStyle="1" w:styleId="VerzeichniseintragLiteratur">
    <w:name w:val="Verzeichniseintrag_Literatur"/>
    <w:basedOn w:val="Verzeichniseintrag"/>
    <w:rPr>
      <w:sz w:val="18"/>
    </w:rPr>
  </w:style>
  <w:style w:type="character" w:styleId="Fett">
    <w:name w:val="Strong"/>
    <w:qFormat/>
    <w:rPr>
      <w:b/>
      <w:bCs/>
    </w:rPr>
  </w:style>
  <w:style w:type="character" w:styleId="Hervorhebung">
    <w:name w:val="Emphasis"/>
    <w:qFormat/>
    <w:rPr>
      <w:i/>
      <w:iCs/>
    </w:rPr>
  </w:style>
  <w:style w:type="character" w:styleId="HTMLAkronym">
    <w:name w:val="HTML Acronym"/>
    <w:basedOn w:val="Absatz-Standardschriftart"/>
    <w:semiHidden/>
  </w:style>
  <w:style w:type="character" w:styleId="HTMLBeispiel">
    <w:name w:val="HTML Sample"/>
    <w:semiHidden/>
    <w:rPr>
      <w:rFonts w:ascii="Courier New" w:hAnsi="Courier New" w:cs="Courier New"/>
    </w:rPr>
  </w:style>
  <w:style w:type="character" w:styleId="HTMLCode">
    <w:name w:val="HTML Code"/>
    <w:semiHidden/>
    <w:rPr>
      <w:rFonts w:ascii="Courier New" w:hAnsi="Courier New" w:cs="Courier New"/>
      <w:sz w:val="20"/>
      <w:szCs w:val="20"/>
    </w:rPr>
  </w:style>
  <w:style w:type="character" w:styleId="HTMLDefinition">
    <w:name w:val="HTML Definition"/>
    <w:semiHidden/>
    <w:rPr>
      <w:i/>
      <w:iCs/>
    </w:rPr>
  </w:style>
  <w:style w:type="character" w:styleId="HTMLSchreibmaschine">
    <w:name w:val="HTML Typewriter"/>
    <w:semiHidden/>
    <w:rPr>
      <w:rFonts w:ascii="Courier New" w:hAnsi="Courier New" w:cs="Courier New"/>
      <w:sz w:val="20"/>
      <w:szCs w:val="20"/>
    </w:rPr>
  </w:style>
  <w:style w:type="character" w:styleId="HTMLTastatur">
    <w:name w:val="HTML Keyboard"/>
    <w:semiHidden/>
    <w:rPr>
      <w:rFonts w:ascii="Courier New" w:hAnsi="Courier New" w:cs="Courier New"/>
      <w:sz w:val="20"/>
      <w:szCs w:val="20"/>
    </w:rPr>
  </w:style>
  <w:style w:type="character" w:styleId="HTMLVariable">
    <w:name w:val="HTML Variable"/>
    <w:semiHidden/>
    <w:rPr>
      <w:i/>
      <w:iCs/>
    </w:rPr>
  </w:style>
  <w:style w:type="character" w:styleId="HTMLZitat">
    <w:name w:val="HTML Cite"/>
    <w:semiHidden/>
    <w:rPr>
      <w:i/>
      <w:iCs/>
    </w:rPr>
  </w:style>
  <w:style w:type="character" w:styleId="Seitenzahl">
    <w:name w:val="page number"/>
    <w:basedOn w:val="Absatz-Standardschriftart"/>
  </w:style>
  <w:style w:type="character" w:styleId="Zeilennummer">
    <w:name w:val="line number"/>
    <w:basedOn w:val="Absatz-Standardschriftart"/>
    <w:semiHidden/>
  </w:style>
  <w:style w:type="paragraph" w:styleId="Sprechblasentext">
    <w:name w:val="Balloon Text"/>
    <w:basedOn w:val="Standard"/>
    <w:link w:val="SprechblasentextZchn"/>
    <w:semiHidden/>
    <w:rPr>
      <w:rFonts w:ascii="Tahoma" w:hAnsi="Tahoma" w:cs="Tahoma"/>
      <w:sz w:val="16"/>
      <w:szCs w:val="16"/>
    </w:rPr>
  </w:style>
  <w:style w:type="paragraph" w:customStyle="1" w:styleId="Aufzhlung1fortlnach6pt">
    <w:name w:val="Aufzählung 1 fortl. (nach 6pt)"/>
    <w:basedOn w:val="Aufzhlung1fortlnach0pt"/>
    <w:pPr>
      <w:spacing w:after="120"/>
    </w:pPr>
  </w:style>
  <w:style w:type="paragraph" w:customStyle="1" w:styleId="Aufzhlung2fortlnach6pt">
    <w:name w:val="Aufzählung 2 fortl. (nach 6pt)"/>
    <w:basedOn w:val="Aufzhlung2fortlnach0pt"/>
    <w:pPr>
      <w:spacing w:after="120"/>
    </w:pPr>
  </w:style>
  <w:style w:type="paragraph" w:customStyle="1" w:styleId="Aufzhlung3fortlnach6pt">
    <w:name w:val="Aufzählung 3 fortl. (nach 6pt)"/>
    <w:basedOn w:val="Aufzhlung3fortlnach0pt"/>
    <w:pPr>
      <w:spacing w:after="120"/>
    </w:pPr>
  </w:style>
  <w:style w:type="paragraph" w:customStyle="1" w:styleId="Textkrpervorx">
    <w:name w:val="Textkörper vor x"/>
    <w:basedOn w:val="Textkrper"/>
    <w:next w:val="Textkrper"/>
    <w:pPr>
      <w:keepNext/>
      <w:spacing w:after="120"/>
    </w:pPr>
  </w:style>
  <w:style w:type="character" w:styleId="Endnotenzeichen">
    <w:name w:val="endnote reference"/>
    <w:semiHidden/>
    <w:rPr>
      <w:vertAlign w:val="superscript"/>
    </w:rPr>
  </w:style>
  <w:style w:type="character" w:styleId="Kommentarzeichen">
    <w:name w:val="annotation reference"/>
    <w:uiPriority w:val="99"/>
    <w:rPr>
      <w:sz w:val="16"/>
      <w:szCs w:val="16"/>
    </w:rPr>
  </w:style>
  <w:style w:type="table" w:styleId="Tabellenraster">
    <w:name w:val="Table Grid"/>
    <w:basedOn w:val="NormaleTabelle"/>
    <w:uiPriority w:val="39"/>
    <w:rsid w:val="003D505A"/>
    <w:pPr>
      <w:spacing w:after="240" w:line="288"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KeineListe"/>
    <w:semiHidden/>
    <w:rsid w:val="00776419"/>
    <w:pPr>
      <w:numPr>
        <w:numId w:val="21"/>
      </w:numPr>
    </w:pPr>
  </w:style>
  <w:style w:type="numbering" w:styleId="1ai">
    <w:name w:val="Outline List 1"/>
    <w:basedOn w:val="KeineListe"/>
    <w:semiHidden/>
    <w:rsid w:val="00776419"/>
    <w:pPr>
      <w:numPr>
        <w:numId w:val="22"/>
      </w:numPr>
    </w:pPr>
  </w:style>
  <w:style w:type="numbering" w:styleId="ArtikelAbschnitt">
    <w:name w:val="Outline List 3"/>
    <w:basedOn w:val="KeineListe"/>
    <w:semiHidden/>
    <w:rsid w:val="00776419"/>
    <w:pPr>
      <w:numPr>
        <w:numId w:val="23"/>
      </w:numPr>
    </w:pPr>
  </w:style>
  <w:style w:type="table" w:styleId="Tabelle3D-Effekt1">
    <w:name w:val="Table 3D effects 1"/>
    <w:basedOn w:val="NormaleTabelle"/>
    <w:semiHidden/>
    <w:rsid w:val="00776419"/>
    <w:pPr>
      <w:spacing w:after="240" w:line="288" w:lineRule="auto"/>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semiHidden/>
    <w:rsid w:val="00776419"/>
    <w:pPr>
      <w:spacing w:after="240" w:line="288" w:lineRule="auto"/>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semiHidden/>
    <w:rsid w:val="00776419"/>
    <w:pPr>
      <w:spacing w:after="240" w:line="288" w:lineRule="auto"/>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semiHidden/>
    <w:rsid w:val="00776419"/>
    <w:pPr>
      <w:spacing w:after="240" w:line="288"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semiHidden/>
    <w:rsid w:val="00776419"/>
    <w:pPr>
      <w:spacing w:after="240" w:line="288" w:lineRule="auto"/>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semiHidden/>
    <w:rsid w:val="00776419"/>
    <w:pPr>
      <w:spacing w:after="240" w:line="288" w:lineRule="auto"/>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semiHidden/>
    <w:rsid w:val="00776419"/>
    <w:pPr>
      <w:spacing w:after="240" w:line="288" w:lineRule="auto"/>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semiHidden/>
    <w:rsid w:val="00776419"/>
    <w:pPr>
      <w:spacing w:after="240" w:line="288" w:lineRule="auto"/>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semiHidden/>
    <w:rsid w:val="00776419"/>
    <w:pPr>
      <w:spacing w:after="240" w:line="288" w:lineRule="auto"/>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semiHidden/>
    <w:rsid w:val="00776419"/>
    <w:pPr>
      <w:spacing w:after="240" w:line="288" w:lineRule="auto"/>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semiHidden/>
    <w:rsid w:val="00776419"/>
    <w:pPr>
      <w:spacing w:after="240" w:line="288" w:lineRule="auto"/>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semiHidden/>
    <w:rsid w:val="00776419"/>
    <w:pPr>
      <w:spacing w:after="240" w:line="288" w:lineRule="auto"/>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semiHidden/>
    <w:rsid w:val="00776419"/>
    <w:pPr>
      <w:spacing w:after="240" w:line="288" w:lineRule="auto"/>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semiHidden/>
    <w:rsid w:val="00776419"/>
    <w:pPr>
      <w:spacing w:after="240" w:line="288" w:lineRule="auto"/>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semiHidden/>
    <w:rsid w:val="00776419"/>
    <w:pPr>
      <w:spacing w:after="240" w:line="288" w:lineRule="auto"/>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semiHidden/>
    <w:rsid w:val="00776419"/>
    <w:pPr>
      <w:spacing w:after="240" w:line="288" w:lineRule="auto"/>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semiHidden/>
    <w:rsid w:val="00776419"/>
    <w:pPr>
      <w:spacing w:after="240" w:line="288" w:lineRule="auto"/>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semiHidden/>
    <w:rsid w:val="00776419"/>
    <w:pPr>
      <w:spacing w:after="240" w:line="288" w:lineRule="auto"/>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semiHidden/>
    <w:rsid w:val="00776419"/>
    <w:pPr>
      <w:spacing w:after="240" w:line="288" w:lineRule="auto"/>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semiHidden/>
    <w:rsid w:val="00776419"/>
    <w:pPr>
      <w:spacing w:after="240" w:line="288" w:lineRule="auto"/>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semiHidden/>
    <w:rsid w:val="00776419"/>
    <w:pPr>
      <w:spacing w:after="240" w:line="288" w:lineRule="auto"/>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semiHidden/>
    <w:rsid w:val="00776419"/>
    <w:pPr>
      <w:spacing w:after="240" w:line="288" w:lineRule="auto"/>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semiHidden/>
    <w:rsid w:val="00776419"/>
    <w:pPr>
      <w:spacing w:after="240" w:line="288" w:lineRule="auto"/>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Professionell">
    <w:name w:val="Table Professional"/>
    <w:basedOn w:val="NormaleTabelle"/>
    <w:semiHidden/>
    <w:rsid w:val="00776419"/>
    <w:pPr>
      <w:spacing w:after="240" w:line="288"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semiHidden/>
    <w:rsid w:val="00776419"/>
    <w:pPr>
      <w:spacing w:after="240" w:line="288"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semiHidden/>
    <w:rsid w:val="00776419"/>
    <w:pPr>
      <w:spacing w:after="240" w:line="288" w:lineRule="auto"/>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semiHidden/>
    <w:rsid w:val="00776419"/>
    <w:pPr>
      <w:spacing w:after="240" w:line="288" w:lineRule="auto"/>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semiHidden/>
    <w:rsid w:val="00776419"/>
    <w:pPr>
      <w:spacing w:after="240" w:line="288" w:lineRule="auto"/>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semiHidden/>
    <w:rsid w:val="00776419"/>
    <w:pPr>
      <w:spacing w:after="240" w:line="288" w:lineRule="auto"/>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semiHidden/>
    <w:rsid w:val="00776419"/>
    <w:pPr>
      <w:spacing w:after="240" w:line="288" w:lineRule="auto"/>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semiHidden/>
    <w:rsid w:val="00776419"/>
    <w:pPr>
      <w:spacing w:after="240" w:line="288" w:lineRule="auto"/>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semiHidden/>
    <w:rsid w:val="00776419"/>
    <w:pPr>
      <w:spacing w:after="240" w:line="288" w:lineRule="auto"/>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semiHidden/>
    <w:rsid w:val="00776419"/>
    <w:pPr>
      <w:spacing w:after="240" w:line="288" w:lineRule="auto"/>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semiHidden/>
    <w:rsid w:val="00776419"/>
    <w:pPr>
      <w:spacing w:after="240" w:line="288" w:lineRule="auto"/>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semiHidden/>
    <w:rsid w:val="00776419"/>
    <w:pPr>
      <w:spacing w:after="240" w:line="288" w:lineRule="auto"/>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semiHidden/>
    <w:rsid w:val="00776419"/>
    <w:pPr>
      <w:spacing w:after="240" w:line="288" w:lineRule="auto"/>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semiHidden/>
    <w:rsid w:val="00776419"/>
    <w:pPr>
      <w:spacing w:after="240" w:line="288" w:lineRule="auto"/>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semiHidden/>
    <w:rsid w:val="00776419"/>
    <w:pPr>
      <w:spacing w:after="240" w:line="288" w:lineRule="auto"/>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semiHidden/>
    <w:rsid w:val="00776419"/>
    <w:pPr>
      <w:spacing w:after="240" w:line="288" w:lineRule="auto"/>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semiHidden/>
    <w:rsid w:val="00776419"/>
    <w:pPr>
      <w:spacing w:after="240" w:line="288" w:lineRule="auto"/>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semiHidden/>
    <w:rsid w:val="00776419"/>
    <w:pPr>
      <w:spacing w:after="240" w:line="288" w:lineRule="auto"/>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semiHidden/>
    <w:rsid w:val="00776419"/>
    <w:pPr>
      <w:spacing w:after="240" w:line="288" w:lineRule="auto"/>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semiHidden/>
    <w:rsid w:val="00776419"/>
    <w:pPr>
      <w:spacing w:after="240" w:line="288"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artextZchn">
    <w:name w:val="Kommentartext Zchn"/>
    <w:link w:val="Kommentartext"/>
    <w:uiPriority w:val="99"/>
    <w:rsid w:val="00D1606B"/>
    <w:rPr>
      <w:rFonts w:ascii="Arial" w:hAnsi="Arial"/>
    </w:rPr>
  </w:style>
  <w:style w:type="paragraph" w:styleId="Kommentarthema">
    <w:name w:val="annotation subject"/>
    <w:basedOn w:val="Kommentartext"/>
    <w:next w:val="Kommentartext"/>
    <w:link w:val="KommentarthemaZchn"/>
    <w:semiHidden/>
    <w:rsid w:val="00A759AB"/>
    <w:pPr>
      <w:spacing w:line="240" w:lineRule="auto"/>
    </w:pPr>
    <w:rPr>
      <w:b/>
      <w:bCs/>
    </w:rPr>
  </w:style>
  <w:style w:type="character" w:customStyle="1" w:styleId="KommentarthemaZchn">
    <w:name w:val="Kommentarthema Zchn"/>
    <w:link w:val="Kommentarthema"/>
    <w:semiHidden/>
    <w:rsid w:val="00A759AB"/>
    <w:rPr>
      <w:rFonts w:ascii="Arial" w:hAnsi="Arial"/>
      <w:b/>
      <w:bCs/>
    </w:rPr>
  </w:style>
  <w:style w:type="paragraph" w:customStyle="1" w:styleId="FormatvorlageAufzhlung1schlussnach12ptKursiv">
    <w:name w:val="Formatvorlage Aufzählung 1 schluss (nach 12pt) + Kursiv"/>
    <w:basedOn w:val="Aufzhlung1schlussnach12pt"/>
    <w:rsid w:val="0048717C"/>
    <w:pPr>
      <w:tabs>
        <w:tab w:val="clear" w:pos="357"/>
      </w:tabs>
      <w:spacing w:line="360" w:lineRule="auto"/>
    </w:pPr>
    <w:rPr>
      <w:i/>
      <w:iCs/>
    </w:rPr>
  </w:style>
  <w:style w:type="paragraph" w:customStyle="1" w:styleId="textkrper0">
    <w:name w:val="textkörper"/>
    <w:basedOn w:val="Standard"/>
    <w:rsid w:val="005F0971"/>
    <w:pPr>
      <w:spacing w:line="312" w:lineRule="auto"/>
    </w:pPr>
    <w:rPr>
      <w:szCs w:val="20"/>
    </w:rPr>
  </w:style>
  <w:style w:type="character" w:customStyle="1" w:styleId="TextkrperZchn">
    <w:name w:val="Textkörper Zchn"/>
    <w:aliases w:val="alt+t Zchn,alt+t Char Char Zchn,alt+t Char Zchn,alt+ Zchn,alt+ Char Zchn,alt+ Char Char Zchn,alt+t + Links:  1 cm Zchn,Rechts:  1 cm Char Zchn,Rechts:  1 cm Char Char Zchn,Rechts:  1 cm Zchn,alt+t Char Char Char Char Char Char Char Zchn"/>
    <w:link w:val="Textkrper"/>
    <w:locked/>
    <w:rsid w:val="00FD2753"/>
    <w:rPr>
      <w:rFonts w:ascii="Arial" w:hAnsi="Arial"/>
      <w:sz w:val="22"/>
      <w:szCs w:val="24"/>
    </w:rPr>
  </w:style>
  <w:style w:type="paragraph" w:customStyle="1" w:styleId="Textkrperaltt">
    <w:name w:val="Textkörper alt+t"/>
    <w:basedOn w:val="Standard"/>
    <w:rsid w:val="00FD2753"/>
  </w:style>
  <w:style w:type="paragraph" w:customStyle="1" w:styleId="FormatvorlageAufzhlung1schlussnach12ptMusterTransparentHinte1">
    <w:name w:val="Formatvorlage Aufzählung 1 schluss (nach 12pt) + Muster: Transparent (Hinte...1"/>
    <w:basedOn w:val="Aufzhlung1schlussnach12pt"/>
    <w:rsid w:val="00FD2753"/>
    <w:pPr>
      <w:numPr>
        <w:numId w:val="0"/>
      </w:numPr>
      <w:shd w:val="clear" w:color="auto" w:fill="D9D9D9"/>
      <w:tabs>
        <w:tab w:val="num" w:pos="643"/>
      </w:tabs>
      <w:spacing w:line="360" w:lineRule="auto"/>
      <w:ind w:left="357" w:hanging="357"/>
    </w:pPr>
    <w:rPr>
      <w:szCs w:val="20"/>
    </w:rPr>
  </w:style>
  <w:style w:type="paragraph" w:styleId="Listenabsatz">
    <w:name w:val="List Paragraph"/>
    <w:basedOn w:val="Standard"/>
    <w:uiPriority w:val="34"/>
    <w:qFormat/>
    <w:rsid w:val="000D5B81"/>
    <w:pPr>
      <w:spacing w:after="0" w:line="240" w:lineRule="auto"/>
      <w:ind w:left="720"/>
      <w:contextualSpacing/>
      <w:jc w:val="left"/>
    </w:pPr>
    <w:rPr>
      <w:szCs w:val="20"/>
    </w:rPr>
  </w:style>
  <w:style w:type="paragraph" w:customStyle="1" w:styleId="mittlererTabellenkopf">
    <w:name w:val="mittlerer Tabellenkopf"/>
    <w:basedOn w:val="Standard"/>
    <w:rsid w:val="002C2C9F"/>
    <w:pPr>
      <w:keepLines/>
      <w:widowControl w:val="0"/>
      <w:spacing w:before="40" w:after="40" w:line="240" w:lineRule="auto"/>
      <w:ind w:left="57" w:right="57"/>
      <w:jc w:val="center"/>
    </w:pPr>
    <w:rPr>
      <w:b/>
      <w:sz w:val="18"/>
      <w:szCs w:val="20"/>
    </w:rPr>
  </w:style>
  <w:style w:type="paragraph" w:customStyle="1" w:styleId="kleinerTabellentext">
    <w:name w:val="kleiner Tabellentext"/>
    <w:basedOn w:val="Standard"/>
    <w:rsid w:val="002C2C9F"/>
    <w:pPr>
      <w:spacing w:before="40" w:after="40" w:line="240" w:lineRule="auto"/>
      <w:ind w:left="57" w:right="57"/>
    </w:pPr>
    <w:rPr>
      <w:sz w:val="16"/>
      <w:szCs w:val="20"/>
    </w:rPr>
  </w:style>
  <w:style w:type="character" w:customStyle="1" w:styleId="FunotentextZchn">
    <w:name w:val="Fußnotentext Zchn"/>
    <w:link w:val="Funotentext"/>
    <w:rsid w:val="002C2C9F"/>
    <w:rPr>
      <w:rFonts w:ascii="Arial" w:hAnsi="Arial"/>
      <w:sz w:val="16"/>
    </w:rPr>
  </w:style>
  <w:style w:type="character" w:customStyle="1" w:styleId="TextkrpernachxZchn">
    <w:name w:val="Textkörper nach x Zchn"/>
    <w:link w:val="Textkrpernachx"/>
    <w:locked/>
    <w:rsid w:val="00052771"/>
    <w:rPr>
      <w:rFonts w:ascii="Arial" w:hAnsi="Arial"/>
      <w:sz w:val="22"/>
      <w:szCs w:val="24"/>
    </w:rPr>
  </w:style>
  <w:style w:type="paragraph" w:customStyle="1" w:styleId="Tabellentext">
    <w:name w:val="Tabellentext"/>
    <w:basedOn w:val="Standard"/>
    <w:rsid w:val="007909B8"/>
    <w:pPr>
      <w:spacing w:before="60" w:after="60" w:line="240" w:lineRule="auto"/>
      <w:jc w:val="left"/>
    </w:pPr>
    <w:rPr>
      <w:sz w:val="18"/>
      <w:szCs w:val="20"/>
    </w:rPr>
  </w:style>
  <w:style w:type="paragraph" w:styleId="berarbeitung">
    <w:name w:val="Revision"/>
    <w:hidden/>
    <w:uiPriority w:val="99"/>
    <w:semiHidden/>
    <w:rsid w:val="00A6380B"/>
    <w:rPr>
      <w:rFonts w:ascii="Arial" w:hAnsi="Arial"/>
      <w:sz w:val="22"/>
      <w:szCs w:val="24"/>
    </w:rPr>
  </w:style>
  <w:style w:type="character" w:customStyle="1" w:styleId="berschrift3Zchn">
    <w:name w:val="Überschrift 3 Zchn"/>
    <w:aliases w:val="Überschrift A1 Zchn,alt+3 Zchn"/>
    <w:link w:val="berschrift3"/>
    <w:rsid w:val="000B352B"/>
    <w:rPr>
      <w:rFonts w:ascii="Arial" w:hAnsi="Arial" w:cs="Arial"/>
      <w:b/>
      <w:bCs/>
      <w:sz w:val="24"/>
      <w:szCs w:val="26"/>
    </w:rPr>
  </w:style>
  <w:style w:type="paragraph" w:customStyle="1" w:styleId="Tabelle9">
    <w:name w:val="Tabelle9"/>
    <w:basedOn w:val="Standard"/>
    <w:rsid w:val="00D6371D"/>
    <w:pPr>
      <w:spacing w:before="40" w:after="40" w:line="276" w:lineRule="auto"/>
      <w:jc w:val="left"/>
    </w:pPr>
    <w:rPr>
      <w:sz w:val="18"/>
      <w:szCs w:val="20"/>
    </w:rPr>
  </w:style>
  <w:style w:type="character" w:customStyle="1" w:styleId="berschrift1Zchn">
    <w:name w:val="Überschrift 1 Zchn"/>
    <w:aliases w:val="Kapitel Zchn,alt+1 Zchn,Überschrift 1_neue Seite Zchn,Ü1;alt+1 Zchn,Ü1 Zchn,Üb 1 Zchn"/>
    <w:link w:val="berschrift1"/>
    <w:rsid w:val="006B2A11"/>
    <w:rPr>
      <w:rFonts w:ascii="Arial" w:hAnsi="Arial" w:cs="Arial"/>
      <w:b/>
      <w:bCs/>
      <w:kern w:val="32"/>
      <w:sz w:val="32"/>
      <w:szCs w:val="32"/>
    </w:rPr>
  </w:style>
  <w:style w:type="character" w:customStyle="1" w:styleId="berschrift2Zchn">
    <w:name w:val="Überschrift 2 Zchn"/>
    <w:aliases w:val="Überschrift 2 Char Zchn,alt+2 Zchn"/>
    <w:link w:val="berschrift2"/>
    <w:rsid w:val="003C7F6A"/>
    <w:rPr>
      <w:rFonts w:ascii="Arial Fett" w:hAnsi="Arial Fett" w:cs="Arial"/>
      <w:b/>
      <w:iCs/>
      <w:sz w:val="28"/>
      <w:szCs w:val="28"/>
    </w:rPr>
  </w:style>
  <w:style w:type="character" w:customStyle="1" w:styleId="berschrift4Zchn">
    <w:name w:val="Überschrift 4 Zchn"/>
    <w:aliases w:val="alt+4 Zchn,ohne Nrn Zchn"/>
    <w:link w:val="berschrift4"/>
    <w:rsid w:val="006B2A11"/>
    <w:rPr>
      <w:rFonts w:ascii="Arial" w:hAnsi="Arial"/>
      <w:b/>
      <w:bCs/>
      <w:sz w:val="22"/>
      <w:szCs w:val="28"/>
    </w:rPr>
  </w:style>
  <w:style w:type="character" w:customStyle="1" w:styleId="berschrift5Zchn">
    <w:name w:val="Überschrift 5 Zchn"/>
    <w:aliases w:val="nie 5 Zchn,nie1 Zchn"/>
    <w:link w:val="berschrift5"/>
    <w:rsid w:val="006B2A11"/>
    <w:rPr>
      <w:rFonts w:ascii="Arial" w:hAnsi="Arial"/>
      <w:b/>
      <w:bCs/>
      <w:iCs/>
      <w:sz w:val="22"/>
      <w:szCs w:val="26"/>
    </w:rPr>
  </w:style>
  <w:style w:type="character" w:customStyle="1" w:styleId="berschrift6Zchn">
    <w:name w:val="Überschrift 6 Zchn"/>
    <w:aliases w:val="6 nicht definiert Zchn,nicht verfügbar Zchn,6 Zchn,ä Zchn,nie6 Zchn"/>
    <w:link w:val="berschrift6"/>
    <w:rsid w:val="006B2A11"/>
    <w:rPr>
      <w:rFonts w:ascii="Arial" w:hAnsi="Arial"/>
      <w:b/>
      <w:bCs/>
      <w:sz w:val="22"/>
      <w:szCs w:val="22"/>
    </w:rPr>
  </w:style>
  <w:style w:type="character" w:customStyle="1" w:styleId="berschrift7Zchn">
    <w:name w:val="Überschrift 7 Zchn"/>
    <w:link w:val="berschrift7"/>
    <w:semiHidden/>
    <w:rsid w:val="006B2A11"/>
    <w:rPr>
      <w:rFonts w:ascii="Arial" w:hAnsi="Arial"/>
      <w:b/>
      <w:bCs/>
      <w:sz w:val="22"/>
      <w:szCs w:val="24"/>
    </w:rPr>
  </w:style>
  <w:style w:type="character" w:customStyle="1" w:styleId="berschrift8Zchn">
    <w:name w:val="Überschrift 8 Zchn"/>
    <w:link w:val="berschrift8"/>
    <w:semiHidden/>
    <w:rsid w:val="006B2A11"/>
    <w:rPr>
      <w:rFonts w:ascii="Arial" w:hAnsi="Arial"/>
      <w:b/>
      <w:bCs/>
      <w:sz w:val="22"/>
      <w:szCs w:val="24"/>
    </w:rPr>
  </w:style>
  <w:style w:type="character" w:customStyle="1" w:styleId="berschrift9Zchn">
    <w:name w:val="Überschrift 9 Zchn"/>
    <w:link w:val="berschrift9"/>
    <w:semiHidden/>
    <w:rsid w:val="006B2A11"/>
    <w:rPr>
      <w:rFonts w:ascii="Arial" w:hAnsi="Arial" w:cs="Arial"/>
      <w:b/>
      <w:bCs/>
      <w:sz w:val="22"/>
      <w:szCs w:val="24"/>
    </w:rPr>
  </w:style>
  <w:style w:type="character" w:customStyle="1" w:styleId="KopfzeileZchn">
    <w:name w:val="Kopfzeile Zchn"/>
    <w:aliases w:val="Brief_Infokasten Zchn"/>
    <w:link w:val="Kopfzeile"/>
    <w:rsid w:val="006B2A11"/>
    <w:rPr>
      <w:rFonts w:ascii="Arial" w:hAnsi="Arial"/>
      <w:sz w:val="22"/>
      <w:szCs w:val="24"/>
    </w:rPr>
  </w:style>
  <w:style w:type="character" w:customStyle="1" w:styleId="DokumentstrukturZchn">
    <w:name w:val="Dokumentstruktur Zchn"/>
    <w:link w:val="Dokumentstruktur"/>
    <w:semiHidden/>
    <w:rsid w:val="006B2A11"/>
    <w:rPr>
      <w:rFonts w:ascii="Tahoma" w:hAnsi="Tahoma" w:cs="Tahoma"/>
      <w:sz w:val="22"/>
      <w:szCs w:val="24"/>
      <w:shd w:val="clear" w:color="auto" w:fill="000080"/>
    </w:rPr>
  </w:style>
  <w:style w:type="character" w:customStyle="1" w:styleId="FuzeileZchn">
    <w:name w:val="Fußzeile Zchn"/>
    <w:link w:val="Fuzeile"/>
    <w:uiPriority w:val="99"/>
    <w:rsid w:val="006B2A11"/>
    <w:rPr>
      <w:rFonts w:ascii="Arial" w:hAnsi="Arial"/>
      <w:sz w:val="22"/>
      <w:szCs w:val="24"/>
    </w:rPr>
  </w:style>
  <w:style w:type="character" w:customStyle="1" w:styleId="AnredeZchn">
    <w:name w:val="Anrede Zchn"/>
    <w:link w:val="Anrede"/>
    <w:semiHidden/>
    <w:rsid w:val="006B2A11"/>
    <w:rPr>
      <w:rFonts w:ascii="Arial" w:hAnsi="Arial"/>
      <w:sz w:val="22"/>
      <w:szCs w:val="24"/>
    </w:rPr>
  </w:style>
  <w:style w:type="character" w:customStyle="1" w:styleId="DatumZchn">
    <w:name w:val="Datum Zchn"/>
    <w:link w:val="Datum"/>
    <w:semiHidden/>
    <w:rsid w:val="006B2A11"/>
    <w:rPr>
      <w:rFonts w:ascii="Arial" w:hAnsi="Arial"/>
      <w:sz w:val="22"/>
      <w:szCs w:val="24"/>
    </w:rPr>
  </w:style>
  <w:style w:type="character" w:customStyle="1" w:styleId="E-Mail-SignaturZchn">
    <w:name w:val="E-Mail-Signatur Zchn"/>
    <w:link w:val="E-Mail-Signatur"/>
    <w:semiHidden/>
    <w:rsid w:val="006B2A11"/>
    <w:rPr>
      <w:rFonts w:ascii="Arial" w:hAnsi="Arial"/>
      <w:sz w:val="22"/>
      <w:szCs w:val="24"/>
    </w:rPr>
  </w:style>
  <w:style w:type="character" w:customStyle="1" w:styleId="EndnotentextZchn">
    <w:name w:val="Endnotentext Zchn"/>
    <w:link w:val="Endnotentext"/>
    <w:semiHidden/>
    <w:rsid w:val="006B2A11"/>
    <w:rPr>
      <w:rFonts w:ascii="Arial" w:hAnsi="Arial"/>
    </w:rPr>
  </w:style>
  <w:style w:type="character" w:customStyle="1" w:styleId="Fu-EndnotenberschriftZchn">
    <w:name w:val="Fuß/-Endnotenüberschrift Zchn"/>
    <w:link w:val="Fu-Endnotenberschrift"/>
    <w:semiHidden/>
    <w:rsid w:val="006B2A11"/>
    <w:rPr>
      <w:rFonts w:ascii="Arial" w:hAnsi="Arial"/>
      <w:sz w:val="22"/>
      <w:szCs w:val="24"/>
    </w:rPr>
  </w:style>
  <w:style w:type="character" w:customStyle="1" w:styleId="GruformelZchn">
    <w:name w:val="Grußformel Zchn"/>
    <w:link w:val="Gruformel"/>
    <w:semiHidden/>
    <w:rsid w:val="006B2A11"/>
    <w:rPr>
      <w:rFonts w:ascii="Arial" w:hAnsi="Arial"/>
      <w:sz w:val="22"/>
      <w:szCs w:val="24"/>
    </w:rPr>
  </w:style>
  <w:style w:type="character" w:customStyle="1" w:styleId="HTMLAdresseZchn">
    <w:name w:val="HTML Adresse Zchn"/>
    <w:link w:val="HTMLAdresse"/>
    <w:semiHidden/>
    <w:rsid w:val="006B2A11"/>
    <w:rPr>
      <w:rFonts w:ascii="Arial" w:hAnsi="Arial"/>
      <w:i/>
      <w:iCs/>
      <w:sz w:val="22"/>
      <w:szCs w:val="24"/>
    </w:rPr>
  </w:style>
  <w:style w:type="character" w:customStyle="1" w:styleId="HTMLVorformatiertZchn">
    <w:name w:val="HTML Vorformatiert Zchn"/>
    <w:link w:val="HTMLVorformatiert"/>
    <w:semiHidden/>
    <w:rsid w:val="006B2A11"/>
    <w:rPr>
      <w:rFonts w:ascii="Courier New" w:hAnsi="Courier New" w:cs="Courier New"/>
    </w:rPr>
  </w:style>
  <w:style w:type="character" w:customStyle="1" w:styleId="MakrotextZchn">
    <w:name w:val="Makrotext Zchn"/>
    <w:link w:val="Makrotext"/>
    <w:semiHidden/>
    <w:rsid w:val="006B2A11"/>
    <w:rPr>
      <w:rFonts w:ascii="Courier New" w:hAnsi="Courier New" w:cs="Courier New"/>
    </w:rPr>
  </w:style>
  <w:style w:type="character" w:customStyle="1" w:styleId="NachrichtenkopfZchn">
    <w:name w:val="Nachrichtenkopf Zchn"/>
    <w:link w:val="Nachrichtenkopf"/>
    <w:semiHidden/>
    <w:rsid w:val="006B2A11"/>
    <w:rPr>
      <w:rFonts w:ascii="Arial" w:hAnsi="Arial" w:cs="Arial"/>
      <w:sz w:val="24"/>
      <w:szCs w:val="24"/>
      <w:shd w:val="pct20" w:color="auto" w:fill="auto"/>
    </w:rPr>
  </w:style>
  <w:style w:type="character" w:customStyle="1" w:styleId="NurTextZchn">
    <w:name w:val="Nur Text Zchn"/>
    <w:link w:val="NurText"/>
    <w:semiHidden/>
    <w:rsid w:val="006B2A11"/>
    <w:rPr>
      <w:rFonts w:ascii="Courier New" w:hAnsi="Courier New" w:cs="Courier New"/>
    </w:rPr>
  </w:style>
  <w:style w:type="character" w:customStyle="1" w:styleId="Textkrper2Zchn">
    <w:name w:val="Textkörper 2 Zchn"/>
    <w:link w:val="Textkrper2"/>
    <w:semiHidden/>
    <w:rsid w:val="006B2A11"/>
    <w:rPr>
      <w:rFonts w:ascii="Arial" w:hAnsi="Arial"/>
      <w:sz w:val="22"/>
      <w:szCs w:val="24"/>
    </w:rPr>
  </w:style>
  <w:style w:type="character" w:customStyle="1" w:styleId="Textkrper3Zchn">
    <w:name w:val="Textkörper 3 Zchn"/>
    <w:link w:val="Textkrper3"/>
    <w:semiHidden/>
    <w:rsid w:val="006B2A11"/>
    <w:rPr>
      <w:rFonts w:ascii="Arial" w:hAnsi="Arial"/>
      <w:sz w:val="16"/>
      <w:szCs w:val="16"/>
    </w:rPr>
  </w:style>
  <w:style w:type="character" w:customStyle="1" w:styleId="Textkrper-ZeileneinzugZchn">
    <w:name w:val="Textkörper-Zeileneinzug Zchn"/>
    <w:link w:val="Textkrper-Zeileneinzug"/>
    <w:semiHidden/>
    <w:rsid w:val="006B2A11"/>
    <w:rPr>
      <w:rFonts w:ascii="Arial" w:hAnsi="Arial"/>
      <w:sz w:val="22"/>
      <w:szCs w:val="24"/>
    </w:rPr>
  </w:style>
  <w:style w:type="character" w:customStyle="1" w:styleId="Textkrper-Einzug2Zchn">
    <w:name w:val="Textkörper-Einzug 2 Zchn"/>
    <w:link w:val="Textkrper-Einzug2"/>
    <w:semiHidden/>
    <w:rsid w:val="006B2A11"/>
    <w:rPr>
      <w:rFonts w:ascii="Arial" w:hAnsi="Arial"/>
      <w:sz w:val="22"/>
      <w:szCs w:val="24"/>
    </w:rPr>
  </w:style>
  <w:style w:type="character" w:customStyle="1" w:styleId="Textkrper-Einzug3Zchn">
    <w:name w:val="Textkörper-Einzug 3 Zchn"/>
    <w:link w:val="Textkrper-Einzug3"/>
    <w:semiHidden/>
    <w:rsid w:val="006B2A11"/>
    <w:rPr>
      <w:rFonts w:ascii="Arial" w:hAnsi="Arial"/>
      <w:sz w:val="16"/>
      <w:szCs w:val="16"/>
    </w:rPr>
  </w:style>
  <w:style w:type="character" w:customStyle="1" w:styleId="Textkrper-ErstzeileneinzugZchn">
    <w:name w:val="Textkörper-Erstzeileneinzug Zchn"/>
    <w:link w:val="Textkrper-Erstzeileneinzug"/>
    <w:semiHidden/>
    <w:rsid w:val="006B2A11"/>
    <w:rPr>
      <w:rFonts w:ascii="Arial" w:hAnsi="Arial"/>
      <w:sz w:val="22"/>
      <w:szCs w:val="24"/>
    </w:rPr>
  </w:style>
  <w:style w:type="character" w:customStyle="1" w:styleId="Textkrper-Erstzeileneinzug2Zchn">
    <w:name w:val="Textkörper-Erstzeileneinzug 2 Zchn"/>
    <w:link w:val="Textkrper-Erstzeileneinzug2"/>
    <w:semiHidden/>
    <w:rsid w:val="006B2A11"/>
    <w:rPr>
      <w:rFonts w:ascii="Arial" w:hAnsi="Arial"/>
      <w:sz w:val="22"/>
      <w:szCs w:val="24"/>
    </w:rPr>
  </w:style>
  <w:style w:type="character" w:customStyle="1" w:styleId="TitelZchn">
    <w:name w:val="Titel Zchn"/>
    <w:link w:val="Titel"/>
    <w:rsid w:val="006B2A11"/>
    <w:rPr>
      <w:rFonts w:ascii="Arial" w:hAnsi="Arial" w:cs="Arial"/>
      <w:b/>
      <w:bCs/>
      <w:kern w:val="28"/>
      <w:sz w:val="32"/>
      <w:szCs w:val="32"/>
    </w:rPr>
  </w:style>
  <w:style w:type="character" w:customStyle="1" w:styleId="UnterschriftZchn">
    <w:name w:val="Unterschrift Zchn"/>
    <w:link w:val="Unterschrift"/>
    <w:semiHidden/>
    <w:rsid w:val="006B2A11"/>
    <w:rPr>
      <w:rFonts w:ascii="Arial" w:hAnsi="Arial"/>
      <w:sz w:val="22"/>
      <w:szCs w:val="24"/>
    </w:rPr>
  </w:style>
  <w:style w:type="character" w:customStyle="1" w:styleId="UntertitelZchn">
    <w:name w:val="Untertitel Zchn"/>
    <w:link w:val="Untertitel"/>
    <w:rsid w:val="006B2A11"/>
    <w:rPr>
      <w:rFonts w:ascii="Arial" w:hAnsi="Arial" w:cs="Arial"/>
      <w:sz w:val="24"/>
      <w:szCs w:val="24"/>
    </w:rPr>
  </w:style>
  <w:style w:type="character" w:customStyle="1" w:styleId="SprechblasentextZchn">
    <w:name w:val="Sprechblasentext Zchn"/>
    <w:link w:val="Sprechblasentext"/>
    <w:uiPriority w:val="99"/>
    <w:semiHidden/>
    <w:rsid w:val="006B2A11"/>
    <w:rPr>
      <w:rFonts w:ascii="Tahoma" w:hAnsi="Tahoma" w:cs="Tahoma"/>
      <w:sz w:val="16"/>
      <w:szCs w:val="16"/>
    </w:rPr>
  </w:style>
  <w:style w:type="paragraph" w:customStyle="1" w:styleId="bericht">
    <w:name w:val="bericht"/>
    <w:basedOn w:val="Standard"/>
    <w:rsid w:val="006B2A11"/>
    <w:pPr>
      <w:spacing w:after="120"/>
    </w:pPr>
    <w:rPr>
      <w:rFonts w:cs="Arial"/>
      <w:bCs/>
      <w:szCs w:val="20"/>
    </w:rPr>
  </w:style>
  <w:style w:type="paragraph" w:customStyle="1" w:styleId="Aufzhlung10">
    <w:name w:val="Aufzählung 1"/>
    <w:aliases w:val="Alt+a"/>
    <w:basedOn w:val="Standard"/>
    <w:link w:val="Aufzhlung1Zchn"/>
    <w:rsid w:val="006B2A11"/>
    <w:pPr>
      <w:tabs>
        <w:tab w:val="num" w:pos="357"/>
      </w:tabs>
      <w:spacing w:after="0"/>
      <w:ind w:left="357" w:hanging="357"/>
    </w:pPr>
  </w:style>
  <w:style w:type="paragraph" w:customStyle="1" w:styleId="Aufzhlung1nach">
    <w:name w:val="Aufzählung 1 nach"/>
    <w:basedOn w:val="Aufzhlung10"/>
    <w:next w:val="Textkrper"/>
    <w:link w:val="Aufzhlung1nachZchn"/>
    <w:rsid w:val="006B2A11"/>
    <w:pPr>
      <w:spacing w:after="240"/>
    </w:pPr>
  </w:style>
  <w:style w:type="character" w:customStyle="1" w:styleId="Aufzhlung1Zchn">
    <w:name w:val="Aufzählung 1 Zchn"/>
    <w:link w:val="Aufzhlung10"/>
    <w:rsid w:val="006B2A11"/>
    <w:rPr>
      <w:rFonts w:ascii="Arial" w:hAnsi="Arial"/>
      <w:sz w:val="22"/>
      <w:szCs w:val="24"/>
    </w:rPr>
  </w:style>
  <w:style w:type="character" w:customStyle="1" w:styleId="Aufzhlung1nachZchn">
    <w:name w:val="Aufzählung 1 nach Zchn"/>
    <w:link w:val="Aufzhlung1nach"/>
    <w:rsid w:val="006B2A11"/>
    <w:rPr>
      <w:rFonts w:ascii="Arial" w:hAnsi="Arial"/>
      <w:sz w:val="22"/>
      <w:szCs w:val="24"/>
    </w:rPr>
  </w:style>
  <w:style w:type="character" w:customStyle="1" w:styleId="Tab1-Aufzhlung1Zchn">
    <w:name w:val="Tab1-Aufzählung1 Zchn"/>
    <w:link w:val="Tab1-Aufzhlung1"/>
    <w:locked/>
    <w:rsid w:val="006B2A11"/>
    <w:rPr>
      <w:rFonts w:ascii="Arial" w:hAnsi="Arial"/>
      <w:szCs w:val="24"/>
    </w:rPr>
  </w:style>
  <w:style w:type="paragraph" w:customStyle="1" w:styleId="Tabellentext2">
    <w:name w:val="Tabellentext2"/>
    <w:basedOn w:val="Standard"/>
    <w:rsid w:val="006B2A11"/>
    <w:pPr>
      <w:keepLines/>
      <w:spacing w:after="0" w:line="180" w:lineRule="atLeast"/>
      <w:jc w:val="left"/>
    </w:pPr>
    <w:rPr>
      <w:color w:val="000000"/>
      <w:sz w:val="18"/>
      <w:szCs w:val="20"/>
    </w:rPr>
  </w:style>
  <w:style w:type="paragraph" w:customStyle="1" w:styleId="Tabellenberschrift2">
    <w:name w:val="Tabellenüberschrift2"/>
    <w:basedOn w:val="Standard"/>
    <w:rsid w:val="006B2A11"/>
    <w:pPr>
      <w:tabs>
        <w:tab w:val="left" w:pos="1191"/>
      </w:tabs>
      <w:spacing w:after="0" w:line="180" w:lineRule="atLeast"/>
    </w:pPr>
    <w:rPr>
      <w:b/>
      <w:sz w:val="18"/>
      <w:lang w:val="en-GB"/>
    </w:rPr>
  </w:style>
  <w:style w:type="paragraph" w:customStyle="1" w:styleId="Tabellenberschrift">
    <w:name w:val="Tabellenüberschrift"/>
    <w:basedOn w:val="Standard"/>
    <w:rsid w:val="006B2A11"/>
    <w:pPr>
      <w:spacing w:before="20" w:after="20" w:line="240" w:lineRule="atLeast"/>
      <w:jc w:val="left"/>
    </w:pPr>
    <w:rPr>
      <w:b/>
    </w:rPr>
  </w:style>
  <w:style w:type="paragraph" w:customStyle="1" w:styleId="Default">
    <w:name w:val="Default"/>
    <w:rsid w:val="006B2A11"/>
    <w:pPr>
      <w:widowControl w:val="0"/>
      <w:autoSpaceDE w:val="0"/>
      <w:autoSpaceDN w:val="0"/>
      <w:adjustRightInd w:val="0"/>
    </w:pPr>
    <w:rPr>
      <w:rFonts w:ascii="Tahoma" w:hAnsi="Tahoma" w:cs="Tahoma"/>
      <w:color w:val="000000"/>
      <w:sz w:val="24"/>
      <w:szCs w:val="24"/>
    </w:rPr>
  </w:style>
  <w:style w:type="character" w:customStyle="1" w:styleId="desc">
    <w:name w:val="desc"/>
    <w:basedOn w:val="Absatz-Standardschriftart"/>
    <w:rsid w:val="006B2A11"/>
  </w:style>
  <w:style w:type="character" w:customStyle="1" w:styleId="BeschriftungZchn">
    <w:name w:val="Beschriftung Zchn"/>
    <w:link w:val="Beschriftung"/>
    <w:locked/>
    <w:rsid w:val="006B2A11"/>
    <w:rPr>
      <w:rFonts w:ascii="Arial" w:hAnsi="Arial"/>
      <w:b/>
      <w:bCs/>
    </w:rPr>
  </w:style>
  <w:style w:type="table" w:styleId="HelleListe">
    <w:name w:val="Light List"/>
    <w:basedOn w:val="NormaleTabelle"/>
    <w:uiPriority w:val="61"/>
    <w:locked/>
    <w:rsid w:val="006B2A11"/>
    <w:rPr>
      <w:rFonts w:ascii="Calibri" w:eastAsia="Calibri" w:hAnsi="Calibri"/>
      <w:sz w:val="22"/>
      <w:szCs w:val="22"/>
      <w:lang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Aufzhlung2fortlnach0ptZchn">
    <w:name w:val="Aufzählung 2 fortl. (nach 0pt) Zchn"/>
    <w:link w:val="Aufzhlung2fortlnach0pt"/>
    <w:rsid w:val="006B2A11"/>
    <w:rPr>
      <w:rFonts w:ascii="Arial" w:hAnsi="Arial"/>
      <w:sz w:val="22"/>
      <w:szCs w:val="24"/>
    </w:rPr>
  </w:style>
  <w:style w:type="paragraph" w:customStyle="1" w:styleId="Tabelle10fett">
    <w:name w:val="Tabelle10fett"/>
    <w:basedOn w:val="Standard"/>
    <w:rsid w:val="006B2A11"/>
    <w:pPr>
      <w:spacing w:before="40" w:after="40" w:line="276" w:lineRule="auto"/>
      <w:jc w:val="left"/>
    </w:pPr>
    <w:rPr>
      <w:b/>
      <w:sz w:val="20"/>
      <w:szCs w:val="20"/>
    </w:rPr>
  </w:style>
  <w:style w:type="paragraph" w:customStyle="1" w:styleId="Tabelle9fett">
    <w:name w:val="Tabelle9fett"/>
    <w:basedOn w:val="Tabelle10fett"/>
    <w:rsid w:val="006B2A11"/>
    <w:rPr>
      <w:sz w:val="18"/>
    </w:rPr>
  </w:style>
  <w:style w:type="paragraph" w:customStyle="1" w:styleId="L0">
    <w:name w:val="L0"/>
    <w:basedOn w:val="Standard"/>
    <w:rsid w:val="006B2A11"/>
    <w:pPr>
      <w:tabs>
        <w:tab w:val="right" w:pos="9356"/>
      </w:tabs>
      <w:spacing w:after="0" w:line="360" w:lineRule="atLeast"/>
      <w:jc w:val="left"/>
    </w:pPr>
    <w:rPr>
      <w:szCs w:val="20"/>
    </w:rPr>
  </w:style>
  <w:style w:type="paragraph" w:customStyle="1" w:styleId="SchluvorUnterschriften">
    <w:name w:val="Schluß vor Unterschriften"/>
    <w:rsid w:val="006B2A11"/>
    <w:pPr>
      <w:tabs>
        <w:tab w:val="left" w:pos="2880"/>
      </w:tabs>
      <w:spacing w:before="480" w:line="220" w:lineRule="exact"/>
      <w:jc w:val="both"/>
    </w:pPr>
    <w:rPr>
      <w:rFonts w:ascii="Arial" w:hAnsi="Arial"/>
      <w:sz w:val="22"/>
    </w:rPr>
  </w:style>
  <w:style w:type="character" w:customStyle="1" w:styleId="ZwischenberschriftZchn">
    <w:name w:val="Zwischenüberschrift Zchn"/>
    <w:link w:val="Zwischenberschrift"/>
    <w:rsid w:val="006B2A11"/>
    <w:rPr>
      <w:rFonts w:ascii="Arial" w:hAnsi="Arial"/>
      <w:b/>
      <w:sz w:val="22"/>
      <w:szCs w:val="24"/>
    </w:rPr>
  </w:style>
  <w:style w:type="character" w:customStyle="1" w:styleId="jnentitel">
    <w:name w:val="jnentitel"/>
    <w:basedOn w:val="Absatz-Standardschriftart"/>
    <w:rsid w:val="00487B21"/>
  </w:style>
  <w:style w:type="paragraph" w:customStyle="1" w:styleId="Zwberschrift">
    <w:name w:val="Zw.Überschrift"/>
    <w:basedOn w:val="Standard"/>
    <w:rsid w:val="004374C1"/>
    <w:pPr>
      <w:keepNext/>
      <w:spacing w:before="120" w:after="120" w:line="240" w:lineRule="auto"/>
    </w:pPr>
    <w:rPr>
      <w:b/>
      <w:szCs w:val="20"/>
    </w:rPr>
  </w:style>
  <w:style w:type="paragraph" w:customStyle="1" w:styleId="aufzhlung1">
    <w:name w:val="aufzählung1"/>
    <w:basedOn w:val="Standard"/>
    <w:rsid w:val="004374C1"/>
    <w:pPr>
      <w:numPr>
        <w:numId w:val="29"/>
      </w:numPr>
      <w:spacing w:after="0" w:line="312" w:lineRule="auto"/>
    </w:pPr>
    <w:rPr>
      <w:szCs w:val="20"/>
    </w:rPr>
  </w:style>
  <w:style w:type="paragraph" w:customStyle="1" w:styleId="textkrpernachx0">
    <w:name w:val="textkörper_nach x"/>
    <w:basedOn w:val="textkrper0"/>
    <w:rsid w:val="004374C1"/>
    <w:pPr>
      <w:spacing w:before="240"/>
    </w:pPr>
  </w:style>
  <w:style w:type="paragraph" w:customStyle="1" w:styleId="textkrpervorx0">
    <w:name w:val="textkörper vor x"/>
    <w:basedOn w:val="textkrper0"/>
    <w:rsid w:val="004374C1"/>
    <w:pPr>
      <w:spacing w:after="0"/>
    </w:pPr>
  </w:style>
  <w:style w:type="paragraph" w:customStyle="1" w:styleId="Aufzhlung3">
    <w:name w:val="Aufzählung 3"/>
    <w:basedOn w:val="Standard"/>
    <w:rsid w:val="004374C1"/>
    <w:pPr>
      <w:tabs>
        <w:tab w:val="num" w:pos="1080"/>
      </w:tabs>
      <w:spacing w:after="0"/>
      <w:ind w:left="1077" w:hanging="357"/>
    </w:pPr>
  </w:style>
  <w:style w:type="paragraph" w:customStyle="1" w:styleId="Autor">
    <w:name w:val="Autor"/>
    <w:basedOn w:val="Standard"/>
    <w:rsid w:val="00200662"/>
    <w:pPr>
      <w:spacing w:after="0" w:line="240" w:lineRule="auto"/>
    </w:pPr>
    <w:rPr>
      <w:b/>
      <w:smallCaps/>
      <w:szCs w:val="20"/>
    </w:rPr>
  </w:style>
  <w:style w:type="paragraph" w:customStyle="1" w:styleId="tabelletext">
    <w:name w:val="tabelle text"/>
    <w:basedOn w:val="Standard"/>
    <w:rsid w:val="00200662"/>
    <w:pPr>
      <w:tabs>
        <w:tab w:val="left" w:pos="113"/>
        <w:tab w:val="left" w:pos="567"/>
      </w:tabs>
      <w:spacing w:after="160" w:line="288" w:lineRule="atLeast"/>
      <w:jc w:val="left"/>
    </w:pPr>
    <w:rPr>
      <w:rFonts w:ascii="Calibri" w:eastAsia="Calibri" w:hAnsi="Calibri"/>
      <w:szCs w:val="22"/>
      <w:lang w:eastAsia="en-US"/>
    </w:rPr>
  </w:style>
  <w:style w:type="paragraph" w:customStyle="1" w:styleId="Quellennummer">
    <w:name w:val="Quellennummer"/>
    <w:basedOn w:val="Standard"/>
    <w:rsid w:val="00200662"/>
    <w:pPr>
      <w:spacing w:after="150" w:line="259" w:lineRule="auto"/>
      <w:jc w:val="left"/>
    </w:pPr>
    <w:rPr>
      <w:rFonts w:ascii="Calibri" w:eastAsia="Calibri" w:hAnsi="Calibri"/>
      <w:szCs w:val="22"/>
      <w:lang w:eastAsia="en-US"/>
    </w:rPr>
  </w:style>
  <w:style w:type="paragraph" w:styleId="Inhaltsverzeichnisberschrift">
    <w:name w:val="TOC Heading"/>
    <w:basedOn w:val="berschrift1"/>
    <w:next w:val="Standard"/>
    <w:uiPriority w:val="39"/>
    <w:unhideWhenUsed/>
    <w:qFormat/>
    <w:rsid w:val="000C30FB"/>
    <w:pPr>
      <w:keepLines/>
      <w:pageBreakBefore w:val="0"/>
      <w:spacing w:before="240" w:after="0" w:line="259" w:lineRule="auto"/>
      <w:jc w:val="left"/>
      <w:outlineLvl w:val="9"/>
    </w:pPr>
    <w:rPr>
      <w:rFonts w:ascii="Cambria" w:hAnsi="Cambria" w:cs="Times New Roman"/>
      <w:b w:val="0"/>
      <w:bCs w:val="0"/>
      <w:color w:val="365F91"/>
      <w:kern w:val="0"/>
    </w:rPr>
  </w:style>
  <w:style w:type="character" w:customStyle="1" w:styleId="st1">
    <w:name w:val="st1"/>
    <w:basedOn w:val="Absatz-Standardschriftart"/>
    <w:rsid w:val="00126E3F"/>
  </w:style>
  <w:style w:type="paragraph" w:customStyle="1" w:styleId="Mustertext9kursiv">
    <w:name w:val="Mustertext_9_kursiv"/>
    <w:basedOn w:val="Standard"/>
    <w:qFormat/>
    <w:rsid w:val="000B5E0A"/>
    <w:pPr>
      <w:spacing w:after="0" w:line="240" w:lineRule="auto"/>
      <w:contextualSpacing/>
      <w:jc w:val="left"/>
    </w:pPr>
    <w:rPr>
      <w:i/>
      <w:color w:val="3366FF"/>
      <w:sz w:val="18"/>
      <w:szCs w:val="18"/>
    </w:rPr>
  </w:style>
  <w:style w:type="character" w:customStyle="1" w:styleId="gesetzevueberschrift">
    <w:name w:val="gesetz_ev_ueberschrift"/>
    <w:basedOn w:val="Absatz-Standardschriftart"/>
    <w:rsid w:val="00991A63"/>
  </w:style>
  <w:style w:type="paragraph" w:customStyle="1" w:styleId="kleinerTabellenkopf">
    <w:name w:val="kleiner Tabellenkopf"/>
    <w:basedOn w:val="Standard"/>
    <w:next w:val="Standard"/>
    <w:rsid w:val="0053123E"/>
    <w:pPr>
      <w:overflowPunct w:val="0"/>
      <w:autoSpaceDE w:val="0"/>
      <w:autoSpaceDN w:val="0"/>
      <w:adjustRightInd w:val="0"/>
      <w:spacing w:before="40" w:after="40" w:line="240" w:lineRule="auto"/>
      <w:ind w:left="57" w:right="57"/>
      <w:jc w:val="center"/>
    </w:pPr>
    <w:rPr>
      <w:b/>
      <w:sz w:val="16"/>
      <w:szCs w:val="20"/>
    </w:rPr>
  </w:style>
  <w:style w:type="character" w:customStyle="1" w:styleId="hgkelc">
    <w:name w:val="hgkelc"/>
    <w:basedOn w:val="Absatz-Standardschriftart"/>
    <w:rsid w:val="00722892"/>
  </w:style>
  <w:style w:type="character" w:customStyle="1" w:styleId="kx21rb">
    <w:name w:val="kx21rb"/>
    <w:basedOn w:val="Absatz-Standardschriftart"/>
    <w:rsid w:val="00722892"/>
  </w:style>
  <w:style w:type="paragraph" w:customStyle="1" w:styleId="Formatvorlage1">
    <w:name w:val="Formatvorlage1"/>
    <w:basedOn w:val="berschrift2"/>
    <w:next w:val="berschrift1"/>
    <w:link w:val="Formatvorlage1Zchn"/>
    <w:qFormat/>
    <w:rsid w:val="00AA7180"/>
  </w:style>
  <w:style w:type="character" w:customStyle="1" w:styleId="Formatvorlage1Zchn">
    <w:name w:val="Formatvorlage1 Zchn"/>
    <w:basedOn w:val="berschrift2Zchn"/>
    <w:link w:val="Formatvorlage1"/>
    <w:rsid w:val="00AA7180"/>
    <w:rPr>
      <w:rFonts w:ascii="Arial Fett" w:hAnsi="Arial Fett" w:cs="Arial"/>
      <w:b/>
      <w:iCs/>
      <w:sz w:val="28"/>
      <w:szCs w:val="28"/>
    </w:rPr>
  </w:style>
  <w:style w:type="paragraph" w:customStyle="1" w:styleId="Formatvorlage2">
    <w:name w:val="Formatvorlage2"/>
    <w:basedOn w:val="Formatvorlage1"/>
    <w:link w:val="Formatvorlage2Zchn"/>
    <w:qFormat/>
    <w:rsid w:val="007F167C"/>
    <w:pPr>
      <w:numPr>
        <w:ilvl w:val="1"/>
      </w:numPr>
      <w:tabs>
        <w:tab w:val="clear" w:pos="5333"/>
        <w:tab w:val="num" w:pos="1440"/>
      </w:tabs>
      <w:ind w:left="792"/>
    </w:pPr>
    <w:rPr>
      <w:sz w:val="26"/>
    </w:rPr>
  </w:style>
  <w:style w:type="character" w:customStyle="1" w:styleId="Formatvorlage2Zchn">
    <w:name w:val="Formatvorlage2 Zchn"/>
    <w:basedOn w:val="Formatvorlage1Zchn"/>
    <w:link w:val="Formatvorlage2"/>
    <w:rsid w:val="007F167C"/>
    <w:rPr>
      <w:rFonts w:ascii="Arial Fett" w:hAnsi="Arial Fett" w:cs="Arial"/>
      <w:b/>
      <w:iCs/>
      <w:sz w:val="26"/>
      <w:szCs w:val="28"/>
    </w:rPr>
  </w:style>
  <w:style w:type="paragraph" w:customStyle="1" w:styleId="Literatur">
    <w:name w:val="Literatur"/>
    <w:basedOn w:val="Standard"/>
    <w:link w:val="LiteraturZchn"/>
    <w:qFormat/>
    <w:rsid w:val="00AE785F"/>
    <w:pPr>
      <w:keepNext/>
      <w:spacing w:after="60" w:line="300" w:lineRule="auto"/>
    </w:pPr>
    <w:rPr>
      <w:rFonts w:ascii="Arial Fett" w:eastAsia="Calibri" w:hAnsi="Arial Fett" w:cs="Arial"/>
      <w:b/>
      <w:smallCaps/>
      <w:sz w:val="20"/>
      <w:szCs w:val="22"/>
    </w:rPr>
  </w:style>
  <w:style w:type="character" w:customStyle="1" w:styleId="LiteraturZchn">
    <w:name w:val="Literatur Zchn"/>
    <w:link w:val="Literatur"/>
    <w:rsid w:val="00AE785F"/>
    <w:rPr>
      <w:rFonts w:ascii="Arial Fett" w:eastAsia="Calibri" w:hAnsi="Arial Fett" w:cs="Arial"/>
      <w:b/>
      <w:smallCaps/>
      <w:szCs w:val="22"/>
    </w:rPr>
  </w:style>
  <w:style w:type="paragraph" w:customStyle="1" w:styleId="FALiteraturverzeng">
    <w:name w:val="FÖA Literaturverz. eng"/>
    <w:basedOn w:val="Standard"/>
    <w:qFormat/>
    <w:rsid w:val="00AE785F"/>
    <w:pPr>
      <w:keepLines/>
      <w:spacing w:before="60" w:after="0" w:line="240" w:lineRule="auto"/>
      <w:ind w:left="709" w:hanging="709"/>
    </w:pPr>
    <w:rPr>
      <w:rFonts w:ascii="Arial Narrow" w:hAnsi="Arial Narrow"/>
      <w:sz w:val="20"/>
      <w:szCs w:val="20"/>
      <w:lang w:val="en-GB"/>
    </w:rPr>
  </w:style>
  <w:style w:type="paragraph" w:customStyle="1" w:styleId="FAStandard">
    <w:name w:val="FÖA Standard"/>
    <w:basedOn w:val="Standard"/>
    <w:qFormat/>
    <w:rsid w:val="0001577C"/>
    <w:pPr>
      <w:tabs>
        <w:tab w:val="left" w:pos="720"/>
      </w:tabs>
      <w:spacing w:after="0" w:line="336" w:lineRule="exact"/>
    </w:pPr>
    <w:rPr>
      <w:szCs w:val="20"/>
    </w:rPr>
  </w:style>
  <w:style w:type="paragraph" w:customStyle="1" w:styleId="Betrefftext">
    <w:name w:val="Betrefftext"/>
    <w:basedOn w:val="Standard"/>
    <w:rsid w:val="00AA15A1"/>
    <w:pPr>
      <w:spacing w:after="0" w:line="264" w:lineRule="exact"/>
      <w:jc w:val="left"/>
    </w:pPr>
    <w:rPr>
      <w:b/>
      <w:szCs w:val="20"/>
    </w:rPr>
  </w:style>
  <w:style w:type="character" w:customStyle="1" w:styleId="Aufzhlung1schlussnach12ptZchn">
    <w:name w:val="Aufzählung 1 schluss (nach 12pt) Zchn"/>
    <w:rsid w:val="00F861CC"/>
    <w:rPr>
      <w:rFonts w:ascii="Arial" w:hAnsi="Arial" w:cs="Arial" w:hint="default"/>
      <w:sz w:val="22"/>
      <w:szCs w:val="24"/>
      <w:lang w:val="de-DE" w:eastAsia="de-DE" w:bidi="ar-SA"/>
    </w:rPr>
  </w:style>
  <w:style w:type="character" w:customStyle="1" w:styleId="TextZchn">
    <w:name w:val="Text Zchn"/>
    <w:link w:val="Text"/>
    <w:rsid w:val="00EC22E7"/>
    <w:rPr>
      <w:rFonts w:ascii="Arial" w:hAnsi="Arial" w:cs="Arial"/>
      <w:sz w:val="22"/>
      <w:szCs w:val="22"/>
    </w:rPr>
  </w:style>
  <w:style w:type="paragraph" w:customStyle="1" w:styleId="Text">
    <w:name w:val="Text"/>
    <w:basedOn w:val="Standard"/>
    <w:link w:val="TextZchn"/>
    <w:rsid w:val="00EC22E7"/>
    <w:pPr>
      <w:spacing w:after="0" w:line="360" w:lineRule="auto"/>
      <w:ind w:left="1134"/>
    </w:pPr>
    <w:rPr>
      <w:rFonts w:cs="Arial"/>
      <w:szCs w:val="22"/>
    </w:rPr>
  </w:style>
  <w:style w:type="character" w:customStyle="1" w:styleId="UnresolvedMention">
    <w:name w:val="Unresolved Mention"/>
    <w:basedOn w:val="Absatz-Standardschriftart"/>
    <w:uiPriority w:val="99"/>
    <w:semiHidden/>
    <w:unhideWhenUsed/>
    <w:rsid w:val="00E254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310384">
      <w:bodyDiv w:val="1"/>
      <w:marLeft w:val="0"/>
      <w:marRight w:val="0"/>
      <w:marTop w:val="0"/>
      <w:marBottom w:val="0"/>
      <w:divBdr>
        <w:top w:val="none" w:sz="0" w:space="0" w:color="auto"/>
        <w:left w:val="none" w:sz="0" w:space="0" w:color="auto"/>
        <w:bottom w:val="none" w:sz="0" w:space="0" w:color="auto"/>
        <w:right w:val="none" w:sz="0" w:space="0" w:color="auto"/>
      </w:divBdr>
    </w:div>
    <w:div w:id="116220058">
      <w:bodyDiv w:val="1"/>
      <w:marLeft w:val="0"/>
      <w:marRight w:val="0"/>
      <w:marTop w:val="0"/>
      <w:marBottom w:val="0"/>
      <w:divBdr>
        <w:top w:val="none" w:sz="0" w:space="0" w:color="auto"/>
        <w:left w:val="none" w:sz="0" w:space="0" w:color="auto"/>
        <w:bottom w:val="none" w:sz="0" w:space="0" w:color="auto"/>
        <w:right w:val="none" w:sz="0" w:space="0" w:color="auto"/>
      </w:divBdr>
    </w:div>
    <w:div w:id="170605312">
      <w:bodyDiv w:val="1"/>
      <w:marLeft w:val="0"/>
      <w:marRight w:val="0"/>
      <w:marTop w:val="0"/>
      <w:marBottom w:val="0"/>
      <w:divBdr>
        <w:top w:val="none" w:sz="0" w:space="0" w:color="auto"/>
        <w:left w:val="none" w:sz="0" w:space="0" w:color="auto"/>
        <w:bottom w:val="none" w:sz="0" w:space="0" w:color="auto"/>
        <w:right w:val="none" w:sz="0" w:space="0" w:color="auto"/>
      </w:divBdr>
    </w:div>
    <w:div w:id="285476068">
      <w:bodyDiv w:val="1"/>
      <w:marLeft w:val="0"/>
      <w:marRight w:val="0"/>
      <w:marTop w:val="0"/>
      <w:marBottom w:val="0"/>
      <w:divBdr>
        <w:top w:val="none" w:sz="0" w:space="0" w:color="auto"/>
        <w:left w:val="none" w:sz="0" w:space="0" w:color="auto"/>
        <w:bottom w:val="none" w:sz="0" w:space="0" w:color="auto"/>
        <w:right w:val="none" w:sz="0" w:space="0" w:color="auto"/>
      </w:divBdr>
    </w:div>
    <w:div w:id="299112789">
      <w:bodyDiv w:val="1"/>
      <w:marLeft w:val="0"/>
      <w:marRight w:val="0"/>
      <w:marTop w:val="0"/>
      <w:marBottom w:val="0"/>
      <w:divBdr>
        <w:top w:val="none" w:sz="0" w:space="0" w:color="auto"/>
        <w:left w:val="none" w:sz="0" w:space="0" w:color="auto"/>
        <w:bottom w:val="none" w:sz="0" w:space="0" w:color="auto"/>
        <w:right w:val="none" w:sz="0" w:space="0" w:color="auto"/>
      </w:divBdr>
    </w:div>
    <w:div w:id="315300785">
      <w:bodyDiv w:val="1"/>
      <w:marLeft w:val="0"/>
      <w:marRight w:val="0"/>
      <w:marTop w:val="0"/>
      <w:marBottom w:val="0"/>
      <w:divBdr>
        <w:top w:val="none" w:sz="0" w:space="0" w:color="auto"/>
        <w:left w:val="none" w:sz="0" w:space="0" w:color="auto"/>
        <w:bottom w:val="none" w:sz="0" w:space="0" w:color="auto"/>
        <w:right w:val="none" w:sz="0" w:space="0" w:color="auto"/>
      </w:divBdr>
    </w:div>
    <w:div w:id="546726668">
      <w:bodyDiv w:val="1"/>
      <w:marLeft w:val="0"/>
      <w:marRight w:val="0"/>
      <w:marTop w:val="0"/>
      <w:marBottom w:val="0"/>
      <w:divBdr>
        <w:top w:val="none" w:sz="0" w:space="0" w:color="auto"/>
        <w:left w:val="none" w:sz="0" w:space="0" w:color="auto"/>
        <w:bottom w:val="none" w:sz="0" w:space="0" w:color="auto"/>
        <w:right w:val="none" w:sz="0" w:space="0" w:color="auto"/>
      </w:divBdr>
    </w:div>
    <w:div w:id="578370567">
      <w:bodyDiv w:val="1"/>
      <w:marLeft w:val="0"/>
      <w:marRight w:val="0"/>
      <w:marTop w:val="0"/>
      <w:marBottom w:val="0"/>
      <w:divBdr>
        <w:top w:val="none" w:sz="0" w:space="0" w:color="auto"/>
        <w:left w:val="none" w:sz="0" w:space="0" w:color="auto"/>
        <w:bottom w:val="none" w:sz="0" w:space="0" w:color="auto"/>
        <w:right w:val="none" w:sz="0" w:space="0" w:color="auto"/>
      </w:divBdr>
    </w:div>
    <w:div w:id="665669702">
      <w:bodyDiv w:val="1"/>
      <w:marLeft w:val="0"/>
      <w:marRight w:val="0"/>
      <w:marTop w:val="0"/>
      <w:marBottom w:val="0"/>
      <w:divBdr>
        <w:top w:val="none" w:sz="0" w:space="0" w:color="auto"/>
        <w:left w:val="none" w:sz="0" w:space="0" w:color="auto"/>
        <w:bottom w:val="none" w:sz="0" w:space="0" w:color="auto"/>
        <w:right w:val="none" w:sz="0" w:space="0" w:color="auto"/>
      </w:divBdr>
    </w:div>
    <w:div w:id="731541936">
      <w:bodyDiv w:val="1"/>
      <w:marLeft w:val="0"/>
      <w:marRight w:val="0"/>
      <w:marTop w:val="0"/>
      <w:marBottom w:val="0"/>
      <w:divBdr>
        <w:top w:val="none" w:sz="0" w:space="0" w:color="auto"/>
        <w:left w:val="none" w:sz="0" w:space="0" w:color="auto"/>
        <w:bottom w:val="none" w:sz="0" w:space="0" w:color="auto"/>
        <w:right w:val="none" w:sz="0" w:space="0" w:color="auto"/>
      </w:divBdr>
    </w:div>
    <w:div w:id="762460029">
      <w:bodyDiv w:val="1"/>
      <w:marLeft w:val="0"/>
      <w:marRight w:val="0"/>
      <w:marTop w:val="0"/>
      <w:marBottom w:val="0"/>
      <w:divBdr>
        <w:top w:val="none" w:sz="0" w:space="0" w:color="auto"/>
        <w:left w:val="none" w:sz="0" w:space="0" w:color="auto"/>
        <w:bottom w:val="none" w:sz="0" w:space="0" w:color="auto"/>
        <w:right w:val="none" w:sz="0" w:space="0" w:color="auto"/>
      </w:divBdr>
    </w:div>
    <w:div w:id="771777537">
      <w:bodyDiv w:val="1"/>
      <w:marLeft w:val="0"/>
      <w:marRight w:val="0"/>
      <w:marTop w:val="0"/>
      <w:marBottom w:val="0"/>
      <w:divBdr>
        <w:top w:val="none" w:sz="0" w:space="0" w:color="auto"/>
        <w:left w:val="none" w:sz="0" w:space="0" w:color="auto"/>
        <w:bottom w:val="none" w:sz="0" w:space="0" w:color="auto"/>
        <w:right w:val="none" w:sz="0" w:space="0" w:color="auto"/>
      </w:divBdr>
    </w:div>
    <w:div w:id="789251353">
      <w:bodyDiv w:val="1"/>
      <w:marLeft w:val="0"/>
      <w:marRight w:val="0"/>
      <w:marTop w:val="0"/>
      <w:marBottom w:val="0"/>
      <w:divBdr>
        <w:top w:val="none" w:sz="0" w:space="0" w:color="auto"/>
        <w:left w:val="none" w:sz="0" w:space="0" w:color="auto"/>
        <w:bottom w:val="none" w:sz="0" w:space="0" w:color="auto"/>
        <w:right w:val="none" w:sz="0" w:space="0" w:color="auto"/>
      </w:divBdr>
    </w:div>
    <w:div w:id="821242078">
      <w:bodyDiv w:val="1"/>
      <w:marLeft w:val="0"/>
      <w:marRight w:val="0"/>
      <w:marTop w:val="0"/>
      <w:marBottom w:val="0"/>
      <w:divBdr>
        <w:top w:val="none" w:sz="0" w:space="0" w:color="auto"/>
        <w:left w:val="none" w:sz="0" w:space="0" w:color="auto"/>
        <w:bottom w:val="none" w:sz="0" w:space="0" w:color="auto"/>
        <w:right w:val="none" w:sz="0" w:space="0" w:color="auto"/>
      </w:divBdr>
    </w:div>
    <w:div w:id="830634729">
      <w:bodyDiv w:val="1"/>
      <w:marLeft w:val="0"/>
      <w:marRight w:val="0"/>
      <w:marTop w:val="0"/>
      <w:marBottom w:val="0"/>
      <w:divBdr>
        <w:top w:val="none" w:sz="0" w:space="0" w:color="auto"/>
        <w:left w:val="none" w:sz="0" w:space="0" w:color="auto"/>
        <w:bottom w:val="none" w:sz="0" w:space="0" w:color="auto"/>
        <w:right w:val="none" w:sz="0" w:space="0" w:color="auto"/>
      </w:divBdr>
    </w:div>
    <w:div w:id="928079364">
      <w:bodyDiv w:val="1"/>
      <w:marLeft w:val="0"/>
      <w:marRight w:val="0"/>
      <w:marTop w:val="0"/>
      <w:marBottom w:val="0"/>
      <w:divBdr>
        <w:top w:val="none" w:sz="0" w:space="0" w:color="auto"/>
        <w:left w:val="none" w:sz="0" w:space="0" w:color="auto"/>
        <w:bottom w:val="none" w:sz="0" w:space="0" w:color="auto"/>
        <w:right w:val="none" w:sz="0" w:space="0" w:color="auto"/>
      </w:divBdr>
    </w:div>
    <w:div w:id="954823736">
      <w:bodyDiv w:val="1"/>
      <w:marLeft w:val="0"/>
      <w:marRight w:val="0"/>
      <w:marTop w:val="0"/>
      <w:marBottom w:val="0"/>
      <w:divBdr>
        <w:top w:val="none" w:sz="0" w:space="0" w:color="auto"/>
        <w:left w:val="none" w:sz="0" w:space="0" w:color="auto"/>
        <w:bottom w:val="none" w:sz="0" w:space="0" w:color="auto"/>
        <w:right w:val="none" w:sz="0" w:space="0" w:color="auto"/>
      </w:divBdr>
    </w:div>
    <w:div w:id="980961696">
      <w:bodyDiv w:val="1"/>
      <w:marLeft w:val="0"/>
      <w:marRight w:val="0"/>
      <w:marTop w:val="0"/>
      <w:marBottom w:val="0"/>
      <w:divBdr>
        <w:top w:val="none" w:sz="0" w:space="0" w:color="auto"/>
        <w:left w:val="none" w:sz="0" w:space="0" w:color="auto"/>
        <w:bottom w:val="none" w:sz="0" w:space="0" w:color="auto"/>
        <w:right w:val="none" w:sz="0" w:space="0" w:color="auto"/>
      </w:divBdr>
    </w:div>
    <w:div w:id="986671532">
      <w:bodyDiv w:val="1"/>
      <w:marLeft w:val="0"/>
      <w:marRight w:val="0"/>
      <w:marTop w:val="0"/>
      <w:marBottom w:val="0"/>
      <w:divBdr>
        <w:top w:val="none" w:sz="0" w:space="0" w:color="auto"/>
        <w:left w:val="none" w:sz="0" w:space="0" w:color="auto"/>
        <w:bottom w:val="none" w:sz="0" w:space="0" w:color="auto"/>
        <w:right w:val="none" w:sz="0" w:space="0" w:color="auto"/>
      </w:divBdr>
    </w:div>
    <w:div w:id="1043291834">
      <w:bodyDiv w:val="1"/>
      <w:marLeft w:val="0"/>
      <w:marRight w:val="0"/>
      <w:marTop w:val="0"/>
      <w:marBottom w:val="0"/>
      <w:divBdr>
        <w:top w:val="none" w:sz="0" w:space="0" w:color="auto"/>
        <w:left w:val="none" w:sz="0" w:space="0" w:color="auto"/>
        <w:bottom w:val="none" w:sz="0" w:space="0" w:color="auto"/>
        <w:right w:val="none" w:sz="0" w:space="0" w:color="auto"/>
      </w:divBdr>
    </w:div>
    <w:div w:id="1105425063">
      <w:bodyDiv w:val="1"/>
      <w:marLeft w:val="0"/>
      <w:marRight w:val="0"/>
      <w:marTop w:val="0"/>
      <w:marBottom w:val="0"/>
      <w:divBdr>
        <w:top w:val="none" w:sz="0" w:space="0" w:color="auto"/>
        <w:left w:val="none" w:sz="0" w:space="0" w:color="auto"/>
        <w:bottom w:val="none" w:sz="0" w:space="0" w:color="auto"/>
        <w:right w:val="none" w:sz="0" w:space="0" w:color="auto"/>
      </w:divBdr>
    </w:div>
    <w:div w:id="1136532390">
      <w:bodyDiv w:val="1"/>
      <w:marLeft w:val="0"/>
      <w:marRight w:val="0"/>
      <w:marTop w:val="0"/>
      <w:marBottom w:val="0"/>
      <w:divBdr>
        <w:top w:val="none" w:sz="0" w:space="0" w:color="auto"/>
        <w:left w:val="none" w:sz="0" w:space="0" w:color="auto"/>
        <w:bottom w:val="none" w:sz="0" w:space="0" w:color="auto"/>
        <w:right w:val="none" w:sz="0" w:space="0" w:color="auto"/>
      </w:divBdr>
    </w:div>
    <w:div w:id="1177112528">
      <w:bodyDiv w:val="1"/>
      <w:marLeft w:val="0"/>
      <w:marRight w:val="0"/>
      <w:marTop w:val="0"/>
      <w:marBottom w:val="0"/>
      <w:divBdr>
        <w:top w:val="none" w:sz="0" w:space="0" w:color="auto"/>
        <w:left w:val="none" w:sz="0" w:space="0" w:color="auto"/>
        <w:bottom w:val="none" w:sz="0" w:space="0" w:color="auto"/>
        <w:right w:val="none" w:sz="0" w:space="0" w:color="auto"/>
      </w:divBdr>
    </w:div>
    <w:div w:id="1187332458">
      <w:bodyDiv w:val="1"/>
      <w:marLeft w:val="0"/>
      <w:marRight w:val="0"/>
      <w:marTop w:val="0"/>
      <w:marBottom w:val="0"/>
      <w:divBdr>
        <w:top w:val="none" w:sz="0" w:space="0" w:color="auto"/>
        <w:left w:val="none" w:sz="0" w:space="0" w:color="auto"/>
        <w:bottom w:val="none" w:sz="0" w:space="0" w:color="auto"/>
        <w:right w:val="none" w:sz="0" w:space="0" w:color="auto"/>
      </w:divBdr>
    </w:div>
    <w:div w:id="1217160819">
      <w:bodyDiv w:val="1"/>
      <w:marLeft w:val="0"/>
      <w:marRight w:val="0"/>
      <w:marTop w:val="0"/>
      <w:marBottom w:val="0"/>
      <w:divBdr>
        <w:top w:val="none" w:sz="0" w:space="0" w:color="auto"/>
        <w:left w:val="none" w:sz="0" w:space="0" w:color="auto"/>
        <w:bottom w:val="none" w:sz="0" w:space="0" w:color="auto"/>
        <w:right w:val="none" w:sz="0" w:space="0" w:color="auto"/>
      </w:divBdr>
    </w:div>
    <w:div w:id="1252356477">
      <w:bodyDiv w:val="1"/>
      <w:marLeft w:val="0"/>
      <w:marRight w:val="0"/>
      <w:marTop w:val="0"/>
      <w:marBottom w:val="0"/>
      <w:divBdr>
        <w:top w:val="none" w:sz="0" w:space="0" w:color="auto"/>
        <w:left w:val="none" w:sz="0" w:space="0" w:color="auto"/>
        <w:bottom w:val="none" w:sz="0" w:space="0" w:color="auto"/>
        <w:right w:val="none" w:sz="0" w:space="0" w:color="auto"/>
      </w:divBdr>
    </w:div>
    <w:div w:id="1277563208">
      <w:bodyDiv w:val="1"/>
      <w:marLeft w:val="0"/>
      <w:marRight w:val="0"/>
      <w:marTop w:val="0"/>
      <w:marBottom w:val="0"/>
      <w:divBdr>
        <w:top w:val="none" w:sz="0" w:space="0" w:color="auto"/>
        <w:left w:val="none" w:sz="0" w:space="0" w:color="auto"/>
        <w:bottom w:val="none" w:sz="0" w:space="0" w:color="auto"/>
        <w:right w:val="none" w:sz="0" w:space="0" w:color="auto"/>
      </w:divBdr>
    </w:div>
    <w:div w:id="1406535930">
      <w:bodyDiv w:val="1"/>
      <w:marLeft w:val="0"/>
      <w:marRight w:val="0"/>
      <w:marTop w:val="0"/>
      <w:marBottom w:val="0"/>
      <w:divBdr>
        <w:top w:val="none" w:sz="0" w:space="0" w:color="auto"/>
        <w:left w:val="none" w:sz="0" w:space="0" w:color="auto"/>
        <w:bottom w:val="none" w:sz="0" w:space="0" w:color="auto"/>
        <w:right w:val="none" w:sz="0" w:space="0" w:color="auto"/>
      </w:divBdr>
    </w:div>
    <w:div w:id="1464273074">
      <w:bodyDiv w:val="1"/>
      <w:marLeft w:val="0"/>
      <w:marRight w:val="0"/>
      <w:marTop w:val="0"/>
      <w:marBottom w:val="0"/>
      <w:divBdr>
        <w:top w:val="none" w:sz="0" w:space="0" w:color="auto"/>
        <w:left w:val="none" w:sz="0" w:space="0" w:color="auto"/>
        <w:bottom w:val="none" w:sz="0" w:space="0" w:color="auto"/>
        <w:right w:val="none" w:sz="0" w:space="0" w:color="auto"/>
      </w:divBdr>
    </w:div>
    <w:div w:id="1724059421">
      <w:bodyDiv w:val="1"/>
      <w:marLeft w:val="0"/>
      <w:marRight w:val="0"/>
      <w:marTop w:val="0"/>
      <w:marBottom w:val="0"/>
      <w:divBdr>
        <w:top w:val="none" w:sz="0" w:space="0" w:color="auto"/>
        <w:left w:val="none" w:sz="0" w:space="0" w:color="auto"/>
        <w:bottom w:val="none" w:sz="0" w:space="0" w:color="auto"/>
        <w:right w:val="none" w:sz="0" w:space="0" w:color="auto"/>
      </w:divBdr>
    </w:div>
    <w:div w:id="1787001280">
      <w:bodyDiv w:val="1"/>
      <w:marLeft w:val="0"/>
      <w:marRight w:val="0"/>
      <w:marTop w:val="0"/>
      <w:marBottom w:val="0"/>
      <w:divBdr>
        <w:top w:val="none" w:sz="0" w:space="0" w:color="auto"/>
        <w:left w:val="none" w:sz="0" w:space="0" w:color="auto"/>
        <w:bottom w:val="none" w:sz="0" w:space="0" w:color="auto"/>
        <w:right w:val="none" w:sz="0" w:space="0" w:color="auto"/>
      </w:divBdr>
    </w:div>
    <w:div w:id="1882132511">
      <w:bodyDiv w:val="1"/>
      <w:marLeft w:val="0"/>
      <w:marRight w:val="0"/>
      <w:marTop w:val="0"/>
      <w:marBottom w:val="0"/>
      <w:divBdr>
        <w:top w:val="none" w:sz="0" w:space="0" w:color="auto"/>
        <w:left w:val="none" w:sz="0" w:space="0" w:color="auto"/>
        <w:bottom w:val="none" w:sz="0" w:space="0" w:color="auto"/>
        <w:right w:val="none" w:sz="0" w:space="0" w:color="auto"/>
      </w:divBdr>
    </w:div>
    <w:div w:id="1973438799">
      <w:bodyDiv w:val="1"/>
      <w:marLeft w:val="0"/>
      <w:marRight w:val="0"/>
      <w:marTop w:val="0"/>
      <w:marBottom w:val="0"/>
      <w:divBdr>
        <w:top w:val="none" w:sz="0" w:space="0" w:color="auto"/>
        <w:left w:val="none" w:sz="0" w:space="0" w:color="auto"/>
        <w:bottom w:val="none" w:sz="0" w:space="0" w:color="auto"/>
        <w:right w:val="none" w:sz="0" w:space="0" w:color="auto"/>
      </w:divBdr>
    </w:div>
    <w:div w:id="2104571829">
      <w:bodyDiv w:val="1"/>
      <w:marLeft w:val="0"/>
      <w:marRight w:val="0"/>
      <w:marTop w:val="0"/>
      <w:marBottom w:val="0"/>
      <w:divBdr>
        <w:top w:val="none" w:sz="0" w:space="0" w:color="auto"/>
        <w:left w:val="none" w:sz="0" w:space="0" w:color="auto"/>
        <w:bottom w:val="none" w:sz="0" w:space="0" w:color="auto"/>
        <w:right w:val="none" w:sz="0" w:space="0" w:color="auto"/>
      </w:divBdr>
    </w:div>
    <w:div w:id="2138260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landentwicklung.rlp.de/Landentwicklung/Verfahren" TargetMode="External"/><Relationship Id="rId21" Type="http://schemas.openxmlformats.org/officeDocument/2006/relationships/header" Target="header6.xml"/><Relationship Id="rId42" Type="http://schemas.openxmlformats.org/officeDocument/2006/relationships/hyperlink" Target="https://artenfinder.rlp.de/" TargetMode="External"/><Relationship Id="rId63" Type="http://schemas.openxmlformats.org/officeDocument/2006/relationships/hyperlink" Target="https://www.artenanalyse.net/artenanalyse/" TargetMode="External"/><Relationship Id="rId84" Type="http://schemas.openxmlformats.org/officeDocument/2006/relationships/hyperlink" Target="https://geodaten.naturschutz.rlp.de/landschaften_rlp/landschaftsraum_uebersicht.php" TargetMode="External"/><Relationship Id="rId138" Type="http://schemas.openxmlformats.org/officeDocument/2006/relationships/hyperlink" Target="https://www.bfn.de/daten-und-fakten/bundeskonzept-gruene-infrastruktur-biotopverbund-lebensraumnetze-und" TargetMode="External"/><Relationship Id="rId159" Type="http://schemas.openxmlformats.org/officeDocument/2006/relationships/hyperlink" Target="https://sgdsued.rlp.de/themen/fischerei" TargetMode="External"/><Relationship Id="rId170" Type="http://schemas.openxmlformats.org/officeDocument/2006/relationships/hyperlink" Target="https://gdke.rlp.de/wer-wir-sind/landesarchaeologie/grabungsschutzgebiete" TargetMode="External"/><Relationship Id="rId191" Type="http://schemas.openxmlformats.org/officeDocument/2006/relationships/hyperlink" Target="https://gdke.rlp.de/wer-wir-sind/landesarchaeologie/grabungsschutzgebiete" TargetMode="External"/><Relationship Id="rId205" Type="http://schemas.openxmlformats.org/officeDocument/2006/relationships/image" Target="media/image13.png"/><Relationship Id="rId107" Type="http://schemas.openxmlformats.org/officeDocument/2006/relationships/hyperlink" Target="https://mkuem.rlp.de/themen/natur-und-artenschutz/eingriff-und-kompensation" TargetMode="External"/><Relationship Id="rId11" Type="http://schemas.openxmlformats.org/officeDocument/2006/relationships/hyperlink" Target="http://www.boschpartner.de/" TargetMode="External"/><Relationship Id="rId32" Type="http://schemas.openxmlformats.org/officeDocument/2006/relationships/hyperlink" Target="file:///K:\Geometrien" TargetMode="External"/><Relationship Id="rId53" Type="http://schemas.openxmlformats.org/officeDocument/2006/relationships/hyperlink" Target="https://rauminfo.rlp.de/rauminfo/index.php?service=lep_open" TargetMode="External"/><Relationship Id="rId74" Type="http://schemas.openxmlformats.org/officeDocument/2006/relationships/hyperlink" Target="https://wrrl.rlp.de/" TargetMode="External"/><Relationship Id="rId128" Type="http://schemas.openxmlformats.org/officeDocument/2006/relationships/hyperlink" Target="https://rauminfo.rlp.de/rauminfo/index.php?service=lep_open" TargetMode="External"/><Relationship Id="rId149" Type="http://schemas.openxmlformats.org/officeDocument/2006/relationships/hyperlink" Target="https://lfu.rlp.de/natur/planungsgrundlagen/biotopverbund-rheinland-pfalz" TargetMode="External"/><Relationship Id="rId5" Type="http://schemas.openxmlformats.org/officeDocument/2006/relationships/webSettings" Target="webSettings.xml"/><Relationship Id="rId95" Type="http://schemas.openxmlformats.org/officeDocument/2006/relationships/hyperlink" Target="https://www.bmu.de/download/das-bundesprogramm-wiedervernetzung/" TargetMode="External"/><Relationship Id="rId160" Type="http://schemas.openxmlformats.org/officeDocument/2006/relationships/hyperlink" Target="https://www.bmu.de/download/das-bundesprogramm-wiedervernetzung/" TargetMode="External"/><Relationship Id="rId181" Type="http://schemas.openxmlformats.org/officeDocument/2006/relationships/hyperlink" Target="https://sgdsued.rlp.de/de/themen/wasserwirtschaft/" TargetMode="External"/><Relationship Id="rId216" Type="http://schemas.openxmlformats.org/officeDocument/2006/relationships/footer" Target="footer8.xml"/><Relationship Id="rId211" Type="http://schemas.openxmlformats.org/officeDocument/2006/relationships/image" Target="media/image18.png"/><Relationship Id="rId22" Type="http://schemas.openxmlformats.org/officeDocument/2006/relationships/footer" Target="footer5.xml"/><Relationship Id="rId27" Type="http://schemas.openxmlformats.org/officeDocument/2006/relationships/hyperlink" Target="https://lfu.rlp.de/natur/planungsgrundlagen/biotopverbund-rheinland-pfalz" TargetMode="External"/><Relationship Id="rId43" Type="http://schemas.openxmlformats.org/officeDocument/2006/relationships/hyperlink" Target="https://www.artenanalyse.net/artenanalyse/" TargetMode="External"/><Relationship Id="rId48" Type="http://schemas.openxmlformats.org/officeDocument/2006/relationships/hyperlink" Target="https://naturschutz.rlp.de/de/fachinformationen/schutzgebiete-und-schutzobjekte/internationale-schutzgebiete/iucn-iv-biotop-artenschutzgebiet/natura-2000/" TargetMode="External"/><Relationship Id="rId64" Type="http://schemas.openxmlformats.org/officeDocument/2006/relationships/hyperlink" Target="https://www.lgb-rlp.de/karten-und-produkte/online-karten.html" TargetMode="External"/><Relationship Id="rId69" Type="http://schemas.openxmlformats.org/officeDocument/2006/relationships/hyperlink" Target="https://www.lgb-rlp.de/fachthemen/projekte/projektliste/geotourismus.html" TargetMode="External"/><Relationship Id="rId113" Type="http://schemas.openxmlformats.org/officeDocument/2006/relationships/image" Target="media/image6.png"/><Relationship Id="rId118" Type="http://schemas.openxmlformats.org/officeDocument/2006/relationships/hyperlink" Target="https://mkuem.rlp.de/themen/natur-und-artenschutz/eingriff-und-kompensation/grundlageninformationen-zum-ksp" TargetMode="External"/><Relationship Id="rId134" Type="http://schemas.openxmlformats.org/officeDocument/2006/relationships/hyperlink" Target="https://www.wald.rlp.de/wald" TargetMode="External"/><Relationship Id="rId139" Type="http://schemas.openxmlformats.org/officeDocument/2006/relationships/hyperlink" Target="https://naturschutz.rlp.de/" TargetMode="External"/><Relationship Id="rId80" Type="http://schemas.openxmlformats.org/officeDocument/2006/relationships/hyperlink" Target="http://www.kwis-rlp.de/de/klimawandelfolgen/boden/bodenkohlenstoff/" TargetMode="External"/><Relationship Id="rId85" Type="http://schemas.openxmlformats.org/officeDocument/2006/relationships/hyperlink" Target="https://mdi.rlp.de/themen/kulturelles-erbe-in-rheinland-pfalz/welterbe-in-rheinland-pfalz" TargetMode="External"/><Relationship Id="rId150" Type="http://schemas.openxmlformats.org/officeDocument/2006/relationships/hyperlink" Target="https://lanis.rlp/" TargetMode="External"/><Relationship Id="rId155" Type="http://schemas.openxmlformats.org/officeDocument/2006/relationships/hyperlink" Target="https://lfu.rlp.de/natur/artenschutz/artenschutzprojekte-konzepte-und-hilfsprogramme" TargetMode="External"/><Relationship Id="rId171" Type="http://schemas.openxmlformats.org/officeDocument/2006/relationships/hyperlink" Target="http://bisbokat.rlp.de/bis-login/;jsessionid=A4493F180807C7683DE95492FF2F7E2F?0&amp;session-expired" TargetMode="External"/><Relationship Id="rId176" Type="http://schemas.openxmlformats.org/officeDocument/2006/relationships/hyperlink" Target="https://wrrl.rlp.de/umsetzung-in-rlp/karten/fliessgewaesser" TargetMode="External"/><Relationship Id="rId192" Type="http://schemas.openxmlformats.org/officeDocument/2006/relationships/hyperlink" Target="https://www.bmuv.de/themen/naturschutz/gebietsschutz-und-vernetzung/nationales-naturerbe" TargetMode="External"/><Relationship Id="rId197" Type="http://schemas.openxmlformats.org/officeDocument/2006/relationships/header" Target="header9.xml"/><Relationship Id="rId206" Type="http://schemas.openxmlformats.org/officeDocument/2006/relationships/header" Target="header11.xml"/><Relationship Id="rId201" Type="http://schemas.openxmlformats.org/officeDocument/2006/relationships/image" Target="media/image10.png"/><Relationship Id="rId222" Type="http://schemas.openxmlformats.org/officeDocument/2006/relationships/fontTable" Target="fontTable.xml"/><Relationship Id="rId12" Type="http://schemas.openxmlformats.org/officeDocument/2006/relationships/header" Target="header1.xml"/><Relationship Id="rId17" Type="http://schemas.openxmlformats.org/officeDocument/2006/relationships/header" Target="header4.xml"/><Relationship Id="rId33" Type="http://schemas.openxmlformats.org/officeDocument/2006/relationships/hyperlink" Target="file:///K:\WMS_Dienste" TargetMode="External"/><Relationship Id="rId38" Type="http://schemas.openxmlformats.org/officeDocument/2006/relationships/hyperlink" Target="https://naturschutz.rlp.de/fachanwendungen/serviceportale-4-lnatschg/serviceportal-biotope/" TargetMode="External"/><Relationship Id="rId59" Type="http://schemas.openxmlformats.org/officeDocument/2006/relationships/hyperlink" Target="https://geodaten.naturschutz.rlp.de/kartendienste_naturschutz/" TargetMode="External"/><Relationship Id="rId103" Type="http://schemas.openxmlformats.org/officeDocument/2006/relationships/hyperlink" Target="https://www.wald.rlp.de/wald" TargetMode="External"/><Relationship Id="rId108" Type="http://schemas.openxmlformats.org/officeDocument/2006/relationships/header" Target="header7.xml"/><Relationship Id="rId124" Type="http://schemas.openxmlformats.org/officeDocument/2006/relationships/hyperlink" Target="https://lbm.rlp.de/" TargetMode="External"/><Relationship Id="rId129" Type="http://schemas.openxmlformats.org/officeDocument/2006/relationships/hyperlink" Target="https://ris.rlp.de/" TargetMode="External"/><Relationship Id="rId54" Type="http://schemas.openxmlformats.org/officeDocument/2006/relationships/hyperlink" Target="https://lfu.rlp.de/natur/planungsgrundlagen/planung-vernetzter-biotopsysteme" TargetMode="External"/><Relationship Id="rId70" Type="http://schemas.openxmlformats.org/officeDocument/2006/relationships/hyperlink" Target="http://bisbokat.rlp.de/bis-login/;jsessionid=A4493F180807C7683DE95492FF2F7E2F?0&amp;session-expired" TargetMode="External"/><Relationship Id="rId75" Type="http://schemas.openxmlformats.org/officeDocument/2006/relationships/hyperlink" Target="https://wasserportal.rlp-umwelt.de/geoexplorer" TargetMode="External"/><Relationship Id="rId91" Type="http://schemas.openxmlformats.org/officeDocument/2006/relationships/hyperlink" Target="https://ris.rlp.de/" TargetMode="External"/><Relationship Id="rId96" Type="http://schemas.openxmlformats.org/officeDocument/2006/relationships/hyperlink" Target="https://www.bfn.de/zerschneidung-und-wiedervernetzung" TargetMode="External"/><Relationship Id="rId140" Type="http://schemas.openxmlformats.org/officeDocument/2006/relationships/hyperlink" Target="https://naturschutz.rlp.de/de/fachinformationen/schutzgebiete-und-schutzobjekte/internationale-schutzgebiete/iucn-iv-biotop-artenschutzgebiet/natura-2000/" TargetMode="External"/><Relationship Id="rId145" Type="http://schemas.openxmlformats.org/officeDocument/2006/relationships/hyperlink" Target="https://lfu.rlp.de/natur/beobachtung-und-monitoring/biotopkartierung" TargetMode="External"/><Relationship Id="rId161" Type="http://schemas.openxmlformats.org/officeDocument/2006/relationships/hyperlink" Target="https://www.bfn.de/zerschneidung-und-wiedervernetzung" TargetMode="External"/><Relationship Id="rId166" Type="http://schemas.openxmlformats.org/officeDocument/2006/relationships/hyperlink" Target="https://www.lgb-rlp.de/karten-und-produkte/online-karten.html" TargetMode="External"/><Relationship Id="rId182" Type="http://schemas.openxmlformats.org/officeDocument/2006/relationships/hyperlink" Target="https://umweltatlas.rlp.de/" TargetMode="External"/><Relationship Id="rId187" Type="http://schemas.openxmlformats.org/officeDocument/2006/relationships/hyperlink" Target="https://landschaften.naturschutz.rlp.de/" TargetMode="External"/><Relationship Id="rId217"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eader" Target="header12.xml"/><Relationship Id="rId23" Type="http://schemas.openxmlformats.org/officeDocument/2006/relationships/hyperlink" Target="https://mkuem.rlp.de/themen/natur-und-artenschutz/eingriff-und-kompensation" TargetMode="External"/><Relationship Id="rId28" Type="http://schemas.openxmlformats.org/officeDocument/2006/relationships/hyperlink" Target="https://lfu.rlp.de/natur/planungsgrundlagen/artdaten" TargetMode="External"/><Relationship Id="rId49" Type="http://schemas.openxmlformats.org/officeDocument/2006/relationships/hyperlink" Target="https://lfu.rlp.de/natur/artenschutz/rote-listen" TargetMode="External"/><Relationship Id="rId114" Type="http://schemas.openxmlformats.org/officeDocument/2006/relationships/image" Target="cid:image004.png@01D937DD.85D529E0" TargetMode="External"/><Relationship Id="rId119" Type="http://schemas.openxmlformats.org/officeDocument/2006/relationships/hyperlink" Target="https://www.agrarumwelt.rlp.de/" TargetMode="External"/><Relationship Id="rId44" Type="http://schemas.openxmlformats.org/officeDocument/2006/relationships/hyperlink" Target="https://lfu.rlp.de/natur/artenschutz/artenschutzprojekte-konzepte-und-hilfsprogramme" TargetMode="External"/><Relationship Id="rId60" Type="http://schemas.openxmlformats.org/officeDocument/2006/relationships/hyperlink" Target="https://artefakt.naturschutz.rlp.de/" TargetMode="External"/><Relationship Id="rId65" Type="http://schemas.openxmlformats.org/officeDocument/2006/relationships/hyperlink" Target="https://mapclient.lgb-rlp.de/?app=lgb&amp;view_id=19" TargetMode="External"/><Relationship Id="rId81" Type="http://schemas.openxmlformats.org/officeDocument/2006/relationships/hyperlink" Target="https://mapclient.lgb-rlp.de/" TargetMode="External"/><Relationship Id="rId86" Type="http://schemas.openxmlformats.org/officeDocument/2006/relationships/hyperlink" Target="https://gdke.rlp.de/wer-wir-sind/landesdenkmalpflege/anleitungen-antraege-formulare-und-informationen/denkmalliste" TargetMode="External"/><Relationship Id="rId130" Type="http://schemas.openxmlformats.org/officeDocument/2006/relationships/hyperlink" Target="https://www.geoportal.rlp.de/" TargetMode="External"/><Relationship Id="rId135" Type="http://schemas.openxmlformats.org/officeDocument/2006/relationships/hyperlink" Target="https://www.wald-rlp.de/de/wir/adressen/" TargetMode="External"/><Relationship Id="rId151" Type="http://schemas.openxmlformats.org/officeDocument/2006/relationships/hyperlink" Target="https://artefakt.naturschutz.rlp.de/" TargetMode="External"/><Relationship Id="rId156" Type="http://schemas.openxmlformats.org/officeDocument/2006/relationships/hyperlink" Target="https://snu.rlp.de/de/projekte/" TargetMode="External"/><Relationship Id="rId177" Type="http://schemas.openxmlformats.org/officeDocument/2006/relationships/hyperlink" Target="http://www.wrrl.rlp.de/servlet/is/8560/" TargetMode="External"/><Relationship Id="rId198" Type="http://schemas.openxmlformats.org/officeDocument/2006/relationships/footer" Target="footer7.xml"/><Relationship Id="rId172" Type="http://schemas.openxmlformats.org/officeDocument/2006/relationships/hyperlink" Target="https://www.gd.nrw.de/wms_html/bk50_wms/pdf/VER.pdf" TargetMode="External"/><Relationship Id="rId193" Type="http://schemas.openxmlformats.org/officeDocument/2006/relationships/hyperlink" Target="https://lfu.rlp.de/natur/flaechen-gebietsschutz-und-projektbetreuung/naturschutzgrossprojekte" TargetMode="External"/><Relationship Id="rId202" Type="http://schemas.openxmlformats.org/officeDocument/2006/relationships/image" Target="media/image11.png"/><Relationship Id="rId207" Type="http://schemas.openxmlformats.org/officeDocument/2006/relationships/image" Target="media/image14.png"/><Relationship Id="rId223" Type="http://schemas.openxmlformats.org/officeDocument/2006/relationships/theme" Target="theme/theme1.xml"/><Relationship Id="rId13" Type="http://schemas.openxmlformats.org/officeDocument/2006/relationships/header" Target="header2.xml"/><Relationship Id="rId18" Type="http://schemas.openxmlformats.org/officeDocument/2006/relationships/header" Target="header5.xml"/><Relationship Id="rId39" Type="http://schemas.openxmlformats.org/officeDocument/2006/relationships/hyperlink" Target="https://geodaten.naturschutz.rlp.de/kartendienste_naturschutz/" TargetMode="External"/><Relationship Id="rId109" Type="http://schemas.openxmlformats.org/officeDocument/2006/relationships/footer" Target="footer6.xml"/><Relationship Id="rId34" Type="http://schemas.openxmlformats.org/officeDocument/2006/relationships/hyperlink" Target="file:///N:\Landespflege" TargetMode="External"/><Relationship Id="rId50" Type="http://schemas.openxmlformats.org/officeDocument/2006/relationships/hyperlink" Target="https://www.rote-liste-zentrum.de" TargetMode="External"/><Relationship Id="rId55" Type="http://schemas.openxmlformats.org/officeDocument/2006/relationships/hyperlink" Target="https://map-final.rlp-umwelt.de/Kartendienste/index.php?service=vbs" TargetMode="External"/><Relationship Id="rId76" Type="http://schemas.openxmlformats.org/officeDocument/2006/relationships/hyperlink" Target="https://hochwassermanagement.rlp-umwelt.de/servlet/is/200042/" TargetMode="External"/><Relationship Id="rId97" Type="http://schemas.openxmlformats.org/officeDocument/2006/relationships/hyperlink" Target="https://lbm.rlp.de/themen/umwelt/fachunterlagen" TargetMode="External"/><Relationship Id="rId104" Type="http://schemas.openxmlformats.org/officeDocument/2006/relationships/hyperlink" Target="https://www.wald-rlp.de/de/wir/adressen/" TargetMode="External"/><Relationship Id="rId120" Type="http://schemas.openxmlformats.org/officeDocument/2006/relationships/image" Target="media/image7.png"/><Relationship Id="rId125" Type="http://schemas.openxmlformats.org/officeDocument/2006/relationships/hyperlink" Target="https://lbm.rlp.de/themen/umwelt" TargetMode="External"/><Relationship Id="rId141" Type="http://schemas.openxmlformats.org/officeDocument/2006/relationships/hyperlink" Target="https://map-final.rlp-umwelt.de/Kartendienste/index.php?service=natura2000" TargetMode="External"/><Relationship Id="rId146" Type="http://schemas.openxmlformats.org/officeDocument/2006/relationships/hyperlink" Target="https://map-final.rlp-umwelt.de/Kartendienste/index.php?service=vbs" TargetMode="External"/><Relationship Id="rId167" Type="http://schemas.openxmlformats.org/officeDocument/2006/relationships/hyperlink" Target="https://mapclient.lgb-rlp.de/?app=lgb&amp;view_id=17" TargetMode="External"/><Relationship Id="rId188" Type="http://schemas.openxmlformats.org/officeDocument/2006/relationships/hyperlink" Target="https://mdi.rlp.de/themen/kulturelles-erbe-in-rheinland-pfalz/welterbe-in-rheinland-pfalz" TargetMode="External"/><Relationship Id="rId7" Type="http://schemas.openxmlformats.org/officeDocument/2006/relationships/endnotes" Target="endnotes.xml"/><Relationship Id="rId71" Type="http://schemas.openxmlformats.org/officeDocument/2006/relationships/hyperlink" Target="https://www.gd.nrw.de/wms_html/bk50_wms/pdf/VER.pdf" TargetMode="External"/><Relationship Id="rId92" Type="http://schemas.openxmlformats.org/officeDocument/2006/relationships/hyperlink" Target="https://www.geoportal.rlp.de/" TargetMode="External"/><Relationship Id="rId162" Type="http://schemas.openxmlformats.org/officeDocument/2006/relationships/hyperlink" Target="https://lbm.rlp.de/themen/umwelt" TargetMode="External"/><Relationship Id="rId183" Type="http://schemas.openxmlformats.org/officeDocument/2006/relationships/hyperlink" Target="https://luft.rlp.de/de/umweltmeteorologie/" TargetMode="External"/><Relationship Id="rId213" Type="http://schemas.openxmlformats.org/officeDocument/2006/relationships/image" Target="media/image19.png"/><Relationship Id="rId218" Type="http://schemas.openxmlformats.org/officeDocument/2006/relationships/footer" Target="footer9.xml"/><Relationship Id="rId2" Type="http://schemas.openxmlformats.org/officeDocument/2006/relationships/numbering" Target="numbering.xml"/><Relationship Id="rId29" Type="http://schemas.openxmlformats.org/officeDocument/2006/relationships/hyperlink" Target="https://artenfinder.rlp.de" TargetMode="External"/><Relationship Id="rId24" Type="http://schemas.openxmlformats.org/officeDocument/2006/relationships/hyperlink" Target="https://naturschutz.rlp.de/" TargetMode="External"/><Relationship Id="rId40" Type="http://schemas.openxmlformats.org/officeDocument/2006/relationships/hyperlink" Target="https://artefakt.naturschutz.rlp.de/" TargetMode="External"/><Relationship Id="rId45" Type="http://schemas.openxmlformats.org/officeDocument/2006/relationships/hyperlink" Target="https://snu.rlp.de/de/projekte/" TargetMode="External"/><Relationship Id="rId66" Type="http://schemas.openxmlformats.org/officeDocument/2006/relationships/hyperlink" Target="https://mapclient.lgb-rlp.de/?app=lgb&amp;view_id=17" TargetMode="External"/><Relationship Id="rId87" Type="http://schemas.openxmlformats.org/officeDocument/2006/relationships/hyperlink" Target="https://gdke.rlp.de/wer-wir-sind/landesarchaeologie/grabungsschutzgebiete" TargetMode="External"/><Relationship Id="rId110" Type="http://schemas.openxmlformats.org/officeDocument/2006/relationships/header" Target="header8.xml"/><Relationship Id="rId115" Type="http://schemas.openxmlformats.org/officeDocument/2006/relationships/hyperlink" Target="https://www.wald.rlp.de/fileadmin/website/downloads/5bewahren/bat_konzept.pdf" TargetMode="External"/><Relationship Id="rId131" Type="http://schemas.openxmlformats.org/officeDocument/2006/relationships/hyperlink" Target="https://mkuem.rlp.de/themen/natur-und-artenschutz/eingriff-und-kompensation" TargetMode="External"/><Relationship Id="rId136" Type="http://schemas.openxmlformats.org/officeDocument/2006/relationships/hyperlink" Target="https://sgdnord.rlp.de/themen/naturschutz" TargetMode="External"/><Relationship Id="rId157" Type="http://schemas.openxmlformats.org/officeDocument/2006/relationships/hyperlink" Target="https://sgdnord.rlp.de/themen/wasserwirtschaft/fischerei" TargetMode="External"/><Relationship Id="rId178" Type="http://schemas.openxmlformats.org/officeDocument/2006/relationships/hyperlink" Target="https://hochwassermanagement.rlp-umwelt.de/servlet/is/200042/" TargetMode="External"/><Relationship Id="rId61" Type="http://schemas.openxmlformats.org/officeDocument/2006/relationships/hyperlink" Target="https://map-final.rlp-umwelt.de/Kartendienste/index.php?service=artdatenportal" TargetMode="External"/><Relationship Id="rId82" Type="http://schemas.openxmlformats.org/officeDocument/2006/relationships/hyperlink" Target="https://lfu.rlp.de/natur/planungsgrundlagen/naturraeumliche-gliederung" TargetMode="External"/><Relationship Id="rId152" Type="http://schemas.openxmlformats.org/officeDocument/2006/relationships/hyperlink" Target="https://lfu.rlp.de/natur/planungsgrundlagen/artdaten" TargetMode="External"/><Relationship Id="rId173" Type="http://schemas.openxmlformats.org/officeDocument/2006/relationships/hyperlink" Target="https://wasserportal.rlp-umwelt.de/geoexplorer" TargetMode="External"/><Relationship Id="rId194" Type="http://schemas.openxmlformats.org/officeDocument/2006/relationships/hyperlink" Target="https://lfu.rlp.de/natur/flaechen-gebietsschutz-und-projektbetreuung/naturschutzgrossprojekte" TargetMode="External"/><Relationship Id="rId199" Type="http://schemas.openxmlformats.org/officeDocument/2006/relationships/image" Target="media/image8.png"/><Relationship Id="rId203" Type="http://schemas.openxmlformats.org/officeDocument/2006/relationships/image" Target="media/image12.png"/><Relationship Id="rId208" Type="http://schemas.openxmlformats.org/officeDocument/2006/relationships/image" Target="media/image15.png"/><Relationship Id="rId19" Type="http://schemas.openxmlformats.org/officeDocument/2006/relationships/footer" Target="footer3.xml"/><Relationship Id="rId14" Type="http://schemas.openxmlformats.org/officeDocument/2006/relationships/footer" Target="footer1.xml"/><Relationship Id="rId30" Type="http://schemas.openxmlformats.org/officeDocument/2006/relationships/hyperlink" Target="https://www.lgb-rlp.de/karten-und-produkte/online-karten.html" TargetMode="External"/><Relationship Id="rId35" Type="http://schemas.openxmlformats.org/officeDocument/2006/relationships/hyperlink" Target="file:///L:\Zentrale\Landespflege" TargetMode="External"/><Relationship Id="rId56" Type="http://schemas.openxmlformats.org/officeDocument/2006/relationships/hyperlink" Target="https://lbm.rlp.de/themen/umwelt/fachunterlagen" TargetMode="External"/><Relationship Id="rId77" Type="http://schemas.openxmlformats.org/officeDocument/2006/relationships/hyperlink" Target="https://umweltatlas.rlp.de/" TargetMode="External"/><Relationship Id="rId100" Type="http://schemas.openxmlformats.org/officeDocument/2006/relationships/hyperlink" Target="https://wasserportal.rlp-umwelt.de/geoexplorer" TargetMode="External"/><Relationship Id="rId105" Type="http://schemas.openxmlformats.org/officeDocument/2006/relationships/hyperlink" Target="https://sgdnord.rlp.de/themen/wasserwirtschaft/fischerei" TargetMode="External"/><Relationship Id="rId126" Type="http://schemas.openxmlformats.org/officeDocument/2006/relationships/hyperlink" Target="https://mdi.rlp.de/de/unsere-themen/landesplanung/landesentwicklungsprogramm/" TargetMode="External"/><Relationship Id="rId147" Type="http://schemas.openxmlformats.org/officeDocument/2006/relationships/hyperlink" Target="https://www.bmuv.de/themen/naturschutz/gebietsschutz-und-vernetzung/nationales-naturerbe" TargetMode="External"/><Relationship Id="rId168" Type="http://schemas.openxmlformats.org/officeDocument/2006/relationships/hyperlink" Target="https://www.lgb-rlp.de/landesamt/organisation/abteilunggeologie/referat-geologie-rohstoffe/geotourismus.html" TargetMode="External"/><Relationship Id="rId8" Type="http://schemas.openxmlformats.org/officeDocument/2006/relationships/image" Target="media/image1.png"/><Relationship Id="rId51" Type="http://schemas.openxmlformats.org/officeDocument/2006/relationships/hyperlink" Target="https://www.bfn.de/daten-und-fakten/bundeskonzept-gruene-infrastruktur-biotopverbund-lebensraumnetze-und" TargetMode="External"/><Relationship Id="rId72" Type="http://schemas.openxmlformats.org/officeDocument/2006/relationships/hyperlink" Target="https://lbm.rlp.de/themen/umwelt/fachunterlagen" TargetMode="External"/><Relationship Id="rId93" Type="http://schemas.openxmlformats.org/officeDocument/2006/relationships/hyperlink" Target="https://www.geoportal.rlp.de/" TargetMode="External"/><Relationship Id="rId98" Type="http://schemas.openxmlformats.org/officeDocument/2006/relationships/hyperlink" Target="https://www.bmuv.de/themen/naturschutz/gebietsschutz-und-vernetzung/nationales-naturerbe" TargetMode="External"/><Relationship Id="rId121" Type="http://schemas.openxmlformats.org/officeDocument/2006/relationships/hyperlink" Target="https://mkuem.rlp.de/themen/natur-und-artenschutz/eingriff-und-kompensation/grundlageninformationen-zum-ksp" TargetMode="External"/><Relationship Id="rId142" Type="http://schemas.openxmlformats.org/officeDocument/2006/relationships/hyperlink" Target="https://geodaten.naturschutz.rlp.de/kartendienste_naturschutz/mod_ogc/" TargetMode="External"/><Relationship Id="rId163" Type="http://schemas.openxmlformats.org/officeDocument/2006/relationships/hyperlink" Target="https://www.wildkatzenwegeplan.de/" TargetMode="External"/><Relationship Id="rId184" Type="http://schemas.openxmlformats.org/officeDocument/2006/relationships/hyperlink" Target="https://www.klimawandel-rlp.de/de/klimawandelfolgen/boden/bodenkohlenstoff/" TargetMode="External"/><Relationship Id="rId189" Type="http://schemas.openxmlformats.org/officeDocument/2006/relationships/hyperlink" Target="https://www.wald.rlp.de/" TargetMode="External"/><Relationship Id="rId219" Type="http://schemas.openxmlformats.org/officeDocument/2006/relationships/header" Target="header15.xml"/><Relationship Id="rId3" Type="http://schemas.openxmlformats.org/officeDocument/2006/relationships/styles" Target="styles.xml"/><Relationship Id="rId214" Type="http://schemas.openxmlformats.org/officeDocument/2006/relationships/image" Target="media/image20.png"/><Relationship Id="rId25" Type="http://schemas.openxmlformats.org/officeDocument/2006/relationships/hyperlink" Target="https://lfu.rlp.de/natur/planungsgrundlagen/heutige-potentielle-natuerliche-vegetation" TargetMode="External"/><Relationship Id="rId46" Type="http://schemas.openxmlformats.org/officeDocument/2006/relationships/hyperlink" Target="https://lbm.rlp.de/themen/umwelt/fachunterlagen" TargetMode="External"/><Relationship Id="rId67" Type="http://schemas.openxmlformats.org/officeDocument/2006/relationships/hyperlink" Target="https://www.lgb-rlp.de/karten-produkte/online-karten/onlinebodenkarten/bfd50-200.html" TargetMode="External"/><Relationship Id="rId116" Type="http://schemas.openxmlformats.org/officeDocument/2006/relationships/hyperlink" Target="https://www.wald-rlp.de/de/wir/adressen/" TargetMode="External"/><Relationship Id="rId137" Type="http://schemas.openxmlformats.org/officeDocument/2006/relationships/hyperlink" Target="https://sgdsued.rlp.de/themen/naturschutz" TargetMode="External"/><Relationship Id="rId158" Type="http://schemas.openxmlformats.org/officeDocument/2006/relationships/hyperlink" Target="https://sgdsued.rlp.de/themen/fischerei/" TargetMode="External"/><Relationship Id="rId20" Type="http://schemas.openxmlformats.org/officeDocument/2006/relationships/footer" Target="footer4.xml"/><Relationship Id="rId41" Type="http://schemas.openxmlformats.org/officeDocument/2006/relationships/hyperlink" Target="https://map-final.rlp-umwelt.de/Kartendienste/index.php?service=artdatenportal" TargetMode="External"/><Relationship Id="rId62" Type="http://schemas.openxmlformats.org/officeDocument/2006/relationships/hyperlink" Target="https://artenfinder.rlp.de/" TargetMode="External"/><Relationship Id="rId83" Type="http://schemas.openxmlformats.org/officeDocument/2006/relationships/hyperlink" Target="https://landschaften.naturschutz.rlp.de/" TargetMode="External"/><Relationship Id="rId88" Type="http://schemas.openxmlformats.org/officeDocument/2006/relationships/hyperlink" Target="https://geodaten.naturschutz.rlp.de/kartendienste_naturschutz/index.php" TargetMode="External"/><Relationship Id="rId111" Type="http://schemas.openxmlformats.org/officeDocument/2006/relationships/image" Target="media/image4.jpg"/><Relationship Id="rId132" Type="http://schemas.openxmlformats.org/officeDocument/2006/relationships/hyperlink" Target="https://lfu.rlp.de/natur" TargetMode="External"/><Relationship Id="rId153" Type="http://schemas.openxmlformats.org/officeDocument/2006/relationships/hyperlink" Target="https://artenfinder.rlp.de/" TargetMode="External"/><Relationship Id="rId174" Type="http://schemas.openxmlformats.org/officeDocument/2006/relationships/hyperlink" Target="https://wrrl.rlp.de/" TargetMode="External"/><Relationship Id="rId179" Type="http://schemas.openxmlformats.org/officeDocument/2006/relationships/hyperlink" Target="https://sgdnord.rlp.de/themen/wasserwirtschaft" TargetMode="External"/><Relationship Id="rId195" Type="http://schemas.openxmlformats.org/officeDocument/2006/relationships/hyperlink" Target="https://www.welterbe-mittelrheintal.de/zweckverband-wom" TargetMode="External"/><Relationship Id="rId209" Type="http://schemas.openxmlformats.org/officeDocument/2006/relationships/image" Target="media/image16.png"/><Relationship Id="rId190" Type="http://schemas.openxmlformats.org/officeDocument/2006/relationships/hyperlink" Target="https://gdke.rlp.de/wer-wir-sind/landesdenkmalpflege/anleitungen-antraege-formulare-und-informationen/denkmalliste" TargetMode="External"/><Relationship Id="rId204" Type="http://schemas.openxmlformats.org/officeDocument/2006/relationships/header" Target="header10.xml"/><Relationship Id="rId220" Type="http://schemas.openxmlformats.org/officeDocument/2006/relationships/header" Target="header16.xml"/><Relationship Id="rId15" Type="http://schemas.openxmlformats.org/officeDocument/2006/relationships/footer" Target="footer2.xml"/><Relationship Id="rId36" Type="http://schemas.openxmlformats.org/officeDocument/2006/relationships/hyperlink" Target="https://geodaten.naturschutz.rlp.de/kartendienste_naturschutz/mod_ogc/" TargetMode="External"/><Relationship Id="rId57" Type="http://schemas.openxmlformats.org/officeDocument/2006/relationships/hyperlink" Target="https://www.wildkatzenwegeplan.de/" TargetMode="External"/><Relationship Id="rId106" Type="http://schemas.openxmlformats.org/officeDocument/2006/relationships/hyperlink" Target="https://sgdsued.rlp.de/themen/fischerei/" TargetMode="External"/><Relationship Id="rId127" Type="http://schemas.openxmlformats.org/officeDocument/2006/relationships/hyperlink" Target="https://mdi.rlp.de/themen/raumentwicklung-in-rheinland-pfalz/landesentwicklungsprogramm" TargetMode="External"/><Relationship Id="rId10" Type="http://schemas.openxmlformats.org/officeDocument/2006/relationships/hyperlink" Target="mailto:lbm@lbm.rlp.de" TargetMode="External"/><Relationship Id="rId31" Type="http://schemas.openxmlformats.org/officeDocument/2006/relationships/hyperlink" Target="https://wasserportal.rlp-umwelt.de/geoexplorer" TargetMode="External"/><Relationship Id="rId52" Type="http://schemas.openxmlformats.org/officeDocument/2006/relationships/hyperlink" Target="https://mdi.rlp.de/themen/raumentwicklung-in-rheinland-pfalz/landesentwicklungsprogramm" TargetMode="External"/><Relationship Id="rId73" Type="http://schemas.openxmlformats.org/officeDocument/2006/relationships/hyperlink" Target="https://geoportal-wasser.rlp-umwelt.de/servlet/is/2025/" TargetMode="External"/><Relationship Id="rId78" Type="http://schemas.openxmlformats.org/officeDocument/2006/relationships/hyperlink" Target="https://luft.rlp.de/de/umweltmeteorologie/" TargetMode="External"/><Relationship Id="rId94" Type="http://schemas.openxmlformats.org/officeDocument/2006/relationships/hyperlink" Target="https://lfu.rlp.de/natur/planungsgrundlagen/planung-vernetzter-biotopsysteme" TargetMode="External"/><Relationship Id="rId99" Type="http://schemas.openxmlformats.org/officeDocument/2006/relationships/hyperlink" Target="https://lfu.rlp.de/natur/flaechen-gebietsschutz-und-projektbetreuung/naturschutzgrossprojekte" TargetMode="External"/><Relationship Id="rId101" Type="http://schemas.openxmlformats.org/officeDocument/2006/relationships/hyperlink" Target="https://hochwassermanagement.rlp-umwelt.de/servlet/is/200042/" TargetMode="External"/><Relationship Id="rId122" Type="http://schemas.openxmlformats.org/officeDocument/2006/relationships/hyperlink" Target="https://lbm.rlp.de/themen/umwelt/fachunterlagen" TargetMode="External"/><Relationship Id="rId143" Type="http://schemas.openxmlformats.org/officeDocument/2006/relationships/hyperlink" Target="https://lfu.rlp.de/natur/planungsgrundlagen/heutige-potentielle-natuerliche-vegetation" TargetMode="External"/><Relationship Id="rId148" Type="http://schemas.openxmlformats.org/officeDocument/2006/relationships/hyperlink" Target="https://lfu.rlp.de/natur/flaechen-gebietsschutz-und-projektbetreuung/naturschutzgrossprojekte" TargetMode="External"/><Relationship Id="rId164" Type="http://schemas.openxmlformats.org/officeDocument/2006/relationships/hyperlink" Target="https://lfu.rlp.de/natur/artenschutz/rote-listen" TargetMode="External"/><Relationship Id="rId169" Type="http://schemas.openxmlformats.org/officeDocument/2006/relationships/hyperlink" Target="https://www.lgb-rlp.de/fachthemen/projekte/projektliste/geotourismus.html" TargetMode="External"/><Relationship Id="rId185" Type="http://schemas.openxmlformats.org/officeDocument/2006/relationships/hyperlink" Target="https://lfu.rlp.de/natur/planungsgrundlagen/naturraeumliche-gliederung" TargetMode="Externa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hyperlink" Target="https://sgdnord.rlp.de/themen/wasserwirtschaft" TargetMode="External"/><Relationship Id="rId210" Type="http://schemas.openxmlformats.org/officeDocument/2006/relationships/image" Target="media/image17.png"/><Relationship Id="rId215" Type="http://schemas.openxmlformats.org/officeDocument/2006/relationships/header" Target="header13.xml"/><Relationship Id="rId26" Type="http://schemas.openxmlformats.org/officeDocument/2006/relationships/hyperlink" Target="https://lfu.rlp.de/natur/planungsgrundlagen/planung-vernetzter-biotopsysteme" TargetMode="External"/><Relationship Id="rId47" Type="http://schemas.openxmlformats.org/officeDocument/2006/relationships/hyperlink" Target="https://lbm.rlp.de/themen/umwelt/fachunterlagen" TargetMode="External"/><Relationship Id="rId68" Type="http://schemas.openxmlformats.org/officeDocument/2006/relationships/hyperlink" Target="https://www.lgb-rlp.de/landesamt/organisation/abteilunggeologie/referat-geologie-rohstoffe/geotourismus.html" TargetMode="External"/><Relationship Id="rId89" Type="http://schemas.openxmlformats.org/officeDocument/2006/relationships/hyperlink" Target="https://lfu.rlp.de/natur/beobachtung-und-monitoring/biotopkartierung" TargetMode="External"/><Relationship Id="rId112" Type="http://schemas.openxmlformats.org/officeDocument/2006/relationships/image" Target="media/image5.jpeg"/><Relationship Id="rId133" Type="http://schemas.openxmlformats.org/officeDocument/2006/relationships/hyperlink" Target="https://www.dlr.rlp.de/Internet/lew/LEW_Verfahren.nsf/Verfahren-Nummer?OpenPage" TargetMode="External"/><Relationship Id="rId154" Type="http://schemas.openxmlformats.org/officeDocument/2006/relationships/hyperlink" Target="https://www.artenanalyse.net/artenanalyse/" TargetMode="External"/><Relationship Id="rId175" Type="http://schemas.openxmlformats.org/officeDocument/2006/relationships/hyperlink" Target="https://gda-wasser.rlp-umwelt.de/GDAWasser/client/geoportal-wasser/build/index.html?applicationId=88093" TargetMode="External"/><Relationship Id="rId196" Type="http://schemas.openxmlformats.org/officeDocument/2006/relationships/hyperlink" Target="https://mdi.rlp.de/themen/kulturelles-erbe-in-rheinland-pfalz/welterbe-in-rheinland-pfalz" TargetMode="External"/><Relationship Id="rId200" Type="http://schemas.openxmlformats.org/officeDocument/2006/relationships/image" Target="media/image9.png"/><Relationship Id="rId16" Type="http://schemas.openxmlformats.org/officeDocument/2006/relationships/header" Target="header3.xml"/><Relationship Id="rId221" Type="http://schemas.openxmlformats.org/officeDocument/2006/relationships/footer" Target="footer10.xml"/><Relationship Id="rId37" Type="http://schemas.openxmlformats.org/officeDocument/2006/relationships/hyperlink" Target="https://naturschutz.rlp.de/de/downloads-und-services/downloads/" TargetMode="External"/><Relationship Id="rId58" Type="http://schemas.openxmlformats.org/officeDocument/2006/relationships/hyperlink" Target="https://naturschutz.rlp.de/?q=kartendienst" TargetMode="External"/><Relationship Id="rId79" Type="http://schemas.openxmlformats.org/officeDocument/2006/relationships/hyperlink" Target="https://www.wald-rlp.de/de/nutzen/nachhaltigkeit/rahmen-waldfunktionsplanung/" TargetMode="External"/><Relationship Id="rId102" Type="http://schemas.openxmlformats.org/officeDocument/2006/relationships/hyperlink" Target="https://www.dlr.rlp.de/Internet/lew/LEW_Verfahren.nsf/Verfahren-Nummer?OpenPage" TargetMode="External"/><Relationship Id="rId123" Type="http://schemas.openxmlformats.org/officeDocument/2006/relationships/hyperlink" Target="https://mkuem.rlp.de/themen/natur-und-artenschutz/eingriff-und-kompensation" TargetMode="External"/><Relationship Id="rId144" Type="http://schemas.openxmlformats.org/officeDocument/2006/relationships/hyperlink" Target="https://naturschutz.rlp.de/de/downloads-und-services/downloads/" TargetMode="External"/><Relationship Id="rId90" Type="http://schemas.openxmlformats.org/officeDocument/2006/relationships/hyperlink" Target="https://mdi.rlp.de/themen/raumentwicklung-in-rheinland-pfalz/landesentwicklungsprogramm" TargetMode="External"/><Relationship Id="rId165" Type="http://schemas.openxmlformats.org/officeDocument/2006/relationships/hyperlink" Target="https://www.rote-liste-zentrum.de" TargetMode="External"/><Relationship Id="rId186" Type="http://schemas.openxmlformats.org/officeDocument/2006/relationships/hyperlink" Target="https://geodaten.naturschutz.rlp.de/kartendienste_naturschutz/index.php"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mkuem.rlp.de/fileadmin/14/Themen/Naturschutz/Eingriff_und_Kompensation/Kurzleitfaden_PIK.pdf" TargetMode="External"/><Relationship Id="rId7" Type="http://schemas.openxmlformats.org/officeDocument/2006/relationships/hyperlink" Target="https://mkuem.rlp.de/fileadmin/14/Themen/Naturschutz/Eingriff_und_Kompensation/Altholzsicherung_1_.pdf" TargetMode="External"/><Relationship Id="rId2" Type="http://schemas.openxmlformats.org/officeDocument/2006/relationships/hyperlink" Target="https://geodaten.naturschutz.rlp.de/kartendienste_naturschutz/index.php" TargetMode="External"/><Relationship Id="rId1" Type="http://schemas.openxmlformats.org/officeDocument/2006/relationships/hyperlink" Target="https://lfu.rlp.de/natur/planungsgrundlagen/naturraeumliche-gliederung" TargetMode="External"/><Relationship Id="rId6" Type="http://schemas.openxmlformats.org/officeDocument/2006/relationships/hyperlink" Target="https://mkuem.rlp.de/fileadmin/14/Themen/Naturschutz/Eingriff_und_Kompensation/Konzept_Umgang_1_.pdf" TargetMode="External"/><Relationship Id="rId5" Type="http://schemas.openxmlformats.org/officeDocument/2006/relationships/hyperlink" Target="https://mkuem.rlp.de/fileadmin/14/Themen/Naturschutz/Eingriff_und_Kompensation/EWald_1_.pdf" TargetMode="External"/><Relationship Id="rId4" Type="http://schemas.openxmlformats.org/officeDocument/2006/relationships/hyperlink" Target="https://mkuem.rlp.de/fileadmin/14/Themen/Naturschutz/Eingriff_und_Kompensation/Rundschreiben2018.pdf" TargetMode="External"/></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5.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ieck\AppData\Roaming\Microsoft\Templates\her_170420_Bericht_logo-farbe.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1EE20D-A67B-4BCB-A37D-A8A507990F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her_170420_Bericht_logo-farbe.dotm</Template>
  <TotalTime>0</TotalTime>
  <Pages>39</Pages>
  <Words>65024</Words>
  <Characters>409655</Characters>
  <Application>Microsoft Office Word</Application>
  <DocSecurity>0</DocSecurity>
  <Lines>3413</Lines>
  <Paragraphs>947</Paragraphs>
  <ScaleCrop>false</ScaleCrop>
  <HeadingPairs>
    <vt:vector size="2" baseType="variant">
      <vt:variant>
        <vt:lpstr>Titel</vt:lpstr>
      </vt:variant>
      <vt:variant>
        <vt:i4>1</vt:i4>
      </vt:variant>
    </vt:vector>
  </HeadingPairs>
  <TitlesOfParts>
    <vt:vector size="1" baseType="lpstr">
      <vt:lpstr>Datum_Titel</vt:lpstr>
    </vt:vector>
  </TitlesOfParts>
  <Company>Bosch &amp; Partner GmbH</Company>
  <LinksUpToDate>false</LinksUpToDate>
  <CharactersWithSpaces>473732</CharactersWithSpaces>
  <SharedDoc>false</SharedDoc>
  <HLinks>
    <vt:vector size="678" baseType="variant">
      <vt:variant>
        <vt:i4>7995426</vt:i4>
      </vt:variant>
      <vt:variant>
        <vt:i4>642</vt:i4>
      </vt:variant>
      <vt:variant>
        <vt:i4>0</vt:i4>
      </vt:variant>
      <vt:variant>
        <vt:i4>5</vt:i4>
      </vt:variant>
      <vt:variant>
        <vt:lpwstr>https://www.wald-rlp.de/de/wir/adressen/</vt:lpwstr>
      </vt:variant>
      <vt:variant>
        <vt:lpwstr>c32532</vt:lpwstr>
      </vt:variant>
      <vt:variant>
        <vt:i4>7929911</vt:i4>
      </vt:variant>
      <vt:variant>
        <vt:i4>639</vt:i4>
      </vt:variant>
      <vt:variant>
        <vt:i4>0</vt:i4>
      </vt:variant>
      <vt:variant>
        <vt:i4>5</vt:i4>
      </vt:variant>
      <vt:variant>
        <vt:lpwstr>https://www.wald-rlp.de/de/start-landesforsten-rheinland-pfalz/</vt:lpwstr>
      </vt:variant>
      <vt:variant>
        <vt:lpwstr/>
      </vt:variant>
      <vt:variant>
        <vt:i4>4325471</vt:i4>
      </vt:variant>
      <vt:variant>
        <vt:i4>636</vt:i4>
      </vt:variant>
      <vt:variant>
        <vt:i4>0</vt:i4>
      </vt:variant>
      <vt:variant>
        <vt:i4>5</vt:i4>
      </vt:variant>
      <vt:variant>
        <vt:lpwstr>https://www.eler-eulle.rlp.de/Internet/global/inetcntrmwvlw.nsf/dlr_web_full.xsp?src=451D4766EF&amp;p1=CUG55ID84F&amp;p3=K0VCQN4G82&amp;p4=U72MKGMG31</vt:lpwstr>
      </vt:variant>
      <vt:variant>
        <vt:lpwstr/>
      </vt:variant>
      <vt:variant>
        <vt:i4>5898312</vt:i4>
      </vt:variant>
      <vt:variant>
        <vt:i4>633</vt:i4>
      </vt:variant>
      <vt:variant>
        <vt:i4>0</vt:i4>
      </vt:variant>
      <vt:variant>
        <vt:i4>5</vt:i4>
      </vt:variant>
      <vt:variant>
        <vt:lpwstr>https://www.dlr.rlp.de/Internet/global/inetcntr.nsf/dlr_web_full.xsp?src=SI93KX5EQC&amp;p1=8571ARFKW1&amp;p3=QK595PD880&amp;p4=78HV82A9P5</vt:lpwstr>
      </vt:variant>
      <vt:variant>
        <vt:lpwstr/>
      </vt:variant>
      <vt:variant>
        <vt:i4>5439576</vt:i4>
      </vt:variant>
      <vt:variant>
        <vt:i4>630</vt:i4>
      </vt:variant>
      <vt:variant>
        <vt:i4>0</vt:i4>
      </vt:variant>
      <vt:variant>
        <vt:i4>5</vt:i4>
      </vt:variant>
      <vt:variant>
        <vt:lpwstr>https://mdi.rlp.de/de/unsere-themen/landesplanung/landesentwicklungsprogramm/</vt:lpwstr>
      </vt:variant>
      <vt:variant>
        <vt:lpwstr/>
      </vt:variant>
      <vt:variant>
        <vt:i4>5439512</vt:i4>
      </vt:variant>
      <vt:variant>
        <vt:i4>627</vt:i4>
      </vt:variant>
      <vt:variant>
        <vt:i4>0</vt:i4>
      </vt:variant>
      <vt:variant>
        <vt:i4>5</vt:i4>
      </vt:variant>
      <vt:variant>
        <vt:lpwstr>https://sgdnord.rlp.de/de/planen-bauen-natur-energie/naturschutz/</vt:lpwstr>
      </vt:variant>
      <vt:variant>
        <vt:lpwstr/>
      </vt:variant>
      <vt:variant>
        <vt:i4>3735590</vt:i4>
      </vt:variant>
      <vt:variant>
        <vt:i4>624</vt:i4>
      </vt:variant>
      <vt:variant>
        <vt:i4>0</vt:i4>
      </vt:variant>
      <vt:variant>
        <vt:i4>5</vt:i4>
      </vt:variant>
      <vt:variant>
        <vt:lpwstr>https://lfu.rlp.de/de/naturschutz/artenschutz-und-projekte/rote-listen/</vt:lpwstr>
      </vt:variant>
      <vt:variant>
        <vt:lpwstr/>
      </vt:variant>
      <vt:variant>
        <vt:i4>1048604</vt:i4>
      </vt:variant>
      <vt:variant>
        <vt:i4>621</vt:i4>
      </vt:variant>
      <vt:variant>
        <vt:i4>0</vt:i4>
      </vt:variant>
      <vt:variant>
        <vt:i4>5</vt:i4>
      </vt:variant>
      <vt:variant>
        <vt:lpwstr>https://lfu.rlp.de/de/naturschutz/daten-zur-natur-planungsgrundlagen/heutige-potentielle-natuerliche-vegetation/</vt:lpwstr>
      </vt:variant>
      <vt:variant>
        <vt:lpwstr/>
      </vt:variant>
      <vt:variant>
        <vt:i4>4849686</vt:i4>
      </vt:variant>
      <vt:variant>
        <vt:i4>618</vt:i4>
      </vt:variant>
      <vt:variant>
        <vt:i4>0</vt:i4>
      </vt:variant>
      <vt:variant>
        <vt:i4>5</vt:i4>
      </vt:variant>
      <vt:variant>
        <vt:lpwstr>https://mueef.rlp.de/de/themen/naturschutz/eingriff-und-kompensation/</vt:lpwstr>
      </vt:variant>
      <vt:variant>
        <vt:lpwstr/>
      </vt:variant>
      <vt:variant>
        <vt:i4>6750278</vt:i4>
      </vt:variant>
      <vt:variant>
        <vt:i4>615</vt:i4>
      </vt:variant>
      <vt:variant>
        <vt:i4>0</vt:i4>
      </vt:variant>
      <vt:variant>
        <vt:i4>5</vt:i4>
      </vt:variant>
      <vt:variant>
        <vt:lpwstr>http://map1.naturschutz.rlp.de/mapserver_lanis/</vt:lpwstr>
      </vt:variant>
      <vt:variant>
        <vt:lpwstr/>
      </vt:variant>
      <vt:variant>
        <vt:i4>7733367</vt:i4>
      </vt:variant>
      <vt:variant>
        <vt:i4>612</vt:i4>
      </vt:variant>
      <vt:variant>
        <vt:i4>0</vt:i4>
      </vt:variant>
      <vt:variant>
        <vt:i4>5</vt:i4>
      </vt:variant>
      <vt:variant>
        <vt:lpwstr>https://naturschutz.rlp.de/?q=kompensation</vt:lpwstr>
      </vt:variant>
      <vt:variant>
        <vt:lpwstr/>
      </vt:variant>
      <vt:variant>
        <vt:i4>4587527</vt:i4>
      </vt:variant>
      <vt:variant>
        <vt:i4>555</vt:i4>
      </vt:variant>
      <vt:variant>
        <vt:i4>0</vt:i4>
      </vt:variant>
      <vt:variant>
        <vt:i4>5</vt:i4>
      </vt:variant>
      <vt:variant>
        <vt:lpwstr>https://sgdnord.rlp.de/de/wasser-abfall-boden/wasserwirtschaft/fischerei/</vt:lpwstr>
      </vt:variant>
      <vt:variant>
        <vt:lpwstr/>
      </vt:variant>
      <vt:variant>
        <vt:i4>2555948</vt:i4>
      </vt:variant>
      <vt:variant>
        <vt:i4>552</vt:i4>
      </vt:variant>
      <vt:variant>
        <vt:i4>0</vt:i4>
      </vt:variant>
      <vt:variant>
        <vt:i4>5</vt:i4>
      </vt:variant>
      <vt:variant>
        <vt:lpwstr>https://geoportal-wasser.rlp-umwelt.de/servlet/is/2025/</vt:lpwstr>
      </vt:variant>
      <vt:variant>
        <vt:lpwstr/>
      </vt:variant>
      <vt:variant>
        <vt:i4>5898312</vt:i4>
      </vt:variant>
      <vt:variant>
        <vt:i4>549</vt:i4>
      </vt:variant>
      <vt:variant>
        <vt:i4>0</vt:i4>
      </vt:variant>
      <vt:variant>
        <vt:i4>5</vt:i4>
      </vt:variant>
      <vt:variant>
        <vt:lpwstr>https://www.dlr.rlp.de/Internet/global/inetcntr.nsf/dlr_web_full.xsp?src=SI93KX5EQC&amp;p1=8571ARFKW1&amp;p3=QK595PD880&amp;p4=78HV82A9P5</vt:lpwstr>
      </vt:variant>
      <vt:variant>
        <vt:lpwstr/>
      </vt:variant>
      <vt:variant>
        <vt:i4>7995426</vt:i4>
      </vt:variant>
      <vt:variant>
        <vt:i4>546</vt:i4>
      </vt:variant>
      <vt:variant>
        <vt:i4>0</vt:i4>
      </vt:variant>
      <vt:variant>
        <vt:i4>5</vt:i4>
      </vt:variant>
      <vt:variant>
        <vt:lpwstr>https://www.wald-rlp.de/de/wir/adressen/</vt:lpwstr>
      </vt:variant>
      <vt:variant>
        <vt:lpwstr>c32532</vt:lpwstr>
      </vt:variant>
      <vt:variant>
        <vt:i4>7667829</vt:i4>
      </vt:variant>
      <vt:variant>
        <vt:i4>543</vt:i4>
      </vt:variant>
      <vt:variant>
        <vt:i4>0</vt:i4>
      </vt:variant>
      <vt:variant>
        <vt:i4>5</vt:i4>
      </vt:variant>
      <vt:variant>
        <vt:lpwstr>https://lfu.rlp.de/de/naturschutz/planungsgrundlagen/planung-vernetzter-biotopsysteme/</vt:lpwstr>
      </vt:variant>
      <vt:variant>
        <vt:lpwstr/>
      </vt:variant>
      <vt:variant>
        <vt:i4>6619198</vt:i4>
      </vt:variant>
      <vt:variant>
        <vt:i4>540</vt:i4>
      </vt:variant>
      <vt:variant>
        <vt:i4>0</vt:i4>
      </vt:variant>
      <vt:variant>
        <vt:i4>5</vt:i4>
      </vt:variant>
      <vt:variant>
        <vt:lpwstr>https://sgdnord.rlp.de/de/planen-bauen-natur-energie/landesplanung/rauminformationssystem/</vt:lpwstr>
      </vt:variant>
      <vt:variant>
        <vt:lpwstr/>
      </vt:variant>
      <vt:variant>
        <vt:i4>5439576</vt:i4>
      </vt:variant>
      <vt:variant>
        <vt:i4>537</vt:i4>
      </vt:variant>
      <vt:variant>
        <vt:i4>0</vt:i4>
      </vt:variant>
      <vt:variant>
        <vt:i4>5</vt:i4>
      </vt:variant>
      <vt:variant>
        <vt:lpwstr>https://mdi.rlp.de/de/unsere-themen/landesplanung/landesentwicklungsprogramm/</vt:lpwstr>
      </vt:variant>
      <vt:variant>
        <vt:lpwstr/>
      </vt:variant>
      <vt:variant>
        <vt:i4>6422589</vt:i4>
      </vt:variant>
      <vt:variant>
        <vt:i4>534</vt:i4>
      </vt:variant>
      <vt:variant>
        <vt:i4>0</vt:i4>
      </vt:variant>
      <vt:variant>
        <vt:i4>5</vt:i4>
      </vt:variant>
      <vt:variant>
        <vt:lpwstr>https://gdke.rlp.de/de/ueber-uns/landesdenkmalpflege/service-landesdenkmalpflege/denkmalliste-rheinland-pfalz/</vt:lpwstr>
      </vt:variant>
      <vt:variant>
        <vt:lpwstr/>
      </vt:variant>
      <vt:variant>
        <vt:i4>3801128</vt:i4>
      </vt:variant>
      <vt:variant>
        <vt:i4>531</vt:i4>
      </vt:variant>
      <vt:variant>
        <vt:i4>0</vt:i4>
      </vt:variant>
      <vt:variant>
        <vt:i4>5</vt:i4>
      </vt:variant>
      <vt:variant>
        <vt:lpwstr>https://mwwk.rlp.de/de/themen/kultur/welterbe/</vt:lpwstr>
      </vt:variant>
      <vt:variant>
        <vt:lpwstr/>
      </vt:variant>
      <vt:variant>
        <vt:i4>7995433</vt:i4>
      </vt:variant>
      <vt:variant>
        <vt:i4>528</vt:i4>
      </vt:variant>
      <vt:variant>
        <vt:i4>0</vt:i4>
      </vt:variant>
      <vt:variant>
        <vt:i4>5</vt:i4>
      </vt:variant>
      <vt:variant>
        <vt:lpwstr>https://geodaten.naturschutz.rlp.de/landschaften_rlp/landschaftsraum_uebersicht.php</vt:lpwstr>
      </vt:variant>
      <vt:variant>
        <vt:lpwstr/>
      </vt:variant>
      <vt:variant>
        <vt:i4>4718601</vt:i4>
      </vt:variant>
      <vt:variant>
        <vt:i4>525</vt:i4>
      </vt:variant>
      <vt:variant>
        <vt:i4>0</vt:i4>
      </vt:variant>
      <vt:variant>
        <vt:i4>5</vt:i4>
      </vt:variant>
      <vt:variant>
        <vt:lpwstr>https://hochwassermanagement.rlp-umwelt.de/servlet/is/200042/</vt:lpwstr>
      </vt:variant>
      <vt:variant>
        <vt:lpwstr/>
      </vt:variant>
      <vt:variant>
        <vt:i4>2162725</vt:i4>
      </vt:variant>
      <vt:variant>
        <vt:i4>522</vt:i4>
      </vt:variant>
      <vt:variant>
        <vt:i4>0</vt:i4>
      </vt:variant>
      <vt:variant>
        <vt:i4>5</vt:i4>
      </vt:variant>
      <vt:variant>
        <vt:lpwstr>http://bisbokat.rlp.de/bis-login/;jsessionid=A4493F180807C7683DE95492FF2F7E2F?0&amp;session-expired</vt:lpwstr>
      </vt:variant>
      <vt:variant>
        <vt:lpwstr/>
      </vt:variant>
      <vt:variant>
        <vt:i4>1507425</vt:i4>
      </vt:variant>
      <vt:variant>
        <vt:i4>516</vt:i4>
      </vt:variant>
      <vt:variant>
        <vt:i4>0</vt:i4>
      </vt:variant>
      <vt:variant>
        <vt:i4>5</vt:i4>
      </vt:variant>
      <vt:variant>
        <vt:lpwstr>https://mapclient.lgb-rlp.de/?app=lgb&amp;view_id=19</vt:lpwstr>
      </vt:variant>
      <vt:variant>
        <vt:lpwstr/>
      </vt:variant>
      <vt:variant>
        <vt:i4>7798907</vt:i4>
      </vt:variant>
      <vt:variant>
        <vt:i4>504</vt:i4>
      </vt:variant>
      <vt:variant>
        <vt:i4>0</vt:i4>
      </vt:variant>
      <vt:variant>
        <vt:i4>5</vt:i4>
      </vt:variant>
      <vt:variant>
        <vt:lpwstr>https://map-final.rlp-umwelt.de/Kartendienste/index.php?service=vbs</vt:lpwstr>
      </vt:variant>
      <vt:variant>
        <vt:lpwstr/>
      </vt:variant>
      <vt:variant>
        <vt:i4>8126501</vt:i4>
      </vt:variant>
      <vt:variant>
        <vt:i4>498</vt:i4>
      </vt:variant>
      <vt:variant>
        <vt:i4>0</vt:i4>
      </vt:variant>
      <vt:variant>
        <vt:i4>5</vt:i4>
      </vt:variant>
      <vt:variant>
        <vt:lpwstr>https://www.artenanalyse.net/artenanalyse/</vt:lpwstr>
      </vt:variant>
      <vt:variant>
        <vt:lpwstr/>
      </vt:variant>
      <vt:variant>
        <vt:i4>6422562</vt:i4>
      </vt:variant>
      <vt:variant>
        <vt:i4>495</vt:i4>
      </vt:variant>
      <vt:variant>
        <vt:i4>0</vt:i4>
      </vt:variant>
      <vt:variant>
        <vt:i4>5</vt:i4>
      </vt:variant>
      <vt:variant>
        <vt:lpwstr>https://artenfinder.rlp.de/</vt:lpwstr>
      </vt:variant>
      <vt:variant>
        <vt:lpwstr/>
      </vt:variant>
      <vt:variant>
        <vt:i4>7209087</vt:i4>
      </vt:variant>
      <vt:variant>
        <vt:i4>492</vt:i4>
      </vt:variant>
      <vt:variant>
        <vt:i4>0</vt:i4>
      </vt:variant>
      <vt:variant>
        <vt:i4>5</vt:i4>
      </vt:variant>
      <vt:variant>
        <vt:lpwstr>https://map-final.rlp-umwelt.de/Kartendienste/index.php?service=artdatenportal</vt:lpwstr>
      </vt:variant>
      <vt:variant>
        <vt:lpwstr/>
      </vt:variant>
      <vt:variant>
        <vt:i4>3801140</vt:i4>
      </vt:variant>
      <vt:variant>
        <vt:i4>489</vt:i4>
      </vt:variant>
      <vt:variant>
        <vt:i4>0</vt:i4>
      </vt:variant>
      <vt:variant>
        <vt:i4>5</vt:i4>
      </vt:variant>
      <vt:variant>
        <vt:lpwstr>http://www.artefakt.rlp.de/</vt:lpwstr>
      </vt:variant>
      <vt:variant>
        <vt:lpwstr/>
      </vt:variant>
      <vt:variant>
        <vt:i4>4456575</vt:i4>
      </vt:variant>
      <vt:variant>
        <vt:i4>486</vt:i4>
      </vt:variant>
      <vt:variant>
        <vt:i4>0</vt:i4>
      </vt:variant>
      <vt:variant>
        <vt:i4>5</vt:i4>
      </vt:variant>
      <vt:variant>
        <vt:lpwstr>https://geodaten.naturschutz.rlp.de/kartendienste_naturschutz/</vt:lpwstr>
      </vt:variant>
      <vt:variant>
        <vt:lpwstr/>
      </vt:variant>
      <vt:variant>
        <vt:i4>6881394</vt:i4>
      </vt:variant>
      <vt:variant>
        <vt:i4>483</vt:i4>
      </vt:variant>
      <vt:variant>
        <vt:i4>0</vt:i4>
      </vt:variant>
      <vt:variant>
        <vt:i4>5</vt:i4>
      </vt:variant>
      <vt:variant>
        <vt:lpwstr>https://naturschutz.rlp.de/?q=kartendienst</vt:lpwstr>
      </vt:variant>
      <vt:variant>
        <vt:lpwstr/>
      </vt:variant>
      <vt:variant>
        <vt:i4>786462</vt:i4>
      </vt:variant>
      <vt:variant>
        <vt:i4>477</vt:i4>
      </vt:variant>
      <vt:variant>
        <vt:i4>0</vt:i4>
      </vt:variant>
      <vt:variant>
        <vt:i4>5</vt:i4>
      </vt:variant>
      <vt:variant>
        <vt:lpwstr>https://naturschutz.rlp.de/?q=biotope</vt:lpwstr>
      </vt:variant>
      <vt:variant>
        <vt:lpwstr/>
      </vt:variant>
      <vt:variant>
        <vt:i4>6684792</vt:i4>
      </vt:variant>
      <vt:variant>
        <vt:i4>474</vt:i4>
      </vt:variant>
      <vt:variant>
        <vt:i4>0</vt:i4>
      </vt:variant>
      <vt:variant>
        <vt:i4>5</vt:i4>
      </vt:variant>
      <vt:variant>
        <vt:lpwstr>http://www.geoportal-wasser.rlp.de/servlet/is/2025/</vt:lpwstr>
      </vt:variant>
      <vt:variant>
        <vt:lpwstr/>
      </vt:variant>
      <vt:variant>
        <vt:i4>4456451</vt:i4>
      </vt:variant>
      <vt:variant>
        <vt:i4>471</vt:i4>
      </vt:variant>
      <vt:variant>
        <vt:i4>0</vt:i4>
      </vt:variant>
      <vt:variant>
        <vt:i4>5</vt:i4>
      </vt:variant>
      <vt:variant>
        <vt:lpwstr>http://www.lgb-rlp.de/online-karten.html</vt:lpwstr>
      </vt:variant>
      <vt:variant>
        <vt:lpwstr/>
      </vt:variant>
      <vt:variant>
        <vt:i4>4653063</vt:i4>
      </vt:variant>
      <vt:variant>
        <vt:i4>468</vt:i4>
      </vt:variant>
      <vt:variant>
        <vt:i4>0</vt:i4>
      </vt:variant>
      <vt:variant>
        <vt:i4>5</vt:i4>
      </vt:variant>
      <vt:variant>
        <vt:lpwstr>https://artenfinder.rlp.de/node/1</vt:lpwstr>
      </vt:variant>
      <vt:variant>
        <vt:lpwstr/>
      </vt:variant>
      <vt:variant>
        <vt:i4>3735587</vt:i4>
      </vt:variant>
      <vt:variant>
        <vt:i4>465</vt:i4>
      </vt:variant>
      <vt:variant>
        <vt:i4>0</vt:i4>
      </vt:variant>
      <vt:variant>
        <vt:i4>5</vt:i4>
      </vt:variant>
      <vt:variant>
        <vt:lpwstr>https://lfu.rlp.de/de/naturschutz/planungsgrundlagen/artdaten/</vt:lpwstr>
      </vt:variant>
      <vt:variant>
        <vt:lpwstr/>
      </vt:variant>
      <vt:variant>
        <vt:i4>458752</vt:i4>
      </vt:variant>
      <vt:variant>
        <vt:i4>462</vt:i4>
      </vt:variant>
      <vt:variant>
        <vt:i4>0</vt:i4>
      </vt:variant>
      <vt:variant>
        <vt:i4>5</vt:i4>
      </vt:variant>
      <vt:variant>
        <vt:lpwstr>https://lfu.rlp.de/de/naturschutz/planungsgrundlagen/</vt:lpwstr>
      </vt:variant>
      <vt:variant>
        <vt:lpwstr/>
      </vt:variant>
      <vt:variant>
        <vt:i4>6488098</vt:i4>
      </vt:variant>
      <vt:variant>
        <vt:i4>459</vt:i4>
      </vt:variant>
      <vt:variant>
        <vt:i4>0</vt:i4>
      </vt:variant>
      <vt:variant>
        <vt:i4>5</vt:i4>
      </vt:variant>
      <vt:variant>
        <vt:lpwstr>https://naturschutz.rlp.de/</vt:lpwstr>
      </vt:variant>
      <vt:variant>
        <vt:lpwstr/>
      </vt:variant>
      <vt:variant>
        <vt:i4>1572917</vt:i4>
      </vt:variant>
      <vt:variant>
        <vt:i4>446</vt:i4>
      </vt:variant>
      <vt:variant>
        <vt:i4>0</vt:i4>
      </vt:variant>
      <vt:variant>
        <vt:i4>5</vt:i4>
      </vt:variant>
      <vt:variant>
        <vt:lpwstr/>
      </vt:variant>
      <vt:variant>
        <vt:lpwstr>_Toc34297331</vt:lpwstr>
      </vt:variant>
      <vt:variant>
        <vt:i4>1638453</vt:i4>
      </vt:variant>
      <vt:variant>
        <vt:i4>440</vt:i4>
      </vt:variant>
      <vt:variant>
        <vt:i4>0</vt:i4>
      </vt:variant>
      <vt:variant>
        <vt:i4>5</vt:i4>
      </vt:variant>
      <vt:variant>
        <vt:lpwstr/>
      </vt:variant>
      <vt:variant>
        <vt:lpwstr>_Toc34297330</vt:lpwstr>
      </vt:variant>
      <vt:variant>
        <vt:i4>1048628</vt:i4>
      </vt:variant>
      <vt:variant>
        <vt:i4>434</vt:i4>
      </vt:variant>
      <vt:variant>
        <vt:i4>0</vt:i4>
      </vt:variant>
      <vt:variant>
        <vt:i4>5</vt:i4>
      </vt:variant>
      <vt:variant>
        <vt:lpwstr/>
      </vt:variant>
      <vt:variant>
        <vt:lpwstr>_Toc34297329</vt:lpwstr>
      </vt:variant>
      <vt:variant>
        <vt:i4>1900596</vt:i4>
      </vt:variant>
      <vt:variant>
        <vt:i4>425</vt:i4>
      </vt:variant>
      <vt:variant>
        <vt:i4>0</vt:i4>
      </vt:variant>
      <vt:variant>
        <vt:i4>5</vt:i4>
      </vt:variant>
      <vt:variant>
        <vt:lpwstr/>
      </vt:variant>
      <vt:variant>
        <vt:lpwstr>_Toc34297324</vt:lpwstr>
      </vt:variant>
      <vt:variant>
        <vt:i4>1703988</vt:i4>
      </vt:variant>
      <vt:variant>
        <vt:i4>419</vt:i4>
      </vt:variant>
      <vt:variant>
        <vt:i4>0</vt:i4>
      </vt:variant>
      <vt:variant>
        <vt:i4>5</vt:i4>
      </vt:variant>
      <vt:variant>
        <vt:lpwstr/>
      </vt:variant>
      <vt:variant>
        <vt:lpwstr>_Toc34297323</vt:lpwstr>
      </vt:variant>
      <vt:variant>
        <vt:i4>1769524</vt:i4>
      </vt:variant>
      <vt:variant>
        <vt:i4>413</vt:i4>
      </vt:variant>
      <vt:variant>
        <vt:i4>0</vt:i4>
      </vt:variant>
      <vt:variant>
        <vt:i4>5</vt:i4>
      </vt:variant>
      <vt:variant>
        <vt:lpwstr/>
      </vt:variant>
      <vt:variant>
        <vt:lpwstr>_Toc34297322</vt:lpwstr>
      </vt:variant>
      <vt:variant>
        <vt:i4>2031665</vt:i4>
      </vt:variant>
      <vt:variant>
        <vt:i4>404</vt:i4>
      </vt:variant>
      <vt:variant>
        <vt:i4>0</vt:i4>
      </vt:variant>
      <vt:variant>
        <vt:i4>5</vt:i4>
      </vt:variant>
      <vt:variant>
        <vt:lpwstr/>
      </vt:variant>
      <vt:variant>
        <vt:lpwstr>_Toc34297471</vt:lpwstr>
      </vt:variant>
      <vt:variant>
        <vt:i4>1966129</vt:i4>
      </vt:variant>
      <vt:variant>
        <vt:i4>398</vt:i4>
      </vt:variant>
      <vt:variant>
        <vt:i4>0</vt:i4>
      </vt:variant>
      <vt:variant>
        <vt:i4>5</vt:i4>
      </vt:variant>
      <vt:variant>
        <vt:lpwstr/>
      </vt:variant>
      <vt:variant>
        <vt:lpwstr>_Toc34297470</vt:lpwstr>
      </vt:variant>
      <vt:variant>
        <vt:i4>1507376</vt:i4>
      </vt:variant>
      <vt:variant>
        <vt:i4>392</vt:i4>
      </vt:variant>
      <vt:variant>
        <vt:i4>0</vt:i4>
      </vt:variant>
      <vt:variant>
        <vt:i4>5</vt:i4>
      </vt:variant>
      <vt:variant>
        <vt:lpwstr/>
      </vt:variant>
      <vt:variant>
        <vt:lpwstr>_Toc34297469</vt:lpwstr>
      </vt:variant>
      <vt:variant>
        <vt:i4>1441840</vt:i4>
      </vt:variant>
      <vt:variant>
        <vt:i4>386</vt:i4>
      </vt:variant>
      <vt:variant>
        <vt:i4>0</vt:i4>
      </vt:variant>
      <vt:variant>
        <vt:i4>5</vt:i4>
      </vt:variant>
      <vt:variant>
        <vt:lpwstr/>
      </vt:variant>
      <vt:variant>
        <vt:lpwstr>_Toc34297468</vt:lpwstr>
      </vt:variant>
      <vt:variant>
        <vt:i4>1638448</vt:i4>
      </vt:variant>
      <vt:variant>
        <vt:i4>380</vt:i4>
      </vt:variant>
      <vt:variant>
        <vt:i4>0</vt:i4>
      </vt:variant>
      <vt:variant>
        <vt:i4>5</vt:i4>
      </vt:variant>
      <vt:variant>
        <vt:lpwstr/>
      </vt:variant>
      <vt:variant>
        <vt:lpwstr>_Toc34297467</vt:lpwstr>
      </vt:variant>
      <vt:variant>
        <vt:i4>1572912</vt:i4>
      </vt:variant>
      <vt:variant>
        <vt:i4>374</vt:i4>
      </vt:variant>
      <vt:variant>
        <vt:i4>0</vt:i4>
      </vt:variant>
      <vt:variant>
        <vt:i4>5</vt:i4>
      </vt:variant>
      <vt:variant>
        <vt:lpwstr/>
      </vt:variant>
      <vt:variant>
        <vt:lpwstr>_Toc34297466</vt:lpwstr>
      </vt:variant>
      <vt:variant>
        <vt:i4>1769520</vt:i4>
      </vt:variant>
      <vt:variant>
        <vt:i4>368</vt:i4>
      </vt:variant>
      <vt:variant>
        <vt:i4>0</vt:i4>
      </vt:variant>
      <vt:variant>
        <vt:i4>5</vt:i4>
      </vt:variant>
      <vt:variant>
        <vt:lpwstr/>
      </vt:variant>
      <vt:variant>
        <vt:lpwstr>_Toc34297465</vt:lpwstr>
      </vt:variant>
      <vt:variant>
        <vt:i4>1703984</vt:i4>
      </vt:variant>
      <vt:variant>
        <vt:i4>362</vt:i4>
      </vt:variant>
      <vt:variant>
        <vt:i4>0</vt:i4>
      </vt:variant>
      <vt:variant>
        <vt:i4>5</vt:i4>
      </vt:variant>
      <vt:variant>
        <vt:lpwstr/>
      </vt:variant>
      <vt:variant>
        <vt:lpwstr>_Toc34297464</vt:lpwstr>
      </vt:variant>
      <vt:variant>
        <vt:i4>1900592</vt:i4>
      </vt:variant>
      <vt:variant>
        <vt:i4>356</vt:i4>
      </vt:variant>
      <vt:variant>
        <vt:i4>0</vt:i4>
      </vt:variant>
      <vt:variant>
        <vt:i4>5</vt:i4>
      </vt:variant>
      <vt:variant>
        <vt:lpwstr/>
      </vt:variant>
      <vt:variant>
        <vt:lpwstr>_Toc34297463</vt:lpwstr>
      </vt:variant>
      <vt:variant>
        <vt:i4>1835056</vt:i4>
      </vt:variant>
      <vt:variant>
        <vt:i4>350</vt:i4>
      </vt:variant>
      <vt:variant>
        <vt:i4>0</vt:i4>
      </vt:variant>
      <vt:variant>
        <vt:i4>5</vt:i4>
      </vt:variant>
      <vt:variant>
        <vt:lpwstr/>
      </vt:variant>
      <vt:variant>
        <vt:lpwstr>_Toc34297462</vt:lpwstr>
      </vt:variant>
      <vt:variant>
        <vt:i4>2031664</vt:i4>
      </vt:variant>
      <vt:variant>
        <vt:i4>344</vt:i4>
      </vt:variant>
      <vt:variant>
        <vt:i4>0</vt:i4>
      </vt:variant>
      <vt:variant>
        <vt:i4>5</vt:i4>
      </vt:variant>
      <vt:variant>
        <vt:lpwstr/>
      </vt:variant>
      <vt:variant>
        <vt:lpwstr>_Toc34297461</vt:lpwstr>
      </vt:variant>
      <vt:variant>
        <vt:i4>1966128</vt:i4>
      </vt:variant>
      <vt:variant>
        <vt:i4>338</vt:i4>
      </vt:variant>
      <vt:variant>
        <vt:i4>0</vt:i4>
      </vt:variant>
      <vt:variant>
        <vt:i4>5</vt:i4>
      </vt:variant>
      <vt:variant>
        <vt:lpwstr/>
      </vt:variant>
      <vt:variant>
        <vt:lpwstr>_Toc34297460</vt:lpwstr>
      </vt:variant>
      <vt:variant>
        <vt:i4>1507379</vt:i4>
      </vt:variant>
      <vt:variant>
        <vt:i4>332</vt:i4>
      </vt:variant>
      <vt:variant>
        <vt:i4>0</vt:i4>
      </vt:variant>
      <vt:variant>
        <vt:i4>5</vt:i4>
      </vt:variant>
      <vt:variant>
        <vt:lpwstr/>
      </vt:variant>
      <vt:variant>
        <vt:lpwstr>_Toc34297459</vt:lpwstr>
      </vt:variant>
      <vt:variant>
        <vt:i4>1441843</vt:i4>
      </vt:variant>
      <vt:variant>
        <vt:i4>326</vt:i4>
      </vt:variant>
      <vt:variant>
        <vt:i4>0</vt:i4>
      </vt:variant>
      <vt:variant>
        <vt:i4>5</vt:i4>
      </vt:variant>
      <vt:variant>
        <vt:lpwstr/>
      </vt:variant>
      <vt:variant>
        <vt:lpwstr>_Toc34297458</vt:lpwstr>
      </vt:variant>
      <vt:variant>
        <vt:i4>1638451</vt:i4>
      </vt:variant>
      <vt:variant>
        <vt:i4>320</vt:i4>
      </vt:variant>
      <vt:variant>
        <vt:i4>0</vt:i4>
      </vt:variant>
      <vt:variant>
        <vt:i4>5</vt:i4>
      </vt:variant>
      <vt:variant>
        <vt:lpwstr/>
      </vt:variant>
      <vt:variant>
        <vt:lpwstr>_Toc34297457</vt:lpwstr>
      </vt:variant>
      <vt:variant>
        <vt:i4>1769523</vt:i4>
      </vt:variant>
      <vt:variant>
        <vt:i4>314</vt:i4>
      </vt:variant>
      <vt:variant>
        <vt:i4>0</vt:i4>
      </vt:variant>
      <vt:variant>
        <vt:i4>5</vt:i4>
      </vt:variant>
      <vt:variant>
        <vt:lpwstr/>
      </vt:variant>
      <vt:variant>
        <vt:lpwstr>_Toc34297455</vt:lpwstr>
      </vt:variant>
      <vt:variant>
        <vt:i4>1703987</vt:i4>
      </vt:variant>
      <vt:variant>
        <vt:i4>308</vt:i4>
      </vt:variant>
      <vt:variant>
        <vt:i4>0</vt:i4>
      </vt:variant>
      <vt:variant>
        <vt:i4>5</vt:i4>
      </vt:variant>
      <vt:variant>
        <vt:lpwstr/>
      </vt:variant>
      <vt:variant>
        <vt:lpwstr>_Toc34297454</vt:lpwstr>
      </vt:variant>
      <vt:variant>
        <vt:i4>1900595</vt:i4>
      </vt:variant>
      <vt:variant>
        <vt:i4>302</vt:i4>
      </vt:variant>
      <vt:variant>
        <vt:i4>0</vt:i4>
      </vt:variant>
      <vt:variant>
        <vt:i4>5</vt:i4>
      </vt:variant>
      <vt:variant>
        <vt:lpwstr/>
      </vt:variant>
      <vt:variant>
        <vt:lpwstr>_Toc34297453</vt:lpwstr>
      </vt:variant>
      <vt:variant>
        <vt:i4>1835059</vt:i4>
      </vt:variant>
      <vt:variant>
        <vt:i4>296</vt:i4>
      </vt:variant>
      <vt:variant>
        <vt:i4>0</vt:i4>
      </vt:variant>
      <vt:variant>
        <vt:i4>5</vt:i4>
      </vt:variant>
      <vt:variant>
        <vt:lpwstr/>
      </vt:variant>
      <vt:variant>
        <vt:lpwstr>_Toc34297452</vt:lpwstr>
      </vt:variant>
      <vt:variant>
        <vt:i4>2031667</vt:i4>
      </vt:variant>
      <vt:variant>
        <vt:i4>290</vt:i4>
      </vt:variant>
      <vt:variant>
        <vt:i4>0</vt:i4>
      </vt:variant>
      <vt:variant>
        <vt:i4>5</vt:i4>
      </vt:variant>
      <vt:variant>
        <vt:lpwstr/>
      </vt:variant>
      <vt:variant>
        <vt:lpwstr>_Toc34297451</vt:lpwstr>
      </vt:variant>
      <vt:variant>
        <vt:i4>1966131</vt:i4>
      </vt:variant>
      <vt:variant>
        <vt:i4>284</vt:i4>
      </vt:variant>
      <vt:variant>
        <vt:i4>0</vt:i4>
      </vt:variant>
      <vt:variant>
        <vt:i4>5</vt:i4>
      </vt:variant>
      <vt:variant>
        <vt:lpwstr/>
      </vt:variant>
      <vt:variant>
        <vt:lpwstr>_Toc34297450</vt:lpwstr>
      </vt:variant>
      <vt:variant>
        <vt:i4>1507378</vt:i4>
      </vt:variant>
      <vt:variant>
        <vt:i4>278</vt:i4>
      </vt:variant>
      <vt:variant>
        <vt:i4>0</vt:i4>
      </vt:variant>
      <vt:variant>
        <vt:i4>5</vt:i4>
      </vt:variant>
      <vt:variant>
        <vt:lpwstr/>
      </vt:variant>
      <vt:variant>
        <vt:lpwstr>_Toc34297449</vt:lpwstr>
      </vt:variant>
      <vt:variant>
        <vt:i4>1441842</vt:i4>
      </vt:variant>
      <vt:variant>
        <vt:i4>272</vt:i4>
      </vt:variant>
      <vt:variant>
        <vt:i4>0</vt:i4>
      </vt:variant>
      <vt:variant>
        <vt:i4>5</vt:i4>
      </vt:variant>
      <vt:variant>
        <vt:lpwstr/>
      </vt:variant>
      <vt:variant>
        <vt:lpwstr>_Toc34297448</vt:lpwstr>
      </vt:variant>
      <vt:variant>
        <vt:i4>1638450</vt:i4>
      </vt:variant>
      <vt:variant>
        <vt:i4>266</vt:i4>
      </vt:variant>
      <vt:variant>
        <vt:i4>0</vt:i4>
      </vt:variant>
      <vt:variant>
        <vt:i4>5</vt:i4>
      </vt:variant>
      <vt:variant>
        <vt:lpwstr/>
      </vt:variant>
      <vt:variant>
        <vt:lpwstr>_Toc34297447</vt:lpwstr>
      </vt:variant>
      <vt:variant>
        <vt:i4>1572914</vt:i4>
      </vt:variant>
      <vt:variant>
        <vt:i4>260</vt:i4>
      </vt:variant>
      <vt:variant>
        <vt:i4>0</vt:i4>
      </vt:variant>
      <vt:variant>
        <vt:i4>5</vt:i4>
      </vt:variant>
      <vt:variant>
        <vt:lpwstr/>
      </vt:variant>
      <vt:variant>
        <vt:lpwstr>_Toc34297446</vt:lpwstr>
      </vt:variant>
      <vt:variant>
        <vt:i4>1769522</vt:i4>
      </vt:variant>
      <vt:variant>
        <vt:i4>254</vt:i4>
      </vt:variant>
      <vt:variant>
        <vt:i4>0</vt:i4>
      </vt:variant>
      <vt:variant>
        <vt:i4>5</vt:i4>
      </vt:variant>
      <vt:variant>
        <vt:lpwstr/>
      </vt:variant>
      <vt:variant>
        <vt:lpwstr>_Toc34297445</vt:lpwstr>
      </vt:variant>
      <vt:variant>
        <vt:i4>1703986</vt:i4>
      </vt:variant>
      <vt:variant>
        <vt:i4>248</vt:i4>
      </vt:variant>
      <vt:variant>
        <vt:i4>0</vt:i4>
      </vt:variant>
      <vt:variant>
        <vt:i4>5</vt:i4>
      </vt:variant>
      <vt:variant>
        <vt:lpwstr/>
      </vt:variant>
      <vt:variant>
        <vt:lpwstr>_Toc34297444</vt:lpwstr>
      </vt:variant>
      <vt:variant>
        <vt:i4>1900594</vt:i4>
      </vt:variant>
      <vt:variant>
        <vt:i4>242</vt:i4>
      </vt:variant>
      <vt:variant>
        <vt:i4>0</vt:i4>
      </vt:variant>
      <vt:variant>
        <vt:i4>5</vt:i4>
      </vt:variant>
      <vt:variant>
        <vt:lpwstr/>
      </vt:variant>
      <vt:variant>
        <vt:lpwstr>_Toc34297443</vt:lpwstr>
      </vt:variant>
      <vt:variant>
        <vt:i4>1835058</vt:i4>
      </vt:variant>
      <vt:variant>
        <vt:i4>236</vt:i4>
      </vt:variant>
      <vt:variant>
        <vt:i4>0</vt:i4>
      </vt:variant>
      <vt:variant>
        <vt:i4>5</vt:i4>
      </vt:variant>
      <vt:variant>
        <vt:lpwstr/>
      </vt:variant>
      <vt:variant>
        <vt:lpwstr>_Toc34297442</vt:lpwstr>
      </vt:variant>
      <vt:variant>
        <vt:i4>2031666</vt:i4>
      </vt:variant>
      <vt:variant>
        <vt:i4>230</vt:i4>
      </vt:variant>
      <vt:variant>
        <vt:i4>0</vt:i4>
      </vt:variant>
      <vt:variant>
        <vt:i4>5</vt:i4>
      </vt:variant>
      <vt:variant>
        <vt:lpwstr/>
      </vt:variant>
      <vt:variant>
        <vt:lpwstr>_Toc34297441</vt:lpwstr>
      </vt:variant>
      <vt:variant>
        <vt:i4>1966130</vt:i4>
      </vt:variant>
      <vt:variant>
        <vt:i4>224</vt:i4>
      </vt:variant>
      <vt:variant>
        <vt:i4>0</vt:i4>
      </vt:variant>
      <vt:variant>
        <vt:i4>5</vt:i4>
      </vt:variant>
      <vt:variant>
        <vt:lpwstr/>
      </vt:variant>
      <vt:variant>
        <vt:lpwstr>_Toc34297440</vt:lpwstr>
      </vt:variant>
      <vt:variant>
        <vt:i4>1507381</vt:i4>
      </vt:variant>
      <vt:variant>
        <vt:i4>218</vt:i4>
      </vt:variant>
      <vt:variant>
        <vt:i4>0</vt:i4>
      </vt:variant>
      <vt:variant>
        <vt:i4>5</vt:i4>
      </vt:variant>
      <vt:variant>
        <vt:lpwstr/>
      </vt:variant>
      <vt:variant>
        <vt:lpwstr>_Toc34297439</vt:lpwstr>
      </vt:variant>
      <vt:variant>
        <vt:i4>1638453</vt:i4>
      </vt:variant>
      <vt:variant>
        <vt:i4>212</vt:i4>
      </vt:variant>
      <vt:variant>
        <vt:i4>0</vt:i4>
      </vt:variant>
      <vt:variant>
        <vt:i4>5</vt:i4>
      </vt:variant>
      <vt:variant>
        <vt:lpwstr/>
      </vt:variant>
      <vt:variant>
        <vt:lpwstr>_Toc34297437</vt:lpwstr>
      </vt:variant>
      <vt:variant>
        <vt:i4>1572917</vt:i4>
      </vt:variant>
      <vt:variant>
        <vt:i4>206</vt:i4>
      </vt:variant>
      <vt:variant>
        <vt:i4>0</vt:i4>
      </vt:variant>
      <vt:variant>
        <vt:i4>5</vt:i4>
      </vt:variant>
      <vt:variant>
        <vt:lpwstr/>
      </vt:variant>
      <vt:variant>
        <vt:lpwstr>_Toc34297436</vt:lpwstr>
      </vt:variant>
      <vt:variant>
        <vt:i4>1769525</vt:i4>
      </vt:variant>
      <vt:variant>
        <vt:i4>200</vt:i4>
      </vt:variant>
      <vt:variant>
        <vt:i4>0</vt:i4>
      </vt:variant>
      <vt:variant>
        <vt:i4>5</vt:i4>
      </vt:variant>
      <vt:variant>
        <vt:lpwstr/>
      </vt:variant>
      <vt:variant>
        <vt:lpwstr>_Toc34297435</vt:lpwstr>
      </vt:variant>
      <vt:variant>
        <vt:i4>1703989</vt:i4>
      </vt:variant>
      <vt:variant>
        <vt:i4>194</vt:i4>
      </vt:variant>
      <vt:variant>
        <vt:i4>0</vt:i4>
      </vt:variant>
      <vt:variant>
        <vt:i4>5</vt:i4>
      </vt:variant>
      <vt:variant>
        <vt:lpwstr/>
      </vt:variant>
      <vt:variant>
        <vt:lpwstr>_Toc34297434</vt:lpwstr>
      </vt:variant>
      <vt:variant>
        <vt:i4>1900597</vt:i4>
      </vt:variant>
      <vt:variant>
        <vt:i4>188</vt:i4>
      </vt:variant>
      <vt:variant>
        <vt:i4>0</vt:i4>
      </vt:variant>
      <vt:variant>
        <vt:i4>5</vt:i4>
      </vt:variant>
      <vt:variant>
        <vt:lpwstr/>
      </vt:variant>
      <vt:variant>
        <vt:lpwstr>_Toc34297433</vt:lpwstr>
      </vt:variant>
      <vt:variant>
        <vt:i4>1835061</vt:i4>
      </vt:variant>
      <vt:variant>
        <vt:i4>182</vt:i4>
      </vt:variant>
      <vt:variant>
        <vt:i4>0</vt:i4>
      </vt:variant>
      <vt:variant>
        <vt:i4>5</vt:i4>
      </vt:variant>
      <vt:variant>
        <vt:lpwstr/>
      </vt:variant>
      <vt:variant>
        <vt:lpwstr>_Toc34297432</vt:lpwstr>
      </vt:variant>
      <vt:variant>
        <vt:i4>2031669</vt:i4>
      </vt:variant>
      <vt:variant>
        <vt:i4>176</vt:i4>
      </vt:variant>
      <vt:variant>
        <vt:i4>0</vt:i4>
      </vt:variant>
      <vt:variant>
        <vt:i4>5</vt:i4>
      </vt:variant>
      <vt:variant>
        <vt:lpwstr/>
      </vt:variant>
      <vt:variant>
        <vt:lpwstr>_Toc34297431</vt:lpwstr>
      </vt:variant>
      <vt:variant>
        <vt:i4>1966133</vt:i4>
      </vt:variant>
      <vt:variant>
        <vt:i4>170</vt:i4>
      </vt:variant>
      <vt:variant>
        <vt:i4>0</vt:i4>
      </vt:variant>
      <vt:variant>
        <vt:i4>5</vt:i4>
      </vt:variant>
      <vt:variant>
        <vt:lpwstr/>
      </vt:variant>
      <vt:variant>
        <vt:lpwstr>_Toc34297430</vt:lpwstr>
      </vt:variant>
      <vt:variant>
        <vt:i4>1507380</vt:i4>
      </vt:variant>
      <vt:variant>
        <vt:i4>164</vt:i4>
      </vt:variant>
      <vt:variant>
        <vt:i4>0</vt:i4>
      </vt:variant>
      <vt:variant>
        <vt:i4>5</vt:i4>
      </vt:variant>
      <vt:variant>
        <vt:lpwstr/>
      </vt:variant>
      <vt:variant>
        <vt:lpwstr>_Toc34297429</vt:lpwstr>
      </vt:variant>
      <vt:variant>
        <vt:i4>1441844</vt:i4>
      </vt:variant>
      <vt:variant>
        <vt:i4>158</vt:i4>
      </vt:variant>
      <vt:variant>
        <vt:i4>0</vt:i4>
      </vt:variant>
      <vt:variant>
        <vt:i4>5</vt:i4>
      </vt:variant>
      <vt:variant>
        <vt:lpwstr/>
      </vt:variant>
      <vt:variant>
        <vt:lpwstr>_Toc34297428</vt:lpwstr>
      </vt:variant>
      <vt:variant>
        <vt:i4>1638452</vt:i4>
      </vt:variant>
      <vt:variant>
        <vt:i4>152</vt:i4>
      </vt:variant>
      <vt:variant>
        <vt:i4>0</vt:i4>
      </vt:variant>
      <vt:variant>
        <vt:i4>5</vt:i4>
      </vt:variant>
      <vt:variant>
        <vt:lpwstr/>
      </vt:variant>
      <vt:variant>
        <vt:lpwstr>_Toc34297427</vt:lpwstr>
      </vt:variant>
      <vt:variant>
        <vt:i4>1572916</vt:i4>
      </vt:variant>
      <vt:variant>
        <vt:i4>146</vt:i4>
      </vt:variant>
      <vt:variant>
        <vt:i4>0</vt:i4>
      </vt:variant>
      <vt:variant>
        <vt:i4>5</vt:i4>
      </vt:variant>
      <vt:variant>
        <vt:lpwstr/>
      </vt:variant>
      <vt:variant>
        <vt:lpwstr>_Toc34297426</vt:lpwstr>
      </vt:variant>
      <vt:variant>
        <vt:i4>1769524</vt:i4>
      </vt:variant>
      <vt:variant>
        <vt:i4>140</vt:i4>
      </vt:variant>
      <vt:variant>
        <vt:i4>0</vt:i4>
      </vt:variant>
      <vt:variant>
        <vt:i4>5</vt:i4>
      </vt:variant>
      <vt:variant>
        <vt:lpwstr/>
      </vt:variant>
      <vt:variant>
        <vt:lpwstr>_Toc34297425</vt:lpwstr>
      </vt:variant>
      <vt:variant>
        <vt:i4>1703988</vt:i4>
      </vt:variant>
      <vt:variant>
        <vt:i4>134</vt:i4>
      </vt:variant>
      <vt:variant>
        <vt:i4>0</vt:i4>
      </vt:variant>
      <vt:variant>
        <vt:i4>5</vt:i4>
      </vt:variant>
      <vt:variant>
        <vt:lpwstr/>
      </vt:variant>
      <vt:variant>
        <vt:lpwstr>_Toc34297424</vt:lpwstr>
      </vt:variant>
      <vt:variant>
        <vt:i4>1900596</vt:i4>
      </vt:variant>
      <vt:variant>
        <vt:i4>128</vt:i4>
      </vt:variant>
      <vt:variant>
        <vt:i4>0</vt:i4>
      </vt:variant>
      <vt:variant>
        <vt:i4>5</vt:i4>
      </vt:variant>
      <vt:variant>
        <vt:lpwstr/>
      </vt:variant>
      <vt:variant>
        <vt:lpwstr>_Toc34297423</vt:lpwstr>
      </vt:variant>
      <vt:variant>
        <vt:i4>1835060</vt:i4>
      </vt:variant>
      <vt:variant>
        <vt:i4>122</vt:i4>
      </vt:variant>
      <vt:variant>
        <vt:i4>0</vt:i4>
      </vt:variant>
      <vt:variant>
        <vt:i4>5</vt:i4>
      </vt:variant>
      <vt:variant>
        <vt:lpwstr/>
      </vt:variant>
      <vt:variant>
        <vt:lpwstr>_Toc34297422</vt:lpwstr>
      </vt:variant>
      <vt:variant>
        <vt:i4>2031668</vt:i4>
      </vt:variant>
      <vt:variant>
        <vt:i4>116</vt:i4>
      </vt:variant>
      <vt:variant>
        <vt:i4>0</vt:i4>
      </vt:variant>
      <vt:variant>
        <vt:i4>5</vt:i4>
      </vt:variant>
      <vt:variant>
        <vt:lpwstr/>
      </vt:variant>
      <vt:variant>
        <vt:lpwstr>_Toc34297421</vt:lpwstr>
      </vt:variant>
      <vt:variant>
        <vt:i4>1966132</vt:i4>
      </vt:variant>
      <vt:variant>
        <vt:i4>110</vt:i4>
      </vt:variant>
      <vt:variant>
        <vt:i4>0</vt:i4>
      </vt:variant>
      <vt:variant>
        <vt:i4>5</vt:i4>
      </vt:variant>
      <vt:variant>
        <vt:lpwstr/>
      </vt:variant>
      <vt:variant>
        <vt:lpwstr>_Toc34297420</vt:lpwstr>
      </vt:variant>
      <vt:variant>
        <vt:i4>1507383</vt:i4>
      </vt:variant>
      <vt:variant>
        <vt:i4>104</vt:i4>
      </vt:variant>
      <vt:variant>
        <vt:i4>0</vt:i4>
      </vt:variant>
      <vt:variant>
        <vt:i4>5</vt:i4>
      </vt:variant>
      <vt:variant>
        <vt:lpwstr/>
      </vt:variant>
      <vt:variant>
        <vt:lpwstr>_Toc34297419</vt:lpwstr>
      </vt:variant>
      <vt:variant>
        <vt:i4>1441847</vt:i4>
      </vt:variant>
      <vt:variant>
        <vt:i4>98</vt:i4>
      </vt:variant>
      <vt:variant>
        <vt:i4>0</vt:i4>
      </vt:variant>
      <vt:variant>
        <vt:i4>5</vt:i4>
      </vt:variant>
      <vt:variant>
        <vt:lpwstr/>
      </vt:variant>
      <vt:variant>
        <vt:lpwstr>_Toc34297418</vt:lpwstr>
      </vt:variant>
      <vt:variant>
        <vt:i4>1638455</vt:i4>
      </vt:variant>
      <vt:variant>
        <vt:i4>92</vt:i4>
      </vt:variant>
      <vt:variant>
        <vt:i4>0</vt:i4>
      </vt:variant>
      <vt:variant>
        <vt:i4>5</vt:i4>
      </vt:variant>
      <vt:variant>
        <vt:lpwstr/>
      </vt:variant>
      <vt:variant>
        <vt:lpwstr>_Toc34297417</vt:lpwstr>
      </vt:variant>
      <vt:variant>
        <vt:i4>1572919</vt:i4>
      </vt:variant>
      <vt:variant>
        <vt:i4>86</vt:i4>
      </vt:variant>
      <vt:variant>
        <vt:i4>0</vt:i4>
      </vt:variant>
      <vt:variant>
        <vt:i4>5</vt:i4>
      </vt:variant>
      <vt:variant>
        <vt:lpwstr/>
      </vt:variant>
      <vt:variant>
        <vt:lpwstr>_Toc34297416</vt:lpwstr>
      </vt:variant>
      <vt:variant>
        <vt:i4>1769527</vt:i4>
      </vt:variant>
      <vt:variant>
        <vt:i4>80</vt:i4>
      </vt:variant>
      <vt:variant>
        <vt:i4>0</vt:i4>
      </vt:variant>
      <vt:variant>
        <vt:i4>5</vt:i4>
      </vt:variant>
      <vt:variant>
        <vt:lpwstr/>
      </vt:variant>
      <vt:variant>
        <vt:lpwstr>_Toc34297415</vt:lpwstr>
      </vt:variant>
      <vt:variant>
        <vt:i4>1703991</vt:i4>
      </vt:variant>
      <vt:variant>
        <vt:i4>74</vt:i4>
      </vt:variant>
      <vt:variant>
        <vt:i4>0</vt:i4>
      </vt:variant>
      <vt:variant>
        <vt:i4>5</vt:i4>
      </vt:variant>
      <vt:variant>
        <vt:lpwstr/>
      </vt:variant>
      <vt:variant>
        <vt:lpwstr>_Toc34297414</vt:lpwstr>
      </vt:variant>
      <vt:variant>
        <vt:i4>1900599</vt:i4>
      </vt:variant>
      <vt:variant>
        <vt:i4>68</vt:i4>
      </vt:variant>
      <vt:variant>
        <vt:i4>0</vt:i4>
      </vt:variant>
      <vt:variant>
        <vt:i4>5</vt:i4>
      </vt:variant>
      <vt:variant>
        <vt:lpwstr/>
      </vt:variant>
      <vt:variant>
        <vt:lpwstr>_Toc34297413</vt:lpwstr>
      </vt:variant>
      <vt:variant>
        <vt:i4>2031671</vt:i4>
      </vt:variant>
      <vt:variant>
        <vt:i4>62</vt:i4>
      </vt:variant>
      <vt:variant>
        <vt:i4>0</vt:i4>
      </vt:variant>
      <vt:variant>
        <vt:i4>5</vt:i4>
      </vt:variant>
      <vt:variant>
        <vt:lpwstr/>
      </vt:variant>
      <vt:variant>
        <vt:lpwstr>_Toc34297411</vt:lpwstr>
      </vt:variant>
      <vt:variant>
        <vt:i4>1966135</vt:i4>
      </vt:variant>
      <vt:variant>
        <vt:i4>56</vt:i4>
      </vt:variant>
      <vt:variant>
        <vt:i4>0</vt:i4>
      </vt:variant>
      <vt:variant>
        <vt:i4>5</vt:i4>
      </vt:variant>
      <vt:variant>
        <vt:lpwstr/>
      </vt:variant>
      <vt:variant>
        <vt:lpwstr>_Toc34297410</vt:lpwstr>
      </vt:variant>
      <vt:variant>
        <vt:i4>1507382</vt:i4>
      </vt:variant>
      <vt:variant>
        <vt:i4>50</vt:i4>
      </vt:variant>
      <vt:variant>
        <vt:i4>0</vt:i4>
      </vt:variant>
      <vt:variant>
        <vt:i4>5</vt:i4>
      </vt:variant>
      <vt:variant>
        <vt:lpwstr/>
      </vt:variant>
      <vt:variant>
        <vt:lpwstr>_Toc34297409</vt:lpwstr>
      </vt:variant>
      <vt:variant>
        <vt:i4>1441846</vt:i4>
      </vt:variant>
      <vt:variant>
        <vt:i4>44</vt:i4>
      </vt:variant>
      <vt:variant>
        <vt:i4>0</vt:i4>
      </vt:variant>
      <vt:variant>
        <vt:i4>5</vt:i4>
      </vt:variant>
      <vt:variant>
        <vt:lpwstr/>
      </vt:variant>
      <vt:variant>
        <vt:lpwstr>_Toc34297408</vt:lpwstr>
      </vt:variant>
      <vt:variant>
        <vt:i4>1638454</vt:i4>
      </vt:variant>
      <vt:variant>
        <vt:i4>38</vt:i4>
      </vt:variant>
      <vt:variant>
        <vt:i4>0</vt:i4>
      </vt:variant>
      <vt:variant>
        <vt:i4>5</vt:i4>
      </vt:variant>
      <vt:variant>
        <vt:lpwstr/>
      </vt:variant>
      <vt:variant>
        <vt:lpwstr>_Toc34297407</vt:lpwstr>
      </vt:variant>
      <vt:variant>
        <vt:i4>1572918</vt:i4>
      </vt:variant>
      <vt:variant>
        <vt:i4>32</vt:i4>
      </vt:variant>
      <vt:variant>
        <vt:i4>0</vt:i4>
      </vt:variant>
      <vt:variant>
        <vt:i4>5</vt:i4>
      </vt:variant>
      <vt:variant>
        <vt:lpwstr/>
      </vt:variant>
      <vt:variant>
        <vt:lpwstr>_Toc34297406</vt:lpwstr>
      </vt:variant>
      <vt:variant>
        <vt:i4>1769526</vt:i4>
      </vt:variant>
      <vt:variant>
        <vt:i4>26</vt:i4>
      </vt:variant>
      <vt:variant>
        <vt:i4>0</vt:i4>
      </vt:variant>
      <vt:variant>
        <vt:i4>5</vt:i4>
      </vt:variant>
      <vt:variant>
        <vt:lpwstr/>
      </vt:variant>
      <vt:variant>
        <vt:lpwstr>_Toc34297405</vt:lpwstr>
      </vt:variant>
      <vt:variant>
        <vt:i4>1703990</vt:i4>
      </vt:variant>
      <vt:variant>
        <vt:i4>20</vt:i4>
      </vt:variant>
      <vt:variant>
        <vt:i4>0</vt:i4>
      </vt:variant>
      <vt:variant>
        <vt:i4>5</vt:i4>
      </vt:variant>
      <vt:variant>
        <vt:lpwstr/>
      </vt:variant>
      <vt:variant>
        <vt:lpwstr>_Toc34297404</vt:lpwstr>
      </vt:variant>
      <vt:variant>
        <vt:i4>1900598</vt:i4>
      </vt:variant>
      <vt:variant>
        <vt:i4>14</vt:i4>
      </vt:variant>
      <vt:variant>
        <vt:i4>0</vt:i4>
      </vt:variant>
      <vt:variant>
        <vt:i4>5</vt:i4>
      </vt:variant>
      <vt:variant>
        <vt:lpwstr/>
      </vt:variant>
      <vt:variant>
        <vt:lpwstr>_Toc34297403</vt:lpwstr>
      </vt:variant>
      <vt:variant>
        <vt:i4>1835062</vt:i4>
      </vt:variant>
      <vt:variant>
        <vt:i4>8</vt:i4>
      </vt:variant>
      <vt:variant>
        <vt:i4>0</vt:i4>
      </vt:variant>
      <vt:variant>
        <vt:i4>5</vt:i4>
      </vt:variant>
      <vt:variant>
        <vt:lpwstr/>
      </vt:variant>
      <vt:variant>
        <vt:lpwstr>_Toc34297402</vt:lpwstr>
      </vt:variant>
      <vt:variant>
        <vt:i4>2031670</vt:i4>
      </vt:variant>
      <vt:variant>
        <vt:i4>2</vt:i4>
      </vt:variant>
      <vt:variant>
        <vt:i4>0</vt:i4>
      </vt:variant>
      <vt:variant>
        <vt:i4>5</vt:i4>
      </vt:variant>
      <vt:variant>
        <vt:lpwstr/>
      </vt:variant>
      <vt:variant>
        <vt:lpwstr>_Toc34297401</vt:lpwstr>
      </vt:variant>
      <vt:variant>
        <vt:i4>1835020</vt:i4>
      </vt:variant>
      <vt:variant>
        <vt:i4>0</vt:i4>
      </vt:variant>
      <vt:variant>
        <vt:i4>0</vt:i4>
      </vt:variant>
      <vt:variant>
        <vt:i4>5</vt:i4>
      </vt:variant>
      <vt:variant>
        <vt:lpwstr>https://www.lgb-rlp.de/fileadmin/service/lgb_downloads/boden/boden_allgemein/tvb1.pdf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Datum_Titel</dc:title>
  <dc:subject/>
  <dc:creator>Menges, Ulrike (LBM Zentrale)</dc:creator>
  <cp:keywords/>
  <dc:description/>
  <cp:lastModifiedBy>Menges, Ulrike (LBM Zentrale)</cp:lastModifiedBy>
  <cp:revision>67</cp:revision>
  <cp:lastPrinted>2024-09-04T12:12:00Z</cp:lastPrinted>
  <dcterms:created xsi:type="dcterms:W3CDTF">2024-04-26T08:51:00Z</dcterms:created>
  <dcterms:modified xsi:type="dcterms:W3CDTF">2024-09-06T09:22:00Z</dcterms:modified>
</cp:coreProperties>
</file>